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e6fd" w14:paraId="ceae6fd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247894">
        <w:rPr>
          <w:lang w:val="hr-HR"/>
        </w:rPr>
        <w:t>195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247894">
        <w:t xml:space="preserve"> POLJOPROMET MESARIĆ d.o.o.</w:t>
      </w:r>
      <w:r w:rsidR="002E00D7">
        <w:t>,</w:t>
      </w:r>
      <w:r w:rsidR="00247894">
        <w:t xml:space="preserve"> OIB:05107527146 sa sjedištem u Vinogradska 5, </w:t>
      </w:r>
      <w:r w:rsidR="0022420B">
        <w:t>42203</w:t>
      </w:r>
      <w:r w:rsidR="00247894">
        <w:t xml:space="preserve"> Novakovec,</w:t>
      </w:r>
      <w:r w:rsidR="002E00D7">
        <w:t xml:space="preserve"> dana 12</w:t>
      </w:r>
      <w:r w:rsidR="00920620">
        <w:t>. listopada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 xml:space="preserve">znos evidentiranog duga dužnika </w:t>
      </w:r>
      <w:r>
        <w:t>POLJOPROMET MESARIĆ d.o.o., OIB:05107527146 sa</w:t>
      </w:r>
      <w:r w:rsidR="0022420B">
        <w:t xml:space="preserve"> sjedištem u Vinogradska 5,42203</w:t>
      </w:r>
      <w:r>
        <w:t xml:space="preserve"> Novakovec,</w:t>
      </w:r>
      <w:r w:rsidR="002E00D7">
        <w:t xml:space="preserve"> </w:t>
      </w:r>
      <w:r>
        <w:t>iznosi 30.399,49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247894">
        <w:t xml:space="preserve">Nevenka Mesarić iz Novakovca, Vinogradska 5, OIB:10095966500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stečajnog postupka u iznosu od 6.000,00 kuna na žiro račun ovo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247894">
        <w:rPr>
          <w:lang w:val="hr-HR"/>
        </w:rPr>
        <w:t>Dana 17</w:t>
      </w:r>
      <w:r>
        <w:rPr>
          <w:lang w:val="hr-HR"/>
        </w:rPr>
        <w:t>. rujna 2015.godine,  predlagatelj Financijska agencija, Podružnica Varaždin podnio je prijedlog  za otvaranje stečajnog postupka nad dužnikom</w:t>
      </w:r>
      <w:r w:rsidR="00247894">
        <w:rPr>
          <w:lang w:val="hr-HR"/>
        </w:rPr>
        <w:t xml:space="preserve"> </w:t>
      </w:r>
      <w:r w:rsidR="00247894">
        <w:t xml:space="preserve">POLJOPROMET MESARIĆ d.o.o., OIB:05107527146 sa sjedištem u Vinogradska 5, </w:t>
      </w:r>
      <w:r w:rsidR="0022420B">
        <w:t>42203</w:t>
      </w:r>
      <w:r w:rsidR="00247894">
        <w:t xml:space="preserve"> Novakovec</w:t>
      </w:r>
      <w:r>
        <w:t>, navodeći da du</w:t>
      </w:r>
      <w:r w:rsidR="00247894">
        <w:t>žnik na dan 14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 od 30.399,49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E00D7">
        <w:rPr>
          <w:lang w:val="hr-HR"/>
        </w:rPr>
        <w:t>12.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D44D49" w:rsidR="006666D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22420B" w:rsidP="00D44D49" w:rsidR="0022420B">
      <w:pPr>
        <w:ind w:firstLine="720" w:left="3600"/>
        <w:jc w:val="center"/>
        <w:outlineLvl w:val="0"/>
        <w:rPr>
          <w:lang w:val="hr-HR"/>
        </w:rPr>
      </w:pPr>
    </w:p>
    <w:p w:rsidRDefault="0022420B" w:rsidP="00D44D49" w:rsidR="0022420B">
      <w:pPr>
        <w:ind w:firstLine="720" w:left="3600"/>
        <w:jc w:val="center"/>
        <w:outlineLvl w:val="0"/>
        <w:rPr>
          <w:lang w:val="hr-HR"/>
        </w:rPr>
      </w:pP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247894">
      <w:pPr>
        <w:outlineLvl w:val="0"/>
        <w:rPr>
          <w:lang w:val="hr-HR"/>
        </w:rPr>
      </w:pPr>
      <w:r>
        <w:rPr>
          <w:lang w:val="hr-HR"/>
        </w:rPr>
        <w:t xml:space="preserve">-direktor dužnika </w:t>
      </w:r>
      <w:r w:rsidR="00247894">
        <w:t>Nevenka Mesarić iz Novakovca, Vinogradska 5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2420B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5BC" w:rsidP="007F64E0" w:rsidR="000D55BC">
      <w:r>
        <w:separator/>
      </w:r>
    </w:p>
  </w:endnote>
  <w:endnote w:id="0" w:type="continuationSeparator">
    <w:p w:rsidRDefault="000D55BC" w:rsidP="007F64E0" w:rsidR="000D5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5BC" w:rsidP="007F64E0" w:rsidR="000D55BC">
      <w:r>
        <w:separator/>
      </w:r>
    </w:p>
  </w:footnote>
  <w:footnote w:id="0" w:type="continuationSeparator">
    <w:p w:rsidRDefault="000D55BC" w:rsidP="007F64E0" w:rsidR="000D5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247894">
      <w:rPr>
        <w:lang w:val="hr-HR"/>
      </w:rPr>
      <w:t>195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1563" w:rsidRPr="0019156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1563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1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1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POLJOPROMET MESARIĆ društvo s ograničenom odgovornošću za trgovinu poljoprivrednom mehanizacijom</izvorni_sadrzaj>
    <derivirana_varijabla naziv="DomainObject.Predmet.ProtustrankaFormated_1">  POLJOPROMET MESARIĆ društvo s ograničenom odgovornošću za trgovinu poljoprivrednom mehanizacijom</derivirana_varijabla>
  </DomainObject.Predmet.ProtustrankaFormated>
  <DomainObject.Predmet.ProtustrankaFormatedOIB>
    <izvorni_sadrzaj>  POLJOPROMET MESARIĆ društvo s ograničenom odgovornošću za trgovinu poljoprivrednom mehanizacijom, OIB 05107527146</izvorni_sadrzaj>
    <derivirana_varijabla naziv="DomainObject.Predmet.ProtustrankaFormatedOIB_1">  POLJOPROMET MESARIĆ društvo s ograničenom odgovornošću za trgovinu poljoprivrednom mehanizacijom, OIB 05107527146</derivirana_varijabla>
  </DomainObject.Predmet.ProtustrankaFormatedOIB>
  <DomainObject.Predmet.ProtustrankaFormatedWithAdress>
    <izvorni_sadrzaj> POLJOPROMET MESARIĆ društvo s ograničenom odgovornošću za trgovinu poljoprivrednom mehanizacijom, Vinogradska 5, 42203 Novakovec</izvorni_sadrzaj>
    <derivirana_varijabla naziv="DomainObject.Predmet.ProtustrankaFormatedWithAdress_1"> POLJOPROMET MESARIĆ društvo s ograničenom odgovornošću za trgovinu poljoprivrednom mehanizacijom, Vinogradska 5, 42203 Novakovec</derivirana_varijabla>
  </DomainObject.Predmet.ProtustrankaFormatedWithAdress>
  <DomainObject.Predmet.ProtustrankaFormatedWithAdressOIB>
    <izvorni_sadrzaj> POLJOPROMET MESARIĆ društvo s ograničenom odgovornošću za trgovinu poljoprivrednom mehanizacijom, OIB 05107527146, Vinogradska 5, 42203 Novakovec</izvorni_sadrzaj>
    <derivirana_varijabla naziv="DomainObject.Predmet.ProtustrankaFormatedWithAdressOIB_1"> POLJOPROMET MESARIĆ društvo s ograničenom odgovornošću za trgovinu poljoprivrednom mehanizacijom, OIB 05107527146, Vinogradska 5, 42203 Novakovec</derivirana_varijabla>
  </DomainObject.Predmet.ProtustrankaFormatedWithAdressOIB>
  <DomainObject.Predmet.ProtustrankaWithAdress>
    <izvorni_sadrzaj>POLJOPROMET MESARIĆ društvo s ograničenom odgovornošću za trgovinu poljoprivrednom mehanizacijom Vinogradska 5, 42203 Novakovec</izvorni_sadrzaj>
    <derivirana_varijabla naziv="DomainObject.Predmet.ProtustrankaWithAdress_1">POLJOPROMET MESARIĆ društvo s ograničenom odgovornošću za trgovinu poljoprivrednom mehanizacijom Vinogradska 5, 42203 Novakovec</derivirana_varijabla>
  </DomainObject.Predmet.ProtustrankaWithAdress>
  <DomainObject.Predmet.ProtustrankaWithAdressOIB>
    <izvorni_sadrzaj>POLJOPROMET MESARIĆ društvo s ograničenom odgovornošću za trgovinu poljoprivrednom mehanizacijom, OIB 05107527146, Vinogradska 5, 42203 Novakovec</izvorni_sadrzaj>
    <derivirana_varijabla naziv="DomainObject.Predmet.ProtustrankaWithAdressOIB_1">POLJOPROMET MESARIĆ društvo s ograničenom odgovornošću za trgovinu poljoprivrednom mehanizacijom, OIB 05107527146, Vinogradska 5, 42203 Novakovec</derivirana_varijabla>
  </DomainObject.Predmet.ProtustrankaWithAdressOIB>
  <DomainObject.Predmet.ProtustrankaNazivFormated>
    <izvorni_sadrzaj>POLJOPROMET MESARIĆ društvo s ograničenom odgovornošću za trgovinu poljoprivrednom mehanizacijom</izvorni_sadrzaj>
    <derivirana_varijabla naziv="DomainObject.Predmet.ProtustrankaNazivFormated_1">POLJOPROMET MESARIĆ društvo s ograničenom odgovornošću za trgovinu poljoprivrednom mehanizacijom</derivirana_varijabla>
  </DomainObject.Predmet.ProtustrankaNazivFormated>
  <DomainObject.Predmet.ProtustrankaNazivFormatedOIB>
    <izvorni_sadrzaj>POLJOPROMET MESARIĆ društvo s ograničenom odgovornošću za trgovinu poljoprivrednom mehanizacijom, OIB 05107527146</izvorni_sadrzaj>
    <derivirana_varijabla naziv="DomainObject.Predmet.ProtustrankaNazivFormatedOIB_1">POLJOPROMET MESARIĆ društvo s ograničenom odgovornošću za trgovinu poljoprivrednom mehanizacijom, OIB 05107527146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30345.49</izvorni_sadrzaj>
    <derivirana_varijabla naziv="DomainObject.Predmet.TrenutnaVrijednost_1">30345.49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POLJOPROMET MESARIĆ društvo s ograničenom odgovornošću za trgovinu poljoprivrednom mehanizacijom</item>
    </izvorni_sadrzaj>
    <derivirana_varijabla naziv="DomainObject.Predmet.ProtuStrankaListFormated_1">
      <item>POLJOPROMET MESARIĆ društvo s ograničenom odgovornošću za trgovinu poljoprivrednom mehanizacijom</item>
    </derivirana_varijabla>
  </DomainObject.Predmet.ProtuStrankaListFormated>
  <DomainObject.Predmet.ProtuStrankaListFormatedOIB>
    <izvorni_sadrzaj>
      <item>POLJOPROMET MESARIĆ društvo s ograničenom odgovornošću za trgovinu poljoprivrednom mehanizacijom, OIB 05107527146</item>
    </izvorni_sadrzaj>
    <derivirana_varijabla naziv="DomainObject.Predmet.ProtuStrankaListFormatedOIB_1">
      <item>POLJOPROMET MESARIĆ društvo s ograničenom odgovornošću za trgovinu poljoprivrednom mehanizacijom, OIB 05107527146</item>
    </derivirana_varijabla>
  </DomainObject.Predmet.ProtuStrankaListFormatedOIB>
  <DomainObject.Predmet.ProtuStrankaListFormatedWithAdress>
    <izvorni_sadrzaj>
      <item>POLJOPROMET MESARIĆ društvo s ograničenom odgovornošću za trgovinu poljoprivrednom mehanizacijom, Vinogradska 5, 42203 Novakovec</item>
    </izvorni_sadrzaj>
    <derivirana_varijabla naziv="DomainObject.Predmet.ProtuStrankaListFormatedWithAdress_1">
      <item>POLJOPROMET MESARIĆ društvo s ograničenom odgovornošću za trgovinu poljoprivrednom mehanizacijom, Vinogradska 5, 42203 Novakovec</item>
    </derivirana_varijabla>
  </DomainObject.Predmet.ProtuStrankaListFormatedWithAdress>
  <DomainObject.Predmet.ProtuStrankaListFormatedWithAdressOIB>
    <izvorni_sadrzaj>
      <item>POLJOPROMET MESARIĆ društvo s ograničenom odgovornošću za trgovinu poljoprivrednom mehanizacijom, OIB 05107527146, Vinogradska 5, 42203 Novakovec</item>
    </izvorni_sadrzaj>
    <derivirana_varijabla naziv="DomainObject.Predmet.ProtuStrankaListFormatedWithAdressOIB_1">
      <item>POLJOPROMET MESARIĆ društvo s ograničenom odgovornošću za trgovinu poljoprivrednom mehanizacijom, OIB 05107527146, Vinogradska 5, 42203 Novakovec</item>
    </derivirana_varijabla>
  </DomainObject.Predmet.ProtuStrankaListFormatedWithAdressOIB>
  <DomainObject.Predmet.ProtuStrankaListNazivFormated>
    <izvorni_sadrzaj>
      <item>POLJOPROMET MESARIĆ društvo s ograničenom odgovornošću za trgovinu poljoprivrednom mehanizacijom</item>
    </izvorni_sadrzaj>
    <derivirana_varijabla naziv="DomainObject.Predmet.ProtuStrankaListNazivFormated_1">
      <item>POLJOPROMET MESARIĆ društvo s ograničenom odgovornošću za trgovinu poljoprivrednom mehanizacijom</item>
    </derivirana_varijabla>
  </DomainObject.Predmet.ProtuStrankaListNazivFormated>
  <DomainObject.Predmet.ProtuStrankaListNazivFormatedOIB>
    <izvorni_sadrzaj>
      <item>POLJOPROMET MESARIĆ društvo s ograničenom odgovornošću za trgovinu poljoprivrednom mehanizacijom, OIB 05107527146</item>
    </izvorni_sadrzaj>
    <derivirana_varijabla naziv="DomainObject.Predmet.ProtuStrankaListNazivFormatedOIB_1">
      <item>POLJOPROMET MESARIĆ društvo s ograničenom odgovornošću za trgovinu poljoprivrednom mehanizacijom, OIB 05107527146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POLJOPROMET MESARIĆ društvo s ograničenom odgovornošću za trgovinu poljoprivrednom mehanizacijom</izvorni_sadrzaj>
    <derivirana_varijabla naziv="DomainObject.Predmet.ProtustrankaIDrugi_1">POLJOPROMET MESARIĆ društvo s ograničenom odgovornošću za trgovinu poljoprivrednom mehanizacijom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POLJOPROMET MESARIĆ društvo s ograničenom odgovornošću za trgovinu poljoprivrednom mehanizacijom, OIB 05107527146, Vinogradska 5, 42203 Novakovec</izvorni_sadrzaj>
    <derivirana_varijabla naziv="DomainObject.Predmet.ProtustrankaIDrugiAdressOIB_1">POLJOPROMET MESARIĆ društvo s ograničenom odgovornošću za trgovinu poljoprivrednom mehanizacijom, OIB 05107527146, Vinogradska 5, 42203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POLJOPROMET MESARIĆ društvo s ograničenom odgovornošću za trgovinu poljoprivrednom mehanizacijom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POLJOPROMET MESARIĆ društvo s ograničenom odgovornošću za trgovinu poljoprivrednom mehanizacijom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POLJOPROMET MESARIĆ društvo s ograničenom odgovornošću za trgovinu poljoprivrednom mehanizacijom, OIB 05107527146, Vinogradska 5,42203 Novakovec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POLJOPROMET MESARIĆ društvo s ograničenom odgovornošću za trgovinu poljoprivrednom mehanizacijom, OIB 05107527146, Vinogradska 5,42203 Novakovec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05107527146</item>
      <item>, OIB null</item>
      <item>, OIB null</item>
    </izvorni_sadrzaj>
    <derivirana_varijabla naziv="DomainObject.Predmet.SudioniciListNazivOIB_1">
      <item>, OIB null</item>
      <item>, OIB 05107527146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2562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2015-10-12T10:11:00Z</dcterms:created>
  <dc:creator>user</dc:creator>
  <cp:lastModifiedBy>Maja Marčec</cp:lastModifiedBy>
  <cp:lastPrinted>2015-10-12T10:06:00Z</cp:lastPrinted>
  <dcterms:modified xmlns:xsi="http://www.w3.org/2001/XMLSchema-instance" xsi:type="dcterms:W3CDTF">2015-10-12T10:14:00Z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