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f617" w14:paraId="180f617" w:rsidRDefault="00640E99" w:rsidR="007B62A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62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E99"/>
    <w:rsid w:val="00547D25"/>
    <w:rsid w:val="00640E99"/>
    <w:rsid w:val="007B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0E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E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0E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E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2018-09-13T09:58:00Z</dcterms:created>
  <dc:creator>Vesna Dragišić</dc:creator>
  <cp:lastModifiedBy>Vesna Dragišić</cp:lastModifiedBy>
  <dcterms:modified xmlns:xsi="http://www.w3.org/2001/XMLSchema-instance" xsi:type="dcterms:W3CDTF">2018-09-13T10:22:00Z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St-375/2017-29 / Podnesak - Završni račun (Dok4.docx)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