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1695" w14:paraId="e6b1695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63ED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St-2565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2E4F36" w:rsidRPr="002E4F36">
        <w:t xml:space="preserve"> </w:t>
      </w:r>
      <w:r w:rsidR="00863ED6" w:rsidRPr="00863ED6">
        <w:t>AMIKA STIL d.o.o.</w:t>
      </w:r>
      <w:r w:rsidR="00863ED6">
        <w:t xml:space="preserve"> </w:t>
      </w:r>
      <w:r w:rsidR="0087747F">
        <w:t>OIB:</w:t>
      </w:r>
      <w:r w:rsidR="00863ED6" w:rsidRPr="00863ED6">
        <w:t xml:space="preserve"> 89376970156</w:t>
      </w:r>
      <w:r w:rsidR="00863ED6">
        <w:t>,</w:t>
      </w:r>
      <w:r w:rsidR="002E4F36">
        <w:t xml:space="preserve"> </w:t>
      </w:r>
      <w:r w:rsidR="0087747F">
        <w:t>MBS:</w:t>
      </w:r>
      <w:r w:rsidR="002E4F36">
        <w:t xml:space="preserve"> </w:t>
      </w:r>
      <w:r w:rsidR="00863ED6" w:rsidRPr="00863ED6">
        <w:t>080635682</w:t>
      </w:r>
      <w:r w:rsidR="00863ED6">
        <w:t xml:space="preserve"> </w:t>
      </w:r>
      <w:r w:rsidR="0087747F">
        <w:t xml:space="preserve">iz </w:t>
      </w:r>
      <w:r w:rsidR="00863ED6">
        <w:t xml:space="preserve">Zagreba, Matijevička 4 </w:t>
      </w:r>
      <w:r w:rsidR="0087747F">
        <w:t>dana 06</w:t>
      </w:r>
      <w:r w:rsidR="00A167C6">
        <w:t>. studenog</w:t>
      </w:r>
      <w:r w:rsidR="00DF43CB">
        <w:t xml:space="preserve"> 2015.godine</w:t>
      </w:r>
    </w:p>
    <w:p w:rsidRDefault="0087747F" w:rsidP="0092290B" w:rsidR="0087747F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2E4F36" w:rsidRPr="002E4F36">
        <w:t xml:space="preserve"> </w:t>
      </w:r>
      <w:r w:rsidR="00863ED6" w:rsidRPr="00863ED6">
        <w:t>AMIKA STIL d.o.o. OIB: 89376970156 , MBS: 080635682 iz Zagreba, Matijevička 4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7747F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57619" w:rsidRPr="00A57619">
        <w:t xml:space="preserve"> AMIKA STIL d.o.o. OIB: 89376970156, MBS: 080635682 iz Zagreba, Matijevička 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7747F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632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63ED6">
          <w:t>70.St-2565</w:t>
        </w:r>
        <w:r w:rsidR="0087747F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E4F36"/>
    <w:rsid w:val="003424DA"/>
    <w:rsid w:val="006E1039"/>
    <w:rsid w:val="00863ED6"/>
    <w:rsid w:val="0087747F"/>
    <w:rsid w:val="0092290B"/>
    <w:rsid w:val="00A167C6"/>
    <w:rsid w:val="00A57619"/>
    <w:rsid w:val="00C4324C"/>
    <w:rsid w:val="00C96322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96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96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St-2565/2015</izvorni_sadrzaj>
    <derivirana_varijabla naziv="DomainObject.Predmet.OznakaBroj_1">St-2565/2015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AMIKA STIL d.o.o.</izvorni_sadrzaj>
    <derivirana_varijabla naziv="DomainObject.Predmet.ProtustrankaFormated_1">  AMIKA STIL d.o.o.</derivirana_varijabla>
  </DomainObject.Predmet.ProtustrankaFormated>
  <DomainObject.Predmet.ProtustrankaFormatedOIB>
    <izvorni_sadrzaj>  AMIKA STIL d.o.o., OIB 89376970156</izvorni_sadrzaj>
    <derivirana_varijabla naziv="DomainObject.Predmet.ProtustrankaFormatedOIB_1">  AMIKA STIL d.o.o., OIB 89376970156</derivirana_varijabla>
  </DomainObject.Predmet.ProtustrankaFormatedOIB>
  <DomainObject.Predmet.ProtustrankaFormatedWithAdress>
    <izvorni_sadrzaj> AMIKA STIL d.o.o., Matijevička 4, 10000 Zagreb</izvorni_sadrzaj>
    <derivirana_varijabla naziv="DomainObject.Predmet.ProtustrankaFormatedWithAdress_1"> AMIKA STIL d.o.o., Matijevička 4, 10000 Zagreb</derivirana_varijabla>
  </DomainObject.Predmet.ProtustrankaFormatedWithAdress>
  <DomainObject.Predmet.ProtustrankaFormatedWithAdressOIB>
    <izvorni_sadrzaj> AMIKA STIL d.o.o., OIB 89376970156, Matijevička 4, 10000 Zagreb</izvorni_sadrzaj>
    <derivirana_varijabla naziv="DomainObject.Predmet.ProtustrankaFormatedWithAdressOIB_1"> AMIKA STIL d.o.o., OIB 89376970156, Matijevička 4, 10000 Zagreb</derivirana_varijabla>
  </DomainObject.Predmet.ProtustrankaFormatedWithAdressOIB>
  <DomainObject.Predmet.ProtustrankaWithAdress>
    <izvorni_sadrzaj>AMIKA STIL d.o.o. Matijevička 4, 10000 Zagreb</izvorni_sadrzaj>
    <derivirana_varijabla naziv="DomainObject.Predmet.ProtustrankaWithAdress_1">AMIKA STIL d.o.o. Matijevička 4, 10000 Zagreb</derivirana_varijabla>
  </DomainObject.Predmet.ProtustrankaWithAdress>
  <DomainObject.Predmet.ProtustrankaWithAdressOIB>
    <izvorni_sadrzaj>AMIKA STIL d.o.o., OIB 89376970156, Matijevička 4, 10000 Zagreb</izvorni_sadrzaj>
    <derivirana_varijabla naziv="DomainObject.Predmet.ProtustrankaWithAdressOIB_1">AMIKA STIL d.o.o., OIB 89376970156, Matijevička 4, 10000 Zagreb</derivirana_varijabla>
  </DomainObject.Predmet.ProtustrankaWithAdressOIB>
  <DomainObject.Predmet.ProtustrankaNazivFormated>
    <izvorni_sadrzaj>AMIKA STIL d.o.o.</izvorni_sadrzaj>
    <derivirana_varijabla naziv="DomainObject.Predmet.ProtustrankaNazivFormated_1">AMIKA STIL d.o.o.</derivirana_varijabla>
  </DomainObject.Predmet.ProtustrankaNazivFormated>
  <DomainObject.Predmet.ProtustrankaNazivFormatedOIB>
    <izvorni_sadrzaj>AMIKA STIL d.o.o., OIB 89376970156</izvorni_sadrzaj>
    <derivirana_varijabla naziv="DomainObject.Predmet.ProtustrankaNazivFormatedOIB_1">AMIKA STIL d.o.o., OIB 89376970156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AMIKA STIL d.o.o.</item>
    </izvorni_sadrzaj>
    <derivirana_varijabla naziv="DomainObject.Predmet.ProtuStrankaListFormated_1">
      <item>AMIKA STIL d.o.o.</item>
    </derivirana_varijabla>
  </DomainObject.Predmet.ProtuStrankaListFormated>
  <DomainObject.Predmet.ProtuStrankaListFormatedOIB>
    <izvorni_sadrzaj>
      <item>AMIKA STIL d.o.o., OIB 89376970156</item>
    </izvorni_sadrzaj>
    <derivirana_varijabla naziv="DomainObject.Predmet.ProtuStrankaListFormatedOIB_1">
      <item>AMIKA STIL d.o.o., OIB 89376970156</item>
    </derivirana_varijabla>
  </DomainObject.Predmet.ProtuStrankaListFormatedOIB>
  <DomainObject.Predmet.ProtuStrankaListFormatedWithAdress>
    <izvorni_sadrzaj>
      <item>AMIKA STIL d.o.o., Matijevička 4, 10000 Zagreb</item>
    </izvorni_sadrzaj>
    <derivirana_varijabla naziv="DomainObject.Predmet.ProtuStrankaListFormatedWithAdress_1">
      <item>AMIKA STIL d.o.o., Matijevička 4, 10000 Zagreb</item>
    </derivirana_varijabla>
  </DomainObject.Predmet.ProtuStrankaListFormatedWithAdress>
  <DomainObject.Predmet.ProtuStrankaListFormatedWithAdressOIB>
    <izvorni_sadrzaj>
      <item>AMIKA STIL d.o.o., OIB 89376970156, Matijevička 4, 10000 Zagreb</item>
    </izvorni_sadrzaj>
    <derivirana_varijabla naziv="DomainObject.Predmet.ProtuStrankaListFormatedWithAdressOIB_1">
      <item>AMIKA STIL d.o.o., OIB 89376970156, Matijevička 4, 10000 Zagreb</item>
    </derivirana_varijabla>
  </DomainObject.Predmet.ProtuStrankaListFormatedWithAdressOIB>
  <DomainObject.Predmet.ProtuStrankaListNazivFormated>
    <izvorni_sadrzaj>
      <item>AMIKA STIL d.o.o.</item>
    </izvorni_sadrzaj>
    <derivirana_varijabla naziv="DomainObject.Predmet.ProtuStrankaListNazivFormated_1">
      <item>AMIKA STIL d.o.o.</item>
    </derivirana_varijabla>
  </DomainObject.Predmet.ProtuStrankaListNazivFormated>
  <DomainObject.Predmet.ProtuStrankaListNazivFormatedOIB>
    <izvorni_sadrzaj>
      <item>AMIKA STIL d.o.o., OIB 89376970156</item>
    </izvorni_sadrzaj>
    <derivirana_varijabla naziv="DomainObject.Predmet.ProtuStrankaListNazivFormatedOIB_1">
      <item>AMIKA STIL d.o.o., OIB 89376970156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AMIKA STIL d.o.o.</izvorni_sadrzaj>
    <derivirana_varijabla naziv="DomainObject.Predmet.ProtustrankaIDrugi_1">AMIKA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AMIKA STIL d.o.o., OIB 89376970156, Matijevička 4, 10000 Zagreb</izvorni_sadrzaj>
    <derivirana_varijabla naziv="DomainObject.Predmet.ProtustrankaIDrugiAdressOIB_1">AMIKA STIL d.o.o., OIB 89376970156, Matijevička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AMIKA STIL d.o.o.</item>
    </izvorni_sadrzaj>
    <derivirana_varijabla naziv="DomainObject.Predmet.SudioniciListNaziv_1">
      <item>FINA Regionalni centar Zagreb</item>
      <item>AMIKA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AMIKA STIL d.o.o., OIB 89376970156, Matijevička 4,10000 Zagreb</item>
    </izvorni_sadrzaj>
    <derivirana_varijabla naziv="DomainObject.Predmet.SudioniciListAdressOIB_1">
      <item>FINA Regionalni centar Zagreb, OIB 85821130368, Trg svibanjskih žrtava 1995. 1,10000 Zagreb</item>
      <item>AMIKA STIL d.o.o., OIB 89376970156, Matijevička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89376970156</item>
    </izvorni_sadrzaj>
    <derivirana_varijabla naziv="DomainObject.Predmet.SudioniciListNazivOIB_1">
      <item>, OIB 85821130368</item>
      <item>, OIB 89376970156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1718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2015-11-06T10:47:00Z</dcterms:created>
  <dc:creator>Maja Jurovicki</dc:creator>
  <cp:lastModifiedBy>Zlatka Plivelić</cp:lastModifiedBy>
  <cp:lastPrinted>2015-11-06T11:15:00Z</cp:lastPrinted>
  <dcterms:modified xmlns:xsi="http://www.w3.org/2001/XMLSchema-instance" xsi:type="dcterms:W3CDTF">2015-11-06T13:37:00Z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