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6a52" w14:paraId="ac56a52" w:rsidRDefault="00AE649C" w:rsidP="00FA5B5E" w:rsidR="00AE649C" w:rsidRPr="00B76F3C">
      <w:pPr>
        <w:pStyle w:val="Naslov3"/>
        <w15:collapsed w:val="false"/>
      </w:pPr>
    </w:p>
    <w:p w:rsidRDefault="000260E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260E7" w:rsidP="000260E7" w:rsidR="000260E7">
      <w:pPr>
        <w:pStyle w:val="Bezproreda"/>
        <w:rPr>
          <w:noProof/>
        </w:rPr>
      </w:pPr>
      <w:r>
        <w:rPr>
          <w:noProof/>
        </w:rPr>
        <w:t>1 St-187/2016-5</w:t>
      </w: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  <w:r>
        <w:rPr>
          <w:noProof/>
        </w:rPr>
        <w:t>R J E Š E N J E</w:t>
      </w: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MESI j.d.o.o. za trgovinu, proizvodnju i usluge GUDOVAC 13, OIB: 21275505692,  dana   16.  ožujka  2016. godine</w:t>
      </w: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  <w:r>
        <w:rPr>
          <w:noProof/>
        </w:rPr>
        <w:t>r i j e š i o     j e</w:t>
      </w: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  <w:r>
        <w:rPr>
          <w:noProof/>
        </w:rPr>
        <w:t xml:space="preserve">I Pokreće se prethodni postupak radi utvrđenja uvjeta za otvaranje stečajnog postupka nad  dužnikom MESI j.d.o.o. za trgovinu, proizvodnju i usluge GUDOVAC 13, OIB: 21275505692. </w:t>
      </w: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  <w:r>
        <w:rPr>
          <w:noProof/>
        </w:rPr>
        <w:t>II Zakazuje se ročište radi izjašnjenja o prijedlogu za dan</w:t>
      </w: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  <w:r>
        <w:rPr>
          <w:noProof/>
        </w:rPr>
        <w:t>11. travnja  2016. godine u 10,30 sati</w:t>
      </w: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  <w:r>
        <w:rPr>
          <w:noProof/>
        </w:rPr>
        <w:t xml:space="preserve">1.  predlagatelja </w:t>
      </w:r>
    </w:p>
    <w:p w:rsidRDefault="000260E7" w:rsidP="000260E7" w:rsidR="000260E7">
      <w:pPr>
        <w:pStyle w:val="Bezproreda"/>
        <w:rPr>
          <w:noProof/>
        </w:rPr>
      </w:pPr>
      <w:r>
        <w:rPr>
          <w:noProof/>
        </w:rPr>
        <w:t>2. z.z. stečajnog dužnika Igor Rohak iz Gudovca 13, OIB: 76963424408.</w:t>
      </w: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  <w:r>
        <w:rPr>
          <w:noProof/>
        </w:rPr>
        <w:t>III Poziva se zastupnik po Zakonu dužnika Igor Rohak iz Gudovca da u roku od 8 dana dostavi na spis ovjerovljeni popis imovine i obveza stečajnog dužnika.</w:t>
      </w: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  <w:r>
        <w:rPr>
          <w:noProof/>
        </w:rPr>
        <w:t>Obrazloženje</w:t>
      </w: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  <w:r>
        <w:rPr>
          <w:noProof/>
        </w:rPr>
        <w:t>Predlagatelj je ovomu suda   dana  17.  studenog  2015. godine  podnio  prijedlog za otvaranje stečajnog postupka nad  dužnikom MESI j.d.o.o. za trgovinu, proizvodnju i usluge GUDOVAC 13, OIB: 21275505692.</w:t>
      </w: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  <w:r>
        <w:rPr>
          <w:noProof/>
        </w:rPr>
        <w:t xml:space="preserve">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MESI j.d.o.o. za trgovinu, proizvodnju i usluge GUDOVAC 13, OIB: 21275505692,  u skladu s  odredbom članka 42. Stečajnog zakona. </w:t>
      </w: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  <w:r>
        <w:rPr>
          <w:noProof/>
        </w:rPr>
        <w:t>Temeljem iznijetog riješeno je kao u izreci.</w:t>
      </w: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  <w:r>
        <w:rPr>
          <w:noProof/>
        </w:rPr>
        <w:t xml:space="preserve">Bjelovar,   16.  ožujka  2016.   </w:t>
      </w: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 </w:t>
      </w: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</w:p>
    <w:p w:rsidRDefault="000260E7" w:rsidP="000260E7" w:rsidR="000260E7">
      <w:pPr>
        <w:pStyle w:val="Bezproreda"/>
        <w:rPr>
          <w:noProof/>
        </w:rPr>
      </w:pPr>
      <w:r>
        <w:rPr>
          <w:noProof/>
        </w:rPr>
        <w:t>Rj.</w:t>
      </w:r>
    </w:p>
    <w:p w:rsidRDefault="000260E7" w:rsidP="000260E7" w:rsidR="000260E7">
      <w:pPr>
        <w:pStyle w:val="Bezproreda"/>
        <w:rPr>
          <w:noProof/>
        </w:rPr>
      </w:pPr>
      <w:r>
        <w:rPr>
          <w:noProof/>
        </w:rPr>
        <w:t>Dna: predlagatelja</w:t>
      </w:r>
    </w:p>
    <w:p w:rsidRDefault="000260E7" w:rsidP="000260E7" w:rsidR="000260E7">
      <w:pPr>
        <w:pStyle w:val="Bezproreda"/>
        <w:rPr>
          <w:noProof/>
        </w:rPr>
      </w:pPr>
      <w:r>
        <w:rPr>
          <w:noProof/>
        </w:rPr>
        <w:t xml:space="preserve">        z.z. stečajnog dužnika</w:t>
      </w:r>
    </w:p>
    <w:p w:rsidRDefault="000260E7" w:rsidP="000260E7" w:rsidR="000260E7">
      <w:pPr>
        <w:pStyle w:val="Bezproreda"/>
        <w:rPr>
          <w:noProof/>
        </w:rPr>
      </w:pPr>
      <w:r>
        <w:rPr>
          <w:noProof/>
        </w:rPr>
        <w:t xml:space="preserve">        ROČ. 11. 04. 2016. u 10,30 </w:t>
      </w:r>
    </w:p>
    <w:p w:rsidRDefault="000260E7" w:rsidP="000260E7" w:rsidR="000260E7">
      <w:pPr>
        <w:pStyle w:val="Bezproreda"/>
        <w:rPr>
          <w:noProof/>
        </w:rPr>
      </w:pPr>
      <w:r>
        <w:rPr>
          <w:noProof/>
        </w:rPr>
        <w:t xml:space="preserve">Bjelovar, 16. 03. 2016. </w:t>
      </w:r>
    </w:p>
    <w:p w:rsidRDefault="000260E7" w:rsidP="000260E7" w:rsidR="000260E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0EA4" w:rsidP="000260E7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0E7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81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St-187/2016-2</izvorni_sadrzaj>
    <derivirana_varijabla naziv="DomainObject.Oznaka_1">St-187/2016-2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St-187/2016</izvorni_sadrzaj>
    <derivirana_varijabla naziv="DomainObject.Predmet.OznakaBroj_1">St-187/2016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MESI jednostavno društvo s ograničenom odgovornošću za trgovinu, proizvodnju i usluge, Gudovac</izvorni_sadrzaj>
    <derivirana_varijabla naziv="DomainObject.Predmet.ProtustrankaFormated_1">  MESI jednostavno društvo s ograničenom odgovornošću za trgovinu, proizvodnju i usluge, Gudovac</derivirana_varijabla>
  </DomainObject.Predmet.ProtustrankaFormated>
  <DomainObject.Predmet.ProtustrankaFormatedOIB>
    <izvorni_sadrzaj>  MESI jednostavno društvo s ograničenom odgovornošću za trgovinu, proizvodnju i usluge, Gudovac, OIB 21275505692</izvorni_sadrzaj>
    <derivirana_varijabla naziv="DomainObject.Predmet.ProtustrankaFormatedOIB_1">  MESI jednostavno društvo s ograničenom odgovornošću za trgovinu, proizvodnju i usluge, Gudovac, OIB 21275505692</derivirana_varijabla>
  </DomainObject.Predmet.ProtustrankaFormatedOIB>
  <DomainObject.Predmet.ProtustrankaFormatedWithAdress>
    <izvorni_sadrzaj> MESI jednostavno društvo s ograničenom odgovornošću za trgovinu, proizvodnju i usluge, Gudovac, Gudovac 13, 43000 Gudovac</izvorni_sadrzaj>
    <derivirana_varijabla naziv="DomainObject.Predmet.ProtustrankaFormatedWithAdress_1"> MESI jednostavno društvo s ograničenom odgovornošću za trgovinu, proizvodnju i usluge, Gudovac, Gudovac 13, 43000 Gudovac</derivirana_varijabla>
  </DomainObject.Predmet.ProtustrankaFormatedWithAdress>
  <DomainObject.Predmet.ProtustrankaFormatedWithAdressOIB>
    <izvorni_sadrzaj> MESI jednostavno društvo s ograničenom odgovornošću za trgovinu, proizvodnju i usluge, Gudovac, OIB 21275505692, Gudovac 13, 43000 Gudovac</izvorni_sadrzaj>
    <derivirana_varijabla naziv="DomainObject.Predmet.ProtustrankaFormatedWithAdressOIB_1"> MESI jednostavno društvo s ograničenom odgovornošću za trgovinu, proizvodnju i usluge, Gudovac, OIB 21275505692, Gudovac 13, 43000 Gudovac</derivirana_varijabla>
  </DomainObject.Predmet.ProtustrankaFormatedWithAdressOIB>
  <DomainObject.Predmet.ProtustrankaWithAdress>
    <izvorni_sadrzaj>MESI jednostavno društvo s ograničenom odgovornošću za trgovinu, proizvodnju i usluge, Gudovac Gudovac 13, 43000 Gudovac</izvorni_sadrzaj>
    <derivirana_varijabla naziv="DomainObject.Predmet.ProtustrankaWithAdress_1">MESI jednostavno društvo s ograničenom odgovornošću za trgovinu, proizvodnju i usluge, Gudovac Gudovac 13, 43000 Gudovac</derivirana_varijabla>
  </DomainObject.Predmet.ProtustrankaWithAdress>
  <DomainObject.Predmet.ProtustrankaWithAdressOIB>
    <izvorni_sadrzaj>MESI jednostavno društvo s ograničenom odgovornošću za trgovinu, proizvodnju i usluge, Gudovac, OIB 21275505692, Gudovac 13, 43000 Gudovac</izvorni_sadrzaj>
    <derivirana_varijabla naziv="DomainObject.Predmet.ProtustrankaWithAdressOIB_1">MESI jednostavno društvo s ograničenom odgovornošću za trgovinu, proizvodnju i usluge, Gudovac, OIB 21275505692, Gudovac 13, 43000 Gudovac</derivirana_varijabla>
  </DomainObject.Predmet.ProtustrankaWithAdressOIB>
  <DomainObject.Predmet.ProtustrankaNazivFormated>
    <izvorni_sadrzaj>MESI jednostavno društvo s ograničenom odgovornošću za trgovinu, proizvodnju i usluge, Gudovac</izvorni_sadrzaj>
    <derivirana_varijabla naziv="DomainObject.Predmet.ProtustrankaNazivFormated_1">MESI jednostavno društvo s ograničenom odgovornošću za trgovinu, proizvodnju i usluge, Gudovac</derivirana_varijabla>
  </DomainObject.Predmet.ProtustrankaNazivFormated>
  <DomainObject.Predmet.ProtustrankaNazivFormatedOIB>
    <izvorni_sadrzaj>MESI jednostavno društvo s ograničenom odgovornošću za trgovinu, proizvodnju i usluge, Gudovac, OIB 21275505692</izvorni_sadrzaj>
    <derivirana_varijabla naziv="DomainObject.Predmet.ProtustrankaNazivFormatedOIB_1">MESI jednostavno društvo s ograničenom odgovornošću za trgovinu, proizvodnju i usluge, Gudovac, OIB 21275505692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Nagodbeno vijeće : ZG01</izvorni_sadrzaj>
    <derivirana_varijabla naziv="DomainObject.Predmet.StrankaFormated_1">  FINA, REGIONALNI CENTAR ZAGREB, Nagodbeno vijeće : ZG01</derivirana_varijabla>
  </DomainObject.Predmet.StrankaFormated>
  <DomainObject.Predmet.StrankaFormatedOIB>
    <izvorni_sadrzaj>  FINA, REGIONALNI CENTAR ZAGREB, Nagodbeno vijeće : ZG01, OIB 85821130368</izvorni_sadrzaj>
    <derivirana_varijabla naziv="DomainObject.Predmet.StrankaFormatedOIB_1">  FINA, REGIONALNI CENTAR ZAGREB, Nagodbeno vijeće : ZG01, OIB 85821130368</derivirana_varijabla>
  </DomainObject.Predmet.StrankaFormatedOIB>
  <DomainObject.Predmet.StrankaFormatedWithAdress>
    <izvorni_sadrzaj> FINA, REGIONALNI CENTAR ZAGREB, Nagodbeno vijeće : ZG01, Ulica grada Vukovara 70, 10000 Zagreb</izvorni_sadrzaj>
    <derivirana_varijabla naziv="DomainObject.Predmet.StrankaFormatedWithAdress_1"> FINA, REGIONALNI CENTAR ZAGREB, Nagodbeno vijeće : ZG01, Ulica grada Vukovara 70, 10000 Zagreb</derivirana_varijabla>
  </DomainObject.Predmet.StrankaFormatedWithAdress>
  <DomainObject.Predmet.StrankaFormatedWithAdressOIB>
    <izvorni_sadrzaj> FINA, REGIONALNI CENTAR ZAGREB, Nagodbeno vijeće : ZG01, OIB 85821130368, Ulica grada Vukovara 70, 10000 Zagreb</izvorni_sadrzaj>
    <derivirana_varijabla naziv="DomainObject.Predmet.StrankaFormatedWithAdressOIB_1"> FINA, REGIONALNI CENTAR ZAGREB, Nagodbeno vijeće : ZG01, OIB 85821130368, Ulica grada Vukovara 70, 10000 Zagreb</derivirana_varijabla>
  </DomainObject.Predmet.StrankaFormatedWithAdressOIB>
  <DomainObject.Predmet.StrankaWithAdress>
    <izvorni_sadrzaj>FINA, REGIONALNI CENTAR ZAGREB, Nagodbeno vijeće : ZG01 Ulica grada Vukovara 70,10000 Zagreb</izvorni_sadrzaj>
    <derivirana_varijabla naziv="DomainObject.Predmet.StrankaWithAdress_1">FINA, REGIONALNI CENTAR ZAGREB, Nagodbeno vijeće : ZG01 Ulica grada Vukovara 70,10000 Zagreb</derivirana_varijabla>
  </DomainObject.Predmet.StrankaWithAdress>
  <DomainObject.Predmet.StrankaWithAdressOIB>
    <izvorni_sadrzaj>FINA, REGIONALNI CENTAR ZAGREB, Nagodbeno vijeće : ZG01, OIB 85821130368, Ulica grada Vukovara 70,10000 Zagreb</izvorni_sadrzaj>
    <derivirana_varijabla naziv="DomainObject.Predmet.StrankaWithAdressOIB_1">FINA, REGIONALNI CENTAR ZAGREB, Nagodbeno vijeće : ZG01, OIB 85821130368, Ulica grada Vukovara 70,10000 Zagreb</derivirana_varijabla>
  </DomainObject.Predmet.StrankaWithAdressOIB>
  <DomainObject.Predmet.StrankaNazivFormated>
    <izvorni_sadrzaj>FINA, REGIONALNI CENTAR ZAGREB, Nagodbeno vijeće : ZG01</izvorni_sadrzaj>
    <derivirana_varijabla naziv="DomainObject.Predmet.StrankaNazivFormated_1">FINA, REGIONALNI CENTAR ZAGREB, Nagodbeno vijeće : ZG01</derivirana_varijabla>
  </DomainObject.Predmet.StrankaNazivFormated>
  <DomainObject.Predmet.StrankaNazivFormatedOIB>
    <izvorni_sadrzaj>FINA, REGIONALNI CENTAR ZAGREB, Nagodbeno vijeće : ZG01, OIB 85821130368</izvorni_sadrzaj>
    <derivirana_varijabla naziv="DomainObject.Predmet.StrankaNazivFormatedOIB_1">FINA, REGIONALNI CENTAR ZAGREB, Nagodbeno vijeće : ZG01,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 ZAGREB, Nagodbeno vijeće : ZG01</item>
    </izvorni_sadrzaj>
    <derivirana_varijabla naziv="DomainObject.Predmet.StrankaListFormated_1">
      <item>FINA, REGIONALNI CENTAR ZAGREB, Nagodbeno vijeće : ZG01</item>
    </derivirana_varijabla>
  </DomainObject.Predmet.StrankaListFormated>
  <DomainObject.Predmet.StrankaListFormatedOIB>
    <izvorni_sadrzaj>
      <item>FINA, REGIONALNI CENTAR ZAGREB, Nagodbeno vijeće : ZG01, OIB 85821130368</item>
    </izvorni_sadrzaj>
    <derivirana_varijabla naziv="DomainObject.Predmet.StrankaListFormatedOIB_1">
      <item>FINA, REGIONALNI CENTAR ZAGREB, Nagodbeno vijeće : ZG01, OIB 85821130368</item>
    </derivirana_varijabla>
  </DomainObject.Predmet.StrankaListFormatedOIB>
  <DomainObject.Predmet.StrankaListFormatedWithAdress>
    <izvorni_sadrzaj>
      <item>FINA, REGIONALNI CENTAR ZAGREB, Nagodbeno vijeće : ZG01, Ulica grada Vukovara 70, 10000 Zagreb</item>
    </izvorni_sadrzaj>
    <derivirana_varijabla naziv="DomainObject.Predmet.StrankaListFormatedWithAdress_1">
      <item>FINA, REGIONALNI CENTAR ZAGREB, Nagodbeno vijeće : ZG01, Ulica grada Vukovara 70, 10000 Zagreb</item>
    </derivirana_varijabla>
  </DomainObject.Predmet.StrankaListFormatedWithAdress>
  <DomainObject.Predmet.StrankaListFormatedWithAdressOIB>
    <izvorni_sadrzaj>
      <item>FINA, REGIONALNI CENTAR ZAGREB, Nagodbeno vijeće : ZG01, OIB 85821130368, Ulica grada Vukovara 70, 10000 Zagreb</item>
    </izvorni_sadrzaj>
    <derivirana_varijabla naziv="DomainObject.Predmet.StrankaListFormatedWithAdressOIB_1">
      <item>FINA, REGIONALNI CENTAR ZAGREB, Nagodbeno vijeće : ZG01, OIB 85821130368, Ulica grada Vukovara 70, 10000 Zagreb</item>
    </derivirana_varijabla>
  </DomainObject.Predmet.StrankaListFormatedWithAdressOIB>
  <DomainObject.Predmet.StrankaListNazivFormated>
    <izvorni_sadrzaj>
      <item>FINA, REGIONALNI CENTAR ZAGREB, Nagodbeno vijeće : ZG01</item>
    </izvorni_sadrzaj>
    <derivirana_varijabla naziv="DomainObject.Predmet.StrankaListNazivFormated_1">
      <item>FINA, REGIONALNI CENTAR ZAGREB, Nagodbeno vijeće : ZG01</item>
    </derivirana_varijabla>
  </DomainObject.Predmet.StrankaListNazivFormated>
  <DomainObject.Predmet.StrankaListNazivFormatedOIB>
    <izvorni_sadrzaj>
      <item>FINA, REGIONALNI CENTAR ZAGREB, Nagodbeno vijeće : ZG01, OIB 85821130368</item>
    </izvorni_sadrzaj>
    <derivirana_varijabla naziv="DomainObject.Predmet.StrankaListNazivFormatedOIB_1">
      <item>FINA, REGIONALNI CENTAR ZAGREB, Nagodbeno vijeće : ZG01, OIB 85821130368</item>
    </derivirana_varijabla>
  </DomainObject.Predmet.StrankaListNazivFormatedOIB>
  <DomainObject.Predmet.ProtuStrankaListFormated>
    <izvorni_sadrzaj>
      <item>MESI jednostavno društvo s ograničenom odgovornošću za trgovinu, proizvodnju i usluge, Gudovac</item>
    </izvorni_sadrzaj>
    <derivirana_varijabla naziv="DomainObject.Predmet.ProtuStrankaListFormated_1">
      <item>MESI jednostavno društvo s ograničenom odgovornošću za trgovinu, proizvodnju i usluge, Gudovac</item>
    </derivirana_varijabla>
  </DomainObject.Predmet.ProtuStrankaListFormated>
  <DomainObject.Predmet.ProtuStrankaListFormatedOIB>
    <izvorni_sadrzaj>
      <item>MESI jednostavno društvo s ograničenom odgovornošću za trgovinu, proizvodnju i usluge, Gudovac, OIB 21275505692</item>
    </izvorni_sadrzaj>
    <derivirana_varijabla naziv="DomainObject.Predmet.ProtuStrankaListFormatedOIB_1">
      <item>MESI jednostavno društvo s ograničenom odgovornošću za trgovinu, proizvodnju i usluge, Gudovac, OIB 21275505692</item>
    </derivirana_varijabla>
  </DomainObject.Predmet.ProtuStrankaListFormatedOIB>
  <DomainObject.Predmet.ProtuStrankaListFormatedWithAdress>
    <izvorni_sadrzaj>
      <item>MESI jednostavno društvo s ograničenom odgovornošću za trgovinu, proizvodnju i usluge, Gudovac, Gudovac 13, 43000 Gudovac</item>
    </izvorni_sadrzaj>
    <derivirana_varijabla naziv="DomainObject.Predmet.ProtuStrankaListFormatedWithAdress_1">
      <item>MESI jednostavno društvo s ograničenom odgovornošću za trgovinu, proizvodnju i usluge, Gudovac, Gudovac 13, 43000 Gudovac</item>
    </derivirana_varijabla>
  </DomainObject.Predmet.ProtuStrankaListFormatedWithAdress>
  <DomainObject.Predmet.ProtuStrankaListFormatedWithAdressOIB>
    <izvorni_sadrzaj>
      <item>MESI jednostavno društvo s ograničenom odgovornošću za trgovinu, proizvodnju i usluge, Gudovac, OIB 21275505692, Gudovac 13, 43000 Gudovac</item>
    </izvorni_sadrzaj>
    <derivirana_varijabla naziv="DomainObject.Predmet.ProtuStrankaListFormatedWithAdressOIB_1">
      <item>MESI jednostavno društvo s ograničenom odgovornošću za trgovinu, proizvodnju i usluge, Gudovac, OIB 21275505692, Gudovac 13, 43000 Gudovac</item>
    </derivirana_varijabla>
  </DomainObject.Predmet.ProtuStrankaListFormatedWithAdressOIB>
  <DomainObject.Predmet.ProtuStrankaListNazivFormated>
    <izvorni_sadrzaj>
      <item>MESI jednostavno društvo s ograničenom odgovornošću za trgovinu, proizvodnju i usluge, Gudovac</item>
    </izvorni_sadrzaj>
    <derivirana_varijabla naziv="DomainObject.Predmet.ProtuStrankaListNazivFormated_1">
      <item>MESI jednostavno društvo s ograničenom odgovornošću za trgovinu, proizvodnju i usluge, Gudovac</item>
    </derivirana_varijabla>
  </DomainObject.Predmet.ProtuStrankaListNazivFormated>
  <DomainObject.Predmet.ProtuStrankaListNazivFormatedOIB>
    <izvorni_sadrzaj>
      <item>MESI jednostavno društvo s ograničenom odgovornošću za trgovinu, proizvodnju i usluge, Gudovac, OIB 21275505692</item>
    </izvorni_sadrzaj>
    <derivirana_varijabla naziv="DomainObject.Predmet.ProtuStrankaListNazivFormatedOIB_1">
      <item>MESI jednostavno društvo s ograničenom odgovornošću za trgovinu, proizvodnju i usluge, Gudovac, OIB 21275505692</item>
    </derivirana_varijabla>
  </DomainObject.Predmet.ProtuStrankaListNazivFormatedOIB>
  <DomainObject.Predmet.OstaliListFormated>
    <izvorni_sadrzaj>
      <item>Igor Rohak</item>
    </izvorni_sadrzaj>
    <derivirana_varijabla naziv="DomainObject.Predmet.OstaliListFormated_1">
      <item>Igor Rohak</item>
    </derivirana_varijabla>
  </DomainObject.Predmet.OstaliListFormated>
  <DomainObject.Predmet.OstaliListFormatedOIB>
    <izvorni_sadrzaj>
      <item>Igor Rohak, OIB 76963424408</item>
    </izvorni_sadrzaj>
    <derivirana_varijabla naziv="DomainObject.Predmet.OstaliListFormatedOIB_1">
      <item>Igor Rohak, OIB 76963424408</item>
    </derivirana_varijabla>
  </DomainObject.Predmet.OstaliListFormatedOIB>
  <DomainObject.Predmet.OstaliListFormatedWithAdress>
    <izvorni_sadrzaj>
      <item>Igor Rohak, Gudovac 13, 43000 Gudovac</item>
    </izvorni_sadrzaj>
    <derivirana_varijabla naziv="DomainObject.Predmet.OstaliListFormatedWithAdress_1">
      <item>Igor Rohak, Gudovac 13, 43000 Gudovac</item>
    </derivirana_varijabla>
  </DomainObject.Predmet.OstaliListFormatedWithAdress>
  <DomainObject.Predmet.OstaliListFormatedWithAdressOIB>
    <izvorni_sadrzaj>
      <item>Igor Rohak, OIB 76963424408, Gudovac 13, 43000 Gudovac</item>
    </izvorni_sadrzaj>
    <derivirana_varijabla naziv="DomainObject.Predmet.OstaliListFormatedWithAdressOIB_1">
      <item>Igor Rohak, OIB 76963424408, Gudovac 13, 43000 Gudovac</item>
    </derivirana_varijabla>
  </DomainObject.Predmet.OstaliListFormatedWithAdressOIB>
  <DomainObject.Predmet.OstaliListNazivFormated>
    <izvorni_sadrzaj>
      <item>Igor Rohak</item>
    </izvorni_sadrzaj>
    <derivirana_varijabla naziv="DomainObject.Predmet.OstaliListNazivFormated_1">
      <item>Igor Rohak</item>
    </derivirana_varijabla>
  </DomainObject.Predmet.OstaliListNazivFormated>
  <DomainObject.Predmet.OstaliListNazivFormatedOIB>
    <izvorni_sadrzaj>
      <item>Igor Rohak, OIB 76963424408</item>
    </izvorni_sadrzaj>
    <derivirana_varijabla naziv="DomainObject.Predmet.OstaliListNazivFormatedOIB_1">
      <item>Igor Rohak, OIB 76963424408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St-187/2016-2</izvorni_sadrzaj>
    <derivirana_varijabla naziv="DomainObject.PoslovniBrojDokumenta_1">St-187/2016-2</derivirana_varijabla>
  </DomainObject.PoslovniBrojDokumenta>
  <DomainObject.Predmet.StrankaIDrugi>
    <izvorni_sadrzaj>FINA, REGIONALNI CENTAR ZAGREB, Nagodbeno vijeće : ZG01</izvorni_sadrzaj>
    <derivirana_varijabla naziv="DomainObject.Predmet.StrankaIDrugi_1">FINA, REGIONALNI CENTAR ZAGREB, Nagodbeno vijeće : ZG01</derivirana_varijabla>
  </DomainObject.Predmet.StrankaIDrugi>
  <DomainObject.Predmet.ProtustrankaIDrugi>
    <izvorni_sadrzaj>MESI jednostavno društvo s ograničenom odgovornošću za trgovinu, proizvodnju i usluge, Gudovac</izvorni_sadrzaj>
    <derivirana_varijabla naziv="DomainObject.Predmet.ProtustrankaIDrugi_1">MESI jednostavno društvo s ograničenom odgovornošću za trgovinu, proizvodnju i usluge, Gudovac</derivirana_varijabla>
  </DomainObject.Predmet.ProtustrankaIDrugi>
  <DomainObject.Predmet.StrankaIDrugiAdressOIB>
    <izvorni_sadrzaj>FINA, REGIONALNI CENTAR ZAGREB, Nagodbeno vijeće : ZG01, OIB 85821130368, Ulica grada Vukovara 70, 10000 Zagreb</izvorni_sadrzaj>
    <derivirana_varijabla naziv="DomainObject.Predmet.StrankaIDrugiAdressOIB_1">FINA, REGIONALNI CENTAR ZAGREB, Nagodbeno vijeće : ZG01, OIB 85821130368, Ulica grada Vukovara 70, 10000 Zagreb</derivirana_varijabla>
  </DomainObject.Predmet.StrankaIDrugiAdressOIB>
  <DomainObject.Predmet.ProtustrankaIDrugiAdressOIB>
    <izvorni_sadrzaj>MESI jednostavno društvo s ograničenom odgovornošću za trgovinu, proizvodnju i usluge, Gudovac, OIB 21275505692, Gudovac 13, 43000 Gudovac</izvorni_sadrzaj>
    <derivirana_varijabla naziv="DomainObject.Predmet.ProtustrankaIDrugiAdressOIB_1">MESI jednostavno društvo s ograničenom odgovornošću za trgovinu, proizvodnju i usluge, Gudovac, OIB 21275505692, Gudovac 13, 43000 Gudovac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MESI jednostavno društvo s ograničenom odgovornošću za trgovinu, proizvodnju i usluge, Gudovac</item>
      <item>Igor Rohak</item>
      <item>FINA, REGIONALNI CENTAR ZAGREB, Nagodbeno vijeće : ZG01</item>
    </izvorni_sadrzaj>
    <derivirana_varijabla naziv="DomainObject.Predmet.SudioniciListNaziv_1">
      <item>MESI jednostavno društvo s ograničenom odgovornošću za trgovinu, proizvodnju i usluge, Gudovac</item>
      <item>Igor Rohak</item>
      <item>FINA, REGIONALNI CENTAR ZAGREB, Nagodbeno vijeće : ZG01</item>
    </derivirana_varijabla>
  </DomainObject.Predmet.SudioniciListNaziv>
  <DomainObject.Predmet.SudioniciListAdressOIB>
    <izvorni_sadrzaj>
      <item>MESI jednostavno društvo s ograničenom odgovornošću za trgovinu, proizvodnju i usluge, Gudovac, OIB 21275505692, Gudovac 13,43000 Gudovac</item>
      <item>Igor Rohak, OIB 76963424408, Gudovac 13,43000 Gudovac</item>
      <item>FINA, REGIONALNI CENTAR ZAGREB, Nagodbeno vijeće : ZG01, OIB 85821130368, Ulica grada Vukovara 70,10000 Zagreb</item>
    </izvorni_sadrzaj>
    <derivirana_varijabla naziv="DomainObject.Predmet.SudioniciListAdressOIB_1">
      <item>MESI jednostavno društvo s ograničenom odgovornošću za trgovinu, proizvodnju i usluge, Gudovac, OIB 21275505692, Gudovac 13,43000 Gudovac</item>
      <item>Igor Rohak, OIB 76963424408, Gudovac 13,43000 Gudovac</item>
      <item>FINA, REGIONALNI CENTAR ZAGREB, Nagodbeno vijeće : ZG01,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C14C07-7C4E-4631-A584-A31897A82D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1888</properties:Characters>
  <properties:Lines>85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2016-03-16T10:41:00Z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St-187/2016-2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