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3054" w14:paraId="4f03054" w:rsidRDefault="0074432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Zagreb, Amruševa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>7 Stpn-</w:t>
      </w:r>
      <w:r w:rsidR="00744320">
        <w:t>92/15</w:t>
      </w:r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151477" w:rsidR="00151477" w:rsidRPr="00161E22">
      <w:pPr>
        <w:jc w:val="both"/>
      </w:pPr>
      <w:r w:rsidRPr="00932C12">
        <w:tab/>
      </w:r>
      <w:r w:rsidR="00151477" w:rsidRPr="00161E22">
        <w:t xml:space="preserve">Trgovački sud u Zagrebu po sucu pojedincu Vesni Malenica kao stečajnom sucu u postupku sklapanja predstečajne nagodbe s dužnikom </w:t>
      </w:r>
      <w:r w:rsidR="00151477">
        <w:t xml:space="preserve">POLJOOPSKRBA – USLUGE I TRGOVINA d. o. o. za vanjsku i unutarnju trgovinu, Donje Svetice 40, Zagreb, OIB 00343354151, </w:t>
      </w:r>
      <w:r w:rsidR="008D4EF4">
        <w:t>3. rujna</w:t>
      </w:r>
      <w:r w:rsidR="00151477">
        <w:t xml:space="preserve">  2015.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predstečajne nagodbe s dužnikom </w:t>
      </w:r>
      <w:r w:rsidR="00151477">
        <w:t>POLJOOPSKRBA – USLUGE I TRGOVINA d. o. o. za vanjsku i unutarnju trgovinu, Donje Svetice 40, Zagreb, OIB 00343354151</w:t>
      </w:r>
      <w:r w:rsidRPr="00932C12">
        <w:rPr>
          <w:bCs/>
        </w:rPr>
        <w:t>,</w:t>
      </w:r>
      <w:r w:rsidRPr="00932C12">
        <w:t xml:space="preserve"> za dan </w:t>
      </w:r>
      <w:r w:rsidR="008D4EF4">
        <w:rPr>
          <w:bCs/>
        </w:rPr>
        <w:t>7. listopad</w:t>
      </w:r>
      <w:r>
        <w:rPr>
          <w:bCs/>
        </w:rPr>
        <w:t xml:space="preserve"> 2015. u </w:t>
      </w:r>
      <w:r w:rsidR="00151477">
        <w:rPr>
          <w:bCs/>
        </w:rPr>
        <w:t>9,30</w:t>
      </w:r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>Petrinjska 8, soba broj 93/II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151477">
        <w:t>POLJOOPSKRBA – USLUGE I TRGOVINA d. o. o. za vanjsku i unutarnju trgovinu, Donje Svetice 40, Zagreb, OIB 00343354151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8D4EF4">
        <w:rPr>
          <w:b w:val="false"/>
        </w:rPr>
        <w:t>3. rujan</w:t>
      </w:r>
      <w:r>
        <w:rPr>
          <w:b w:val="false"/>
        </w:rPr>
        <w:t xml:space="preserve"> 2015.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8E223E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8E223E" w:rsidP="00AB7A2F" w:rsidR="008E223E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E223E" w:rsidP="00995CE9" w:rsidR="008E223E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51477"/>
    <w:rsid w:val="00170F99"/>
    <w:rsid w:val="0017499E"/>
    <w:rsid w:val="001A348D"/>
    <w:rsid w:val="002D0EC4"/>
    <w:rsid w:val="002E567C"/>
    <w:rsid w:val="003745F1"/>
    <w:rsid w:val="00382F3A"/>
    <w:rsid w:val="00414A95"/>
    <w:rsid w:val="004624AD"/>
    <w:rsid w:val="006939A6"/>
    <w:rsid w:val="006B0FBA"/>
    <w:rsid w:val="00737CA6"/>
    <w:rsid w:val="00744320"/>
    <w:rsid w:val="00837028"/>
    <w:rsid w:val="00871507"/>
    <w:rsid w:val="008D4EF4"/>
    <w:rsid w:val="008E223E"/>
    <w:rsid w:val="008F5B6C"/>
    <w:rsid w:val="009173B5"/>
    <w:rsid w:val="0095612C"/>
    <w:rsid w:val="00AA3B03"/>
    <w:rsid w:val="00B034A7"/>
    <w:rsid w:val="00C43348"/>
    <w:rsid w:val="00CC71B8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43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7443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43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Stpn-92/2015</izvorni_sadrzaj>
    <derivirana_varijabla naziv="DomainObject.Predmet.OznakaBroj_1">Stpn-92/2015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POLJOOPSKRBA-USLUGE I TRGOVINA d.o.o. za vanjsku i unutarnju trgovinu</izvorni_sadrzaj>
    <derivirana_varijabla naziv="DomainObject.Predmet.ProtustrankaFormated_1">  POLJOOPSKRBA-USLUGE I TRGOVINA d.o.o. za vanjsku i unutarnju trgovinu</derivirana_varijabla>
  </DomainObject.Predmet.ProtustrankaFormated>
  <DomainObject.Predmet.ProtustrankaFormatedOIB>
    <izvorni_sadrzaj>  POLJOOPSKRBA-USLUGE I TRGOVINA d.o.o. za vanjsku i unutarnju trgovinu, OIB 00343354151</izvorni_sadrzaj>
    <derivirana_varijabla naziv="DomainObject.Predmet.ProtustrankaFormatedOIB_1">  POLJOOPSKRBA-USLUGE I TRGOVINA d.o.o. za vanjsku i unutarnju trgovinu, OIB 00343354151</derivirana_varijabla>
  </DomainObject.Predmet.ProtustrankaFormatedOIB>
  <DomainObject.Predmet.ProtustrankaFormatedWithAdress>
    <izvorni_sadrzaj> POLJOOPSKRBA-USLUGE I TRGOVINA d.o.o. za vanjsku i unutarnju trgovinu, Donje Svetice 40, 10000 Zagreb</izvorni_sadrzaj>
    <derivirana_varijabla naziv="DomainObject.Predmet.ProtustrankaFormatedWithAdress_1"> POLJOOPSKRBA-USLUGE I TRGOVINA d.o.o. za vanjsku i unutarnju trgovinu, Donje Svetice 40, 10000 Zagreb</derivirana_varijabla>
  </DomainObject.Predmet.ProtustrankaFormatedWithAdress>
  <DomainObject.Predmet.ProtustrankaFormatedWithAdressOIB>
    <izvorni_sadrzaj> POLJOOPSKRBA-USLUGE I TRGOVINA d.o.o. za vanjsku i unutarnju trgovinu, OIB 00343354151, Donje Svetice 40, 10000 Zagreb</izvorni_sadrzaj>
    <derivirana_varijabla naziv="DomainObject.Predmet.ProtustrankaFormatedWithAdressOIB_1"> POLJOOPSKRBA-USLUGE I TRGOVINA d.o.o. za vanjsku i unutarnju trgovinu, OIB 00343354151, Donje Svetice 40, 10000 Zagreb</derivirana_varijabla>
  </DomainObject.Predmet.ProtustrankaFormatedWithAdressOIB>
  <DomainObject.Predmet.ProtustrankaWithAdress>
    <izvorni_sadrzaj>POLJOOPSKRBA-USLUGE I TRGOVINA d.o.o. za vanjsku i unutarnju trgovinu Donje Svetice 40, 10000 Zagreb</izvorni_sadrzaj>
    <derivirana_varijabla naziv="DomainObject.Predmet.ProtustrankaWithAdress_1">POLJOOPSKRBA-USLUGE I TRGOVINA d.o.o. za vanjsku i unutarnju trgovinu Donje Svetice 40, 10000 Zagreb</derivirana_varijabla>
  </DomainObject.Predmet.ProtustrankaWithAdress>
  <DomainObject.Predmet.ProtustrankaWithAdressOIB>
    <izvorni_sadrzaj>POLJOOPSKRBA-USLUGE I TRGOVINA d.o.o. za vanjsku i unutarnju trgovinu, OIB 00343354151, Donje Svetice 40, 10000 Zagreb</izvorni_sadrzaj>
    <derivirana_varijabla naziv="DomainObject.Predmet.ProtustrankaWithAdressOIB_1">POLJOOPSKRBA-USLUGE I TRGOVINA d.o.o. za vanjsku i unutarnju trgovinu, OIB 00343354151, Donje Svetice 40, 10000 Zagreb</derivirana_varijabla>
  </DomainObject.Predmet.ProtustrankaWithAdressOIB>
  <DomainObject.Predmet.ProtustrankaNazivFormated>
    <izvorni_sadrzaj>POLJOOPSKRBA-USLUGE I TRGOVINA d.o.o. za vanjsku i unutarnju trgovinu</izvorni_sadrzaj>
    <derivirana_varijabla naziv="DomainObject.Predmet.ProtustrankaNazivFormated_1">POLJOOPSKRBA-USLUGE I TRGOVINA d.o.o. za vanjsku i unutarnju trgovinu</derivirana_varijabla>
  </DomainObject.Predmet.ProtustrankaNazivFormated>
  <DomainObject.Predmet.ProtustrankaNazivFormatedOIB>
    <izvorni_sadrzaj>POLJOOPSKRBA-USLUGE I TRGOVINA d.o.o. za vanjsku i unutarnju trgovinu, OIB 00343354151</izvorni_sadrzaj>
    <derivirana_varijabla naziv="DomainObject.Predmet.ProtustrankaNazivFormatedOIB_1">POLJOOPSKRBA-USLUGE I TRGOVINA d.o.o. za vanjsku i unutarnju trgovinu, OIB 00343354151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POLJOOPSKRBA-USLUGE I TRGOVINA d.o.o. za vanjsku i unutarnju trgovinu</izvorni_sadrzaj>
    <derivirana_varijabla naziv="DomainObject.Predmet.StrankaFormated_1">  POLJOOPSKRBA-USLUGE I TRGOVINA d.o.o. za vanjsku i unutarnju trgovinu</derivirana_varijabla>
  </DomainObject.Predmet.StrankaFormated>
  <DomainObject.Predmet.StrankaFormatedOIB>
    <izvorni_sadrzaj>  POLJOOPSKRBA-USLUGE I TRGOVINA d.o.o. za vanjsku i unutarnju trgovinu, OIB 00343354151</izvorni_sadrzaj>
    <derivirana_varijabla naziv="DomainObject.Predmet.StrankaFormatedOIB_1">  POLJOOPSKRBA-USLUGE I TRGOVINA d.o.o. za vanjsku i unutarnju trgovinu, OIB 00343354151</derivirana_varijabla>
  </DomainObject.Predmet.StrankaFormatedOIB>
  <DomainObject.Predmet.StrankaFormatedWithAdress>
    <izvorni_sadrzaj> POLJOOPSKRBA-USLUGE I TRGOVINA d.o.o. za vanjsku i unutarnju trgovinu, Donje Svetice 40, 10000 Zagreb</izvorni_sadrzaj>
    <derivirana_varijabla naziv="DomainObject.Predmet.StrankaFormatedWithAdress_1"> POLJOOPSKRBA-USLUGE I TRGOVINA d.o.o. za vanjsku i unutarnju trgovinu, Donje Svetice 40, 10000 Zagreb</derivirana_varijabla>
  </DomainObject.Predmet.StrankaFormatedWithAdress>
  <DomainObject.Predmet.StrankaFormatedWithAdressOIB>
    <izvorni_sadrzaj> POLJOOPSKRBA-USLUGE I TRGOVINA d.o.o. za vanjsku i unutarnju trgovinu, OIB 00343354151, Donje Svetice 40, 10000 Zagreb</izvorni_sadrzaj>
    <derivirana_varijabla naziv="DomainObject.Predmet.StrankaFormatedWithAdressOIB_1"> POLJOOPSKRBA-USLUGE I TRGOVINA d.o.o. za vanjsku i unutarnju trgovinu, OIB 00343354151, Donje Svetice 40, 10000 Zagreb</derivirana_varijabla>
  </DomainObject.Predmet.StrankaFormatedWithAdressOIB>
  <DomainObject.Predmet.StrankaWithAdress>
    <izvorni_sadrzaj>POLJOOPSKRBA-USLUGE I TRGOVINA d.o.o. za vanjsku i unutarnju trgovinu Donje Svetice 40,10000 Zagreb</izvorni_sadrzaj>
    <derivirana_varijabla naziv="DomainObject.Predmet.StrankaWithAdress_1">POLJOOPSKRBA-USLUGE I TRGOVINA d.o.o. za vanjsku i unutarnju trgovinu Donje Svetice 40,10000 Zagreb</derivirana_varijabla>
  </DomainObject.Predmet.StrankaWithAdress>
  <DomainObject.Predmet.StrankaWithAdressOIB>
    <izvorni_sadrzaj>POLJOOPSKRBA-USLUGE I TRGOVINA d.o.o. za vanjsku i unutarnju trgovinu, OIB 00343354151, Donje Svetice 40,10000 Zagreb</izvorni_sadrzaj>
    <derivirana_varijabla naziv="DomainObject.Predmet.StrankaWithAdressOIB_1">POLJOOPSKRBA-USLUGE I TRGOVINA d.o.o. za vanjsku i unutarnju trgovinu, OIB 00343354151, Donje Svetice 40,10000 Zagreb</derivirana_varijabla>
  </DomainObject.Predmet.StrankaWithAdressOIB>
  <DomainObject.Predmet.StrankaNazivFormated>
    <izvorni_sadrzaj>POLJOOPSKRBA-USLUGE I TRGOVINA d.o.o. za vanjsku i unutarnju trgovinu</izvorni_sadrzaj>
    <derivirana_varijabla naziv="DomainObject.Predmet.StrankaNazivFormated_1">POLJOOPSKRBA-USLUGE I TRGOVINA d.o.o. za vanjsku i unutarnju trgovinu</derivirana_varijabla>
  </DomainObject.Predmet.StrankaNazivFormated>
  <DomainObject.Predmet.StrankaNazivFormatedOIB>
    <izvorni_sadrzaj>POLJOOPSKRBA-USLUGE I TRGOVINA d.o.o. za vanjsku i unutarnju trgovinu, OIB 00343354151</izvorni_sadrzaj>
    <derivirana_varijabla naziv="DomainObject.Predmet.StrankaNazivFormatedOIB_1">POLJOOPSKRBA-USLUGE I TRGOVINA d.o.o. za vanjsku i unutarnju trgovinu, OIB 00343354151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POLJOOPSKRBA-USLUGE I TRGOVINA d.o.o. za vanjsku i unutarnju trgovinu</item>
    </izvorni_sadrzaj>
    <derivirana_varijabla naziv="DomainObject.Predmet.StrankaListFormated_1">
      <item>POLJOOPSKRBA-USLUGE I TRGOVINA d.o.o. za vanjsku i unutarnju trgovinu</item>
    </derivirana_varijabla>
  </DomainObject.Predmet.StrankaListFormated>
  <DomainObject.Predmet.StrankaListFormatedOIB>
    <izvorni_sadrzaj>
      <item>POLJOOPSKRBA-USLUGE I TRGOVINA d.o.o. za vanjsku i unutarnju trgovinu, OIB 00343354151</item>
    </izvorni_sadrzaj>
    <derivirana_varijabla naziv="DomainObject.Predmet.StrankaListFormatedOIB_1">
      <item>POLJOOPSKRBA-USLUGE I TRGOVINA d.o.o. za vanjsku i unutarnju trgovinu, OIB 00343354151</item>
    </derivirana_varijabla>
  </DomainObject.Predmet.StrankaListFormatedOIB>
  <DomainObject.Predmet.StrankaListFormatedWithAdress>
    <izvorni_sadrzaj>
      <item>POLJOOPSKRBA-USLUGE I TRGOVINA d.o.o. za vanjsku i unutarnju trgovinu, Donje Svetice 40, 10000 Zagreb</item>
    </izvorni_sadrzaj>
    <derivirana_varijabla naziv="DomainObject.Predmet.StrankaListFormatedWithAdress_1">
      <item>POLJOOPSKRBA-USLUGE I TRGOVINA d.o.o. za vanjsku i unutarnju trgovinu, Donje Svetice 40, 10000 Zagreb</item>
    </derivirana_varijabla>
  </DomainObject.Predmet.StrankaListFormatedWithAdress>
  <DomainObject.Predmet.StrankaListFormatedWithAdressOIB>
    <izvorni_sadrzaj>
      <item>POLJOOPSKRBA-USLUGE I TRGOVINA d.o.o. za vanjsku i unutarnju trgovinu, OIB 00343354151, Donje Svetice 40, 10000 Zagreb</item>
    </izvorni_sadrzaj>
    <derivirana_varijabla naziv="DomainObject.Predmet.StrankaListFormatedWithAdressOIB_1">
      <item>POLJOOPSKRBA-USLUGE I TRGOVINA d.o.o. za vanjsku i unutarnju trgovinu, OIB 00343354151, Donje Svetice 40, 10000 Zagreb</item>
    </derivirana_varijabla>
  </DomainObject.Predmet.StrankaListFormatedWithAdressOIB>
  <DomainObject.Predmet.StrankaListNazivFormated>
    <izvorni_sadrzaj>
      <item>POLJOOPSKRBA-USLUGE I TRGOVINA d.o.o. za vanjsku i unutarnju trgovinu</item>
    </izvorni_sadrzaj>
    <derivirana_varijabla naziv="DomainObject.Predmet.StrankaListNazivFormated_1">
      <item>POLJOOPSKRBA-USLUGE I TRGOVINA d.o.o. za vanjsku i unutarnju trgovinu</item>
    </derivirana_varijabla>
  </DomainObject.Predmet.StrankaListNazivFormated>
  <DomainObject.Predmet.StrankaListNazivFormatedOIB>
    <izvorni_sadrzaj>
      <item>POLJOOPSKRBA-USLUGE I TRGOVINA d.o.o. za vanjsku i unutarnju trgovinu, OIB 00343354151</item>
    </izvorni_sadrzaj>
    <derivirana_varijabla naziv="DomainObject.Predmet.StrankaListNazivFormatedOIB_1">
      <item>POLJOOPSKRBA-USLUGE I TRGOVINA d.o.o. za vanjsku i unutarnju trgovinu, OIB 00343354151</item>
    </derivirana_varijabla>
  </DomainObject.Predmet.StrankaListNazivFormatedOIB>
  <DomainObject.Predmet.ProtuStrankaListFormated>
    <izvorni_sadrzaj>
      <item>POLJOOPSKRBA-USLUGE I TRGOVINA d.o.o. za vanjsku i unutarnju trgovinu</item>
    </izvorni_sadrzaj>
    <derivirana_varijabla naziv="DomainObject.Predmet.ProtuStrankaListFormated_1">
      <item>POLJOOPSKRBA-USLUGE I TRGOVINA d.o.o. za vanjsku i unutarnju trgovinu</item>
    </derivirana_varijabla>
  </DomainObject.Predmet.ProtuStrankaListFormated>
  <DomainObject.Predmet.ProtuStrankaListFormatedOIB>
    <izvorni_sadrzaj>
      <item>POLJOOPSKRBA-USLUGE I TRGOVINA d.o.o. za vanjsku i unutarnju trgovinu, OIB 00343354151</item>
    </izvorni_sadrzaj>
    <derivirana_varijabla naziv="DomainObject.Predmet.ProtuStrankaListFormatedOIB_1">
      <item>POLJOOPSKRBA-USLUGE I TRGOVINA d.o.o. za vanjsku i unutarnju trgovinu, OIB 00343354151</item>
    </derivirana_varijabla>
  </DomainObject.Predmet.ProtuStrankaListFormatedOIB>
  <DomainObject.Predmet.ProtuStrankaListFormatedWithAdress>
    <izvorni_sadrzaj>
      <item>POLJOOPSKRBA-USLUGE I TRGOVINA d.o.o. za vanjsku i unutarnju trgovinu, Donje Svetice 40, 10000 Zagreb</item>
    </izvorni_sadrzaj>
    <derivirana_varijabla naziv="DomainObject.Predmet.ProtuStrankaListFormatedWithAdress_1">
      <item>POLJOOPSKRBA-USLUGE I TRGOVINA d.o.o. za vanjsku i unutarnju trgovinu, Donje Svetice 40, 10000 Zagreb</item>
    </derivirana_varijabla>
  </DomainObject.Predmet.ProtuStrankaListFormatedWithAdress>
  <DomainObject.Predmet.ProtuStrankaListFormatedWithAdressOIB>
    <izvorni_sadrzaj>
      <item>POLJOOPSKRBA-USLUGE I TRGOVINA d.o.o. za vanjsku i unutarnju trgovinu, OIB 00343354151, Donje Svetice 40, 10000 Zagreb</item>
    </izvorni_sadrzaj>
    <derivirana_varijabla naziv="DomainObject.Predmet.ProtuStrankaListFormatedWithAdressOIB_1">
      <item>POLJOOPSKRBA-USLUGE I TRGOVINA d.o.o. za vanjsku i unutarnju trgovinu, OIB 00343354151, Donje Svetice 40, 10000 Zagreb</item>
    </derivirana_varijabla>
  </DomainObject.Predmet.ProtuStrankaListFormatedWithAdressOIB>
  <DomainObject.Predmet.ProtuStrankaListNazivFormated>
    <izvorni_sadrzaj>
      <item>POLJOOPSKRBA-USLUGE I TRGOVINA d.o.o. za vanjsku i unutarnju trgovinu</item>
    </izvorni_sadrzaj>
    <derivirana_varijabla naziv="DomainObject.Predmet.ProtuStrankaListNazivFormated_1">
      <item>POLJOOPSKRBA-USLUGE I TRGOVINA d.o.o. za vanjsku i unutarnju trgovinu</item>
    </derivirana_varijabla>
  </DomainObject.Predmet.ProtuStrankaListNazivFormated>
  <DomainObject.Predmet.ProtuStrankaListNazivFormatedOIB>
    <izvorni_sadrzaj>
      <item>POLJOOPSKRBA-USLUGE I TRGOVINA d.o.o. za vanjsku i unutarnju trgovinu, OIB 00343354151</item>
    </izvorni_sadrzaj>
    <derivirana_varijabla naziv="DomainObject.Predmet.ProtuStrankaListNazivFormatedOIB_1">
      <item>POLJOOPSKRBA-USLUGE I TRGOVINA d.o.o. za vanjsku i unutarnju trgovinu, OIB 00343354151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POLJOOPSKRBA-USLUGE I TRGOVINA d.o.o. za vanjsku i unutarnju trgovinu</izvorni_sadrzaj>
    <derivirana_varijabla naziv="DomainObject.Predmet.StrankaIDrugi_1">POLJOOPSKRBA-USLUGE I TRGOVINA d.o.o. za vanjsku i unutarnju trgovinu</derivirana_varijabla>
  </DomainObject.Predmet.StrankaIDrugi>
  <DomainObject.Predmet.ProtustrankaIDrugi>
    <izvorni_sadrzaj>POLJOOPSKRBA-USLUGE I TRGOVINA d.o.o. za vanjsku i unutarnju trgovinu</izvorni_sadrzaj>
    <derivirana_varijabla naziv="DomainObject.Predmet.ProtustrankaIDrugi_1">POLJOOPSKRBA-USLUGE I TRGOVINA d.o.o. za vanjsku i unutarnju trgovinu</derivirana_varijabla>
  </DomainObject.Predmet.ProtustrankaIDrugi>
  <DomainObject.Predmet.StrankaIDrugiAdressOIB>
    <izvorni_sadrzaj>POLJOOPSKRBA-USLUGE I TRGOVINA d.o.o. za vanjsku i unutarnju trgovinu, OIB 00343354151, Donje Svetice 40, 10000 Zagreb</izvorni_sadrzaj>
    <derivirana_varijabla naziv="DomainObject.Predmet.StrankaIDrugiAdressOIB_1">POLJOOPSKRBA-USLUGE I TRGOVINA d.o.o. za vanjsku i unutarnju trgovinu, OIB 00343354151, Donje Svetice 40, 10000 Zagreb</derivirana_varijabla>
  </DomainObject.Predmet.StrankaIDrugiAdressOIB>
  <DomainObject.Predmet.ProtustrankaIDrugiAdressOIB>
    <izvorni_sadrzaj>POLJOOPSKRBA-USLUGE I TRGOVINA d.o.o. za vanjsku i unutarnju trgovinu, OIB 00343354151, Donje Svetice 40, 10000 Zagreb</izvorni_sadrzaj>
    <derivirana_varijabla naziv="DomainObject.Predmet.ProtustrankaIDrugiAdressOIB_1">POLJOOPSKRBA-USLUGE I TRGOVINA d.o.o. za vanjsku i unutarnju trgovinu, OIB 00343354151,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POLJOOPSKRBA-USLUGE I TRGOVINA d.o.o. za vanjsku i unutarnju trgovinu</item>
      <item>POLJOOPSKRBA-USLUGE I TRGOVINA d.o.o. za vanjsku i unutarnju trgovinu</item>
    </izvorni_sadrzaj>
    <derivirana_varijabla naziv="DomainObject.Predmet.SudioniciListNaziv_1">
      <item>POLJOOPSKRBA-USLUGE I TRGOVINA d.o.o. za vanjsku i unutarnju trgovinu</item>
      <item>POLJOOPSKRBA-USLUGE I TRGOVINA d.o.o. za vanjsku i unutarnju trgovinu</item>
    </derivirana_varijabla>
  </DomainObject.Predmet.SudioniciListNaziv>
  <DomainObject.Predmet.SudioniciListAdressOIB>
    <izvorni_sadrzaj>
      <item>POLJOOPSKRBA-USLUGE I TRGOVINA d.o.o. za vanjsku i unutarnju trgovinu, OIB 00343354151, Donje Svetice 40,10000 Zagreb</item>
      <item>POLJOOPSKRBA-USLUGE I TRGOVINA d.o.o. za vanjsku i unutarnju trgovinu, OIB 00343354151, Donje Svetice 40,10000 Zagreb</item>
    </izvorni_sadrzaj>
    <derivirana_varijabla naziv="DomainObject.Predmet.SudioniciListAdressOIB_1">
      <item>POLJOOPSKRBA-USLUGE I TRGOVINA d.o.o. za vanjsku i unutarnju trgovinu, OIB 00343354151, Donje Svetice 40,10000 Zagreb</item>
      <item>POLJOOPSKRBA-USLUGE I TRGOVINA d.o.o. za vanjsku i unutarnju trgovinu, OIB 00343354151,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00343354151</item>
      <item>, OIB 00343354151</item>
    </izvorni_sadrzaj>
    <derivirana_varijabla naziv="DomainObject.Predmet.SudioniciListNazivOIB_1">
      <item>, OIB 00343354151</item>
      <item>, OIB 00343354151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830</properties:Characters>
  <properties:Lines>32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2015-08-28T07:32:00Z</dcterms:created>
  <dc:creator>ksvajger</dc:creator>
  <cp:lastModifiedBy>Kristina Švajger</cp:lastModifiedBy>
  <cp:lastPrinted>2015-09-03T11:53:00Z</cp:lastPrinted>
  <dcterms:modified xmlns:xsi="http://www.w3.org/2001/XMLSchema-instance" xsi:type="dcterms:W3CDTF">2015-09-03T11:54:00Z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