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be6c1" w14:paraId="2bbe6c1" w:rsidRDefault="00EE60A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1906905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E60AD" w:rsidP="00EE60AD" w:rsidR="00AE649C">
      <w:pPr>
        <w:pStyle w:val="NormaleSPIS"/>
        <w:spacing w:after="0"/>
      </w:pPr>
      <w:r>
        <w:t xml:space="preserve">         Republika Hrvatska</w:t>
      </w:r>
    </w:p>
    <w:p w:rsidRDefault="00EE60AD" w:rsidP="00EE60AD" w:rsidR="00EE60AD">
      <w:pPr>
        <w:pStyle w:val="NormaleSPIS"/>
        <w:spacing w:after="0"/>
      </w:pPr>
      <w:r>
        <w:t xml:space="preserve">     Trgovački sud u Bjelovaru</w:t>
      </w:r>
    </w:p>
    <w:p w:rsidRDefault="00EE60AD" w:rsidP="00EE60AD" w:rsidR="00EE60AD">
      <w:pPr>
        <w:pStyle w:val="NormaleSPIS"/>
      </w:pPr>
      <w:r>
        <w:t>Bjelovar, Šetalište dr.I.Lebovića 42.</w:t>
      </w:r>
    </w:p>
    <w:p w:rsidRDefault="00EE60AD" w:rsidP="00EE60AD" w:rsidR="00EE60AD">
      <w:pPr>
        <w:pStyle w:val="NormaleSPIS"/>
        <w:jc w:val="right"/>
        <w:rPr>
          <w:b/>
        </w:rPr>
      </w:pPr>
      <w:r>
        <w:t>Poslovni broj:7 St-122/2018-24</w:t>
      </w:r>
    </w:p>
    <w:p w:rsidRDefault="00EE60AD" w:rsidP="00EE60AD" w:rsidR="00EE60AD">
      <w:pPr>
        <w:jc w:val="both"/>
      </w:pPr>
    </w:p>
    <w:p w:rsidRDefault="00EE60AD" w:rsidP="00EE60AD" w:rsidR="00EE60AD">
      <w:pPr>
        <w:ind w:firstLine="720"/>
        <w:jc w:val="both"/>
      </w:pPr>
      <w:r>
        <w:t xml:space="preserve">Trgovački sud u Bjelovaru po sucu tog suda Tomislavu </w:t>
      </w:r>
      <w:proofErr w:type="spellStart"/>
      <w:r>
        <w:t>Mrazoviću</w:t>
      </w:r>
      <w:proofErr w:type="spellEnd"/>
      <w:r>
        <w:t xml:space="preserve">, u stečajnom postupku nad Stečajna masa iza SITRA-PROM d.o.o. za trgovinu, prijevoz i usluge u stečaju, </w:t>
      </w:r>
      <w:proofErr w:type="spellStart"/>
      <w:r>
        <w:t>Jalkovec</w:t>
      </w:r>
      <w:proofErr w:type="spellEnd"/>
      <w:r>
        <w:t>, Braće Radića 20, MBS 010105238, OIB 17831194616, 10. lipnja 2019. donio je slijedeći</w:t>
      </w:r>
    </w:p>
    <w:p w:rsidRDefault="00EE60AD" w:rsidP="00EE60AD" w:rsidR="00EE60AD">
      <w:pPr>
        <w:spacing w:after="0"/>
        <w:jc w:val="center"/>
      </w:pPr>
      <w:r>
        <w:t>Z A K L J U Č A K</w:t>
      </w:r>
    </w:p>
    <w:p w:rsidRDefault="00EE60AD" w:rsidP="00EE60AD" w:rsidR="00EE60AD">
      <w:pPr>
        <w:ind w:hanging="709" w:left="709"/>
        <w:jc w:val="both"/>
        <w:rPr>
          <w:rFonts w:hAnsi="Arial" w:ascii="Arial"/>
          <w:b/>
        </w:rPr>
      </w:pPr>
    </w:p>
    <w:p w:rsidRDefault="00EE60AD" w:rsidP="00EE60AD" w:rsidR="00EE60AD">
      <w:pPr>
        <w:ind w:firstLine="720"/>
        <w:jc w:val="both"/>
      </w:pPr>
      <w:r>
        <w:t xml:space="preserve">1.Nalaže se stečajnom upravitelju Anđelku </w:t>
      </w:r>
      <w:proofErr w:type="spellStart"/>
      <w:r>
        <w:t>Stankus</w:t>
      </w:r>
      <w:proofErr w:type="spellEnd"/>
      <w:r>
        <w:t xml:space="preserve"> iz Varaždina, </w:t>
      </w:r>
      <w:proofErr w:type="spellStart"/>
      <w:r>
        <w:t>Jalkovec</w:t>
      </w:r>
      <w:proofErr w:type="spellEnd"/>
      <w:r>
        <w:t xml:space="preserve">, Braće Radića 20, da u roku od 8 dana preda kupcu Zlatku Šantiću vlasniku obrta </w:t>
      </w:r>
      <w:proofErr w:type="spellStart"/>
      <w:r>
        <w:t>Flavije</w:t>
      </w:r>
      <w:proofErr w:type="spellEnd"/>
      <w:r>
        <w:t xml:space="preserve">-frizersko pedikerski salon iz Slatine, Trg </w:t>
      </w:r>
      <w:proofErr w:type="spellStart"/>
      <w:r>
        <w:t>Sv.Josipa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OIB 76587539805, imovinu  koja čini Stečajnu masu iza SITRA-PROM d.o.o. za trgovinu, prijevoz i usluge u stečaju, </w:t>
      </w:r>
      <w:proofErr w:type="spellStart"/>
      <w:r>
        <w:t>Jalkovec</w:t>
      </w:r>
      <w:proofErr w:type="spellEnd"/>
      <w:r>
        <w:t xml:space="preserve">, Braće Radića 20, MBS 010105238, OIB 17831194616, koja je bila predmet prodaje u stečaju i to nekretninu koja dolazi upisana u zemljišno knjižnom ulošku broj 1838, podulošku broj 656, knjige položenih ugovora katastarske općine Podravska Slatina, sadržaj upisa Stambeno-poslovna zgrada u Slatini, Trg </w:t>
      </w:r>
      <w:proofErr w:type="spellStart"/>
      <w:r>
        <w:t>Sv.Josipa</w:t>
      </w:r>
      <w:proofErr w:type="spellEnd"/>
      <w:r>
        <w:t>, sagrađena na katastarskoj čestici:3453/2, Lokal na I. katu, br.43., ukupne površine 45m2, te da u istom roku dostavi ovom sudu Zapisnik o izvršenoj primopredaji navedene nekretnine kupcu.</w:t>
      </w:r>
    </w:p>
    <w:p w:rsidRDefault="00EE60AD" w:rsidP="00EE60AD" w:rsidR="00EE60AD">
      <w:pPr>
        <w:spacing w:after="0"/>
        <w:ind w:firstLine="720"/>
        <w:jc w:val="both"/>
        <w:rPr>
          <w:rFonts w:cs="Arial" w:hAnsi="Arial" w:ascii="Arial"/>
          <w:bCs/>
        </w:rPr>
      </w:pPr>
      <w:bookmarkStart w:name="_GoBack" w:id="0"/>
      <w:bookmarkEnd w:id="0"/>
    </w:p>
    <w:p w:rsidRDefault="00EE60AD" w:rsidP="00EE60AD" w:rsidR="00EE60AD">
      <w:pPr>
        <w:ind w:firstLine="720"/>
        <w:jc w:val="center"/>
      </w:pPr>
      <w:r>
        <w:t>Bjelovar 10. lipnja 2019.</w:t>
      </w:r>
    </w:p>
    <w:p w:rsidRDefault="00EE60AD" w:rsidP="00EE60AD" w:rsidR="00EE60AD">
      <w:pPr>
        <w:ind w:firstLine="720"/>
        <w:jc w:val="both"/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t xml:space="preserve">               S u d a c</w:t>
      </w:r>
    </w:p>
    <w:p w:rsidRDefault="00EE60AD" w:rsidP="00EE60AD" w:rsidR="00EE60A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Tomislav Mrazović</w:t>
      </w:r>
    </w:p>
    <w:p w:rsidRDefault="00EE60AD" w:rsidP="00EE60AD" w:rsidR="00EE60AD">
      <w:pPr>
        <w:ind w:firstLine="720"/>
        <w:jc w:val="both"/>
      </w:pPr>
    </w:p>
    <w:p w:rsidRDefault="00EE60AD" w:rsidP="00EE60AD" w:rsidR="00EE60AD">
      <w:pPr>
        <w:spacing w:after="0"/>
        <w:jc w:val="both"/>
      </w:pPr>
      <w:r>
        <w:t>PRAVNA POUKA: Protiv ovog zaključka nije dopušten pravni lijek.</w:t>
      </w:r>
    </w:p>
    <w:p w:rsidRDefault="00EE60AD" w:rsidP="00EE60AD" w:rsidR="00EE60AD">
      <w:pPr>
        <w:jc w:val="both"/>
      </w:pPr>
      <w:r>
        <w:tab/>
      </w:r>
      <w:r>
        <w:tab/>
      </w:r>
      <w:r>
        <w:tab/>
        <w:t>(čl.11. st.5. Ovršnog zakona).</w:t>
      </w:r>
    </w:p>
    <w:p w:rsidRDefault="00EE60AD" w:rsidP="00EE60AD" w:rsidR="00EE60AD">
      <w:pPr>
        <w:jc w:val="both"/>
      </w:pPr>
    </w:p>
    <w:p w:rsidRDefault="00EE60AD" w:rsidP="00EE60AD" w:rsidR="00EE60AD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0AD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247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St-122/2018-24</izvorni_sadrzaj>
    <derivirana_varijabla naziv="DomainObject.Oznaka_1">St-122/2018-24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2018.</izvorni_sadrzaj>
    <derivirana_varijabla naziv="DomainObject.Predmet.DatumOsnivanja_1">26.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St-122/2018</izvorni_sadrzaj>
    <derivirana_varijabla naziv="DomainObject.Predmet.OznakaBroj_1">St-122/2018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SITRA-PROM društvo s ograničenom odgovornošću za trgovinu, prijevoz i usluge u stečaju</izvorni_sadrzaj>
    <derivirana_varijabla naziv="DomainObject.Predmet.StrankaFormated_1">  Stečajna masa iza SITRA-PROM društvo s ograničenom odgovornošću za trgovinu, prijevoz i usluge u stečaju</derivirana_varijabla>
  </DomainObject.Predmet.StrankaFormated>
  <DomainObject.Predmet.StrankaFormatedOIB>
    <izvorni_sadrzaj>  Stečajna masa iza SITRA-PROM društvo s ograničenom odgovornošću za trgovinu, prijevoz i usluge u stečaju, OIB 17831194616</izvorni_sadrzaj>
    <derivirana_varijabla naziv="DomainObject.Predmet.StrankaFormatedOIB_1">  Stečajna masa iza SITRA-PROM društvo s ograničenom odgovornošću za trgovinu, prijevoz i usluge u stečaju, OIB 17831194616</derivirana_varijabla>
  </DomainObject.Predmet.StrankaFormatedOIB>
  <DomainObject.Predmet.StrankaFormatedWithAdress>
    <izvorni_sadrzaj> Stečajna masa iza SITRA-PROM društvo s ograničenom odgovornošću za trgovinu, prijevoz i usluge u stečaju, Braće Radića 20, 42000 Jalkovec</izvorni_sadrzaj>
    <derivirana_varijabla naziv="DomainObject.Predmet.StrankaFormatedWithAdress_1"> Stečajna masa iza SITRA-PROM društvo s ograničenom odgovornošću za trgovinu, prijevoz i usluge u stečaju, Braće Radića 20, 42000 Jalkovec</derivirana_varijabla>
  </DomainObject.Predmet.StrankaFormatedWithAdress>
  <DomainObject.Predmet.StrankaFormatedWithAdressOIB>
    <izvorni_sadrzaj> Stečajna masa iza SITRA-PROM društvo s ograničenom odgovornošću za trgovinu, prijevoz i usluge u stečaju, OIB 17831194616, Braće Radića 20, 42000 Jalkovec</izvorni_sadrzaj>
    <derivirana_varijabla naziv="DomainObject.Predmet.StrankaFormatedWithAdressOIB_1"> Stečajna masa iza SITRA-PROM društvo s ograničenom odgovornošću za trgovinu, prijevoz i usluge u stečaju, OIB 17831194616, Braće Radića 20, 42000 Jalkovec</derivirana_varijabla>
  </DomainObject.Predmet.StrankaFormatedWithAdressOIB>
  <DomainObject.Predmet.StrankaWithAdress>
    <izvorni_sadrzaj>Stečajna masa iza SITRA-PROM društvo s ograničenom odgovornošću za trgovinu, prijevoz i usluge u stečaju Braće Radića 20,42000 Jalkovec</izvorni_sadrzaj>
    <derivirana_varijabla naziv="DomainObject.Predmet.StrankaWithAdress_1">Stečajna masa iza SITRA-PROM društvo s ograničenom odgovornošću za trgovinu, prijevoz i usluge u stečaju Braće Radića 20,42000 Jalkovec</derivirana_varijabla>
  </DomainObject.Predmet.StrankaWithAdress>
  <DomainObject.Predmet.StrankaWithAdressOIB>
    <izvorni_sadrzaj>Stečajna masa iza SITRA-PROM društvo s ograničenom odgovornošću za trgovinu, prijevoz i usluge u stečaju, OIB 17831194616, Braće Radića 20,42000 Jalkovec</izvorni_sadrzaj>
    <derivirana_varijabla naziv="DomainObject.Predmet.StrankaWithAdressOIB_1">Stečajna masa iza SITRA-PROM društvo s ograničenom odgovornošću za trgovinu, prijevoz i usluge u stečaju, OIB 17831194616, Braće Radića 20,42000 Jalkovec</derivirana_varijabla>
  </DomainObject.Predmet.StrankaWithAdressOIB>
  <DomainObject.Predmet.StrankaNazivFormated>
    <izvorni_sadrzaj>Stečajna masa iza SITRA-PROM društvo s ograničenom odgovornošću za trgovinu, prijevoz i usluge u stečaju</izvorni_sadrzaj>
    <derivirana_varijabla naziv="DomainObject.Predmet.StrankaNazivFormated_1">Stečajna masa iza SITRA-PROM društvo s ograničenom odgovornošću za trgovinu, prijevoz i usluge u stečaju</derivirana_varijabla>
  </DomainObject.Predmet.StrankaNazivFormated>
  <DomainObject.Predmet.StrankaNazivFormatedOIB>
    <izvorni_sadrzaj>Stečajna masa iza SITRA-PROM društvo s ograničenom odgovornošću za trgovinu, prijevoz i usluge u stečaju, OIB 17831194616</izvorni_sadrzaj>
    <derivirana_varijabla naziv="DomainObject.Predmet.StrankaNazivFormatedOIB_1">Stečajna masa iza SITRA-PROM društvo s ograničenom odgovornošću za trgovinu, prijevoz i usluge u stečaju, OIB 17831194616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Stečajna masa iza SITRA-PROM društvo s ograničenom odgovornošću za trgovinu, prijevoz i usluge u stečaju</item>
    </izvorni_sadrzaj>
    <derivirana_varijabla naziv="DomainObject.Predmet.StrankaListFormated_1">
      <item>Stečajna masa iza SITRA-PROM društvo s ograničenom odgovornošću za trgovinu, prijevoz i usluge u stečaju</item>
    </derivirana_varijabla>
  </DomainObject.Predmet.StrankaListFormated>
  <DomainObject.Predmet.StrankaListFormatedOIB>
    <izvorni_sadrzaj>
      <item>Stečajna masa iza SITRA-PROM društvo s ograničenom odgovornošću za trgovinu, prijevoz i usluge u stečaju, OIB 17831194616</item>
    </izvorni_sadrzaj>
    <derivirana_varijabla naziv="DomainObject.Predmet.StrankaListFormatedOIB_1">
      <item>Stečajna masa iza SITRA-PROM društvo s ograničenom odgovornošću za trgovinu, prijevoz i usluge u stečaju, OIB 17831194616</item>
    </derivirana_varijabla>
  </DomainObject.Predmet.StrankaListFormatedOIB>
  <DomainObject.Predmet.StrankaListFormatedWithAdress>
    <izvorni_sadrzaj>
      <item>Stečajna masa iza SITRA-PROM društvo s ograničenom odgovornošću za trgovinu, prijevoz i usluge u stečaju, Braće Radića 20, 42000 Jalkovec</item>
    </izvorni_sadrzaj>
    <derivirana_varijabla naziv="DomainObject.Predmet.StrankaListFormatedWithAdress_1">
      <item>Stečajna masa iza SITRA-PROM društvo s ograničenom odgovornošću za trgovinu, prijevoz i usluge u stečaju, Braće Radića 20, 42000 Jalkovec</item>
    </derivirana_varijabla>
  </DomainObject.Predmet.StrankaListFormatedWithAdress>
  <DomainObject.Predmet.StrankaListFormatedWithAdressOIB>
    <izvorni_sadrzaj>
      <item>Stečajna masa iza SITRA-PROM društvo s ograničenom odgovornošću za trgovinu, prijevoz i usluge u stečaju, OIB 17831194616, Braće Radića 20, 42000 Jalkovec</item>
    </izvorni_sadrzaj>
    <derivirana_varijabla naziv="DomainObject.Predmet.StrankaListFormatedWithAdressOIB_1">
      <item>Stečajna masa iza SITRA-PROM društvo s ograničenom odgovornošću za trgovinu, prijevoz i usluge u stečaju, OIB 17831194616, Braće Radića 20, 42000 Jalkovec</item>
    </derivirana_varijabla>
  </DomainObject.Predmet.StrankaListFormatedWithAdressOIB>
  <DomainObject.Predmet.StrankaListNazivFormated>
    <izvorni_sadrzaj>
      <item>Stečajna masa iza SITRA-PROM društvo s ograničenom odgovornošću za trgovinu, prijevoz i usluge u stečaju</item>
    </izvorni_sadrzaj>
    <derivirana_varijabla naziv="DomainObject.Predmet.StrankaListNazivFormated_1">
      <item>Stečajna masa iza SITRA-PROM društvo s ograničenom odgovornošću za trgovinu, prijevoz i usluge u stečaju</item>
    </derivirana_varijabla>
  </DomainObject.Predmet.StrankaListNazivFormated>
  <DomainObject.Predmet.StrankaListNazivFormatedOIB>
    <izvorni_sadrzaj>
      <item>Stečajna masa iza SITRA-PROM društvo s ograničenom odgovornošću za trgovinu, prijevoz i usluge u stečaju, OIB 17831194616</item>
    </izvorni_sadrzaj>
    <derivirana_varijabla naziv="DomainObject.Predmet.StrankaListNazivFormatedOIB_1">
      <item>Stečajna masa iza SITRA-PROM društvo s ograničenom odgovornošću za trgovinu, prijevoz i usluge u stečaju, OIB 17831194616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Tihomir Ratić</item>
      <item>Anđelko Stankus</item>
    </izvorni_sadrzaj>
    <derivirana_varijabla naziv="DomainObject.Predmet.OstaliListFormated_1">
      <item>Tihomir Ratić</item>
      <item>Anđelko Stankus</item>
    </derivirana_varijabla>
  </DomainObject.Predmet.OstaliListFormated>
  <DomainObject.Predmet.OstaliListFormatedOIB>
    <izvorni_sadrzaj>
      <item>Tihomir Ratić, OIB 08755441938</item>
      <item>Anđelko Stankus, OIB 11168088853</item>
    </izvorni_sadrzaj>
    <derivirana_varijabla naziv="DomainObject.Predmet.OstaliListFormatedOIB_1">
      <item>Tihomir Ratić, OIB 08755441938</item>
      <item>Anđelko Stankus, OIB 11168088853</item>
    </derivirana_varijabla>
  </DomainObject.Predmet.OstaliListFormatedOIB>
  <DomainObject.Predmet.OstaliListFormatedWithAdress>
    <izvorni_sadrzaj>
      <item>Tihomir Ratić, Kralja Zvonimira 80, 33520 Slatina</item>
      <item>Anđelko Stankus, Braće Radića 20, 42000 Jalkovec</item>
    </izvorni_sadrzaj>
    <derivirana_varijabla naziv="DomainObject.Predmet.OstaliListFormatedWithAdress_1">
      <item>Tihomir Ratić, Kralja Zvonimira 80, 33520 Slatina</item>
      <item>Anđelko Stankus, Braće Radića 20, 42000 Jalkovec</item>
    </derivirana_varijabla>
  </DomainObject.Predmet.OstaliListFormatedWithAdress>
  <DomainObject.Predmet.OstaliListFormatedWithAdressOIB>
    <izvorni_sadrzaj>
      <item>Tihomir Ratić, OIB 08755441938, Kralja Zvonimira 80, 33520 Slatina</item>
      <item>Anđelko Stankus, OIB 11168088853, Braće Radića 20, 42000 Jalkovec</item>
    </izvorni_sadrzaj>
    <derivirana_varijabla naziv="DomainObject.Predmet.OstaliListFormatedWithAdressOIB_1">
      <item>Tihomir Ratić, OIB 08755441938, Kralja Zvonimira 80, 33520 Slatina</item>
      <item>Anđelko Stankus, OIB 11168088853, Braće Radića 20, 42000 Jalkovec</item>
    </derivirana_varijabla>
  </DomainObject.Predmet.OstaliListFormatedWithAdressOIB>
  <DomainObject.Predmet.OstaliListNazivFormated>
    <izvorni_sadrzaj>
      <item>Tihomir Ratić</item>
      <item>Anđelko Stankus</item>
    </izvorni_sadrzaj>
    <derivirana_varijabla naziv="DomainObject.Predmet.OstaliListNazivFormated_1">
      <item>Tihomir Ratić</item>
      <item>Anđelko Stankus</item>
    </derivirana_varijabla>
  </DomainObject.Predmet.OstaliListNazivFormated>
  <DomainObject.Predmet.OstaliListNazivFormatedOIB>
    <izvorni_sadrzaj>
      <item>Tihomir Ratić, OIB 08755441938</item>
      <item>Anđelko Stankus, OIB 11168088853</item>
    </izvorni_sadrzaj>
    <derivirana_varijabla naziv="DomainObject.Predmet.OstaliListNazivFormatedOIB_1">
      <item>Tihomir Ratić, OIB 08755441938</item>
      <item>Anđelko Stankus, OIB 11168088853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>St-122/2018-24</izvorni_sadrzaj>
    <derivirana_varijabla naziv="DomainObject.PoslovniBrojDokumenta_1">St-122/2018-24</derivirana_varijabla>
  </DomainObject.PoslovniBrojDokumenta>
  <DomainObject.Predmet.StrankaIDrugi>
    <izvorni_sadrzaj>Stečajna masa iza SITRA-PROM društvo s ograničenom odgovornošću za trgovinu, prijevoz i usluge u stečaju</izvorni_sadrzaj>
    <derivirana_varijabla naziv="DomainObject.Predmet.StrankaIDrugi_1">Stečajna masa iza SITRA-PROM društvo s ograničenom odgovornošću za trgovinu, prijevoz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SITRA-PROM društvo s ograničenom odgovornošću za trgovinu, prijevoz i usluge u stečaju, OIB 17831194616, Braće Radića 20, 42000 Jalkovec</izvorni_sadrzaj>
    <derivirana_varijabla naziv="DomainObject.Predmet.StrankaIDrugiAdressOIB_1">Stečajna masa iza SITRA-PROM društvo s ograničenom odgovornošću za trgovinu, prijevoz i usluge u stečaju, OIB 17831194616, Braće Radića 20, 42000 Jalkovec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Tihomir Ratić</item>
      <item>Stečajna masa iza SITRA-PROM društvo s ograničenom odgovornošću za trgovinu, prijevoz i usluge u stečaju</item>
      <item>Anđelko Stankus</item>
    </izvorni_sadrzaj>
    <derivirana_varijabla naziv="DomainObject.Predmet.SudioniciListNaziv_1">
      <item>Tihomir Ratić</item>
      <item>Stečajna masa iza SITRA-PROM društvo s ograničenom odgovornošću za trgovinu, prijevoz i usluge u stečaju</item>
      <item>Anđelko Stankus</item>
    </derivirana_varijabla>
  </DomainObject.Predmet.SudioniciListNaziv>
  <DomainObject.Predmet.SudioniciListAdressOIB>
    <izvorni_sadrzaj>
      <item>Tihomir Ratić, OIB 08755441938, Kralja Zvonimira 80,33520 Slatina</item>
      <item>Stečajna masa iza SITRA-PROM društvo s ograničenom odgovornošću za trgovinu, prijevoz i usluge u stečaju, OIB 17831194616, Braće Radića 20,42000 Jalkovec</item>
      <item>Anđelko Stankus, OIB 11168088853, Braće Radića 20,42000 Jalkovec</item>
    </izvorni_sadrzaj>
    <derivirana_varijabla naziv="DomainObject.Predmet.SudioniciListAdressOIB_1">
      <item>Tihomir Ratić, OIB 08755441938, Kralja Zvonimira 80,33520 Slatina</item>
      <item>Stečajna masa iza SITRA-PROM društvo s ograničenom odgovornošću za trgovinu, prijevoz i usluge u stečaju, OIB 17831194616, Braće Radića 20,42000 Jalkovec</item>
      <item>Anđelko Stankus, OIB 11168088853,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6D5FA5-8EC0-45F2-AEDE-D6EDE562FF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207</properties:Words>
  <properties:Characters>1176</properties:Characters>
  <properties:Lines>31</properties:Lines>
  <properties:Paragraphs>12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2019-06-10T10:18:00Z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St-122/2018-24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