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10156" w14:paraId="2210156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64565" w:rsidP="00764565" w:rsidR="00764565">
      <w:pPr>
        <w:ind w:firstLine="5387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noProof/>
        </w:rPr>
        <w:t xml:space="preserve">             7 St-579/2016-2.</w:t>
      </w:r>
    </w:p>
    <w:p w:rsidRDefault="00764565" w:rsidP="00764565" w:rsidR="00764565">
      <w:pPr>
        <w:jc w:val="center"/>
        <w:rPr>
          <w:rFonts w:cs="Arial" w:hAnsi="Arial" w:ascii="Arial"/>
          <w:b/>
          <w:noProof/>
        </w:rPr>
      </w:pPr>
    </w:p>
    <w:p w:rsidRDefault="00764565" w:rsidP="00764565" w:rsidR="00764565">
      <w:pPr>
        <w:jc w:val="center"/>
        <w:rPr>
          <w:rFonts w:cs="Arial" w:hAnsi="Arial" w:ascii="Arial"/>
          <w:b/>
          <w:noProof/>
        </w:rPr>
      </w:pPr>
    </w:p>
    <w:p w:rsidRDefault="00764565" w:rsidP="00764565" w:rsidR="00764565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764565" w:rsidP="00764565" w:rsidR="00764565">
      <w:pPr>
        <w:rPr>
          <w:rFonts w:cs="Arial" w:hAnsi="Arial" w:ascii="Arial"/>
          <w:b/>
          <w:noProof/>
        </w:rPr>
      </w:pPr>
    </w:p>
    <w:p w:rsidRDefault="00764565" w:rsidP="00764565" w:rsidR="00764565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764565" w:rsidP="00764565" w:rsidR="00764565">
      <w:pPr>
        <w:outlineLvl w:val="0"/>
        <w:rPr>
          <w:rFonts w:cs="Arial" w:hAnsi="Arial" w:ascii="Arial"/>
          <w:noProof/>
        </w:rPr>
      </w:pPr>
    </w:p>
    <w:p w:rsidRDefault="00764565" w:rsidP="00764565" w:rsidR="00764565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 xml:space="preserve">povodom prijedloga FINANCIJSKE AGENCIJE, OIB: 85821130368, RC ZAGREB, Podružnica Bjelovar, F. Supila 4, za otvaranje stečajnog postupka nad dužnikom INTERLAK d.o.o. za proizvodnju, usluge i trgovinu iz </w:t>
      </w:r>
      <w:proofErr w:type="spellStart"/>
      <w:r>
        <w:rPr>
          <w:rFonts w:cs="Arial" w:hAnsi="Arial" w:ascii="Arial"/>
        </w:rPr>
        <w:t>Kupinovca</w:t>
      </w:r>
      <w:proofErr w:type="spellEnd"/>
      <w:r>
        <w:rPr>
          <w:rFonts w:cs="Arial" w:hAnsi="Arial" w:ascii="Arial"/>
        </w:rPr>
        <w:t xml:space="preserve"> 18/A, MBS 010080581, OIB 29367587494, d</w:t>
      </w:r>
      <w:r>
        <w:rPr>
          <w:rFonts w:cs="Arial" w:hAnsi="Arial" w:ascii="Arial"/>
          <w:noProof/>
        </w:rPr>
        <w:t>ana 30. studenog    2016. godine</w:t>
      </w:r>
    </w:p>
    <w:p w:rsidRDefault="00764565" w:rsidP="00764565" w:rsidR="00764565">
      <w:pPr>
        <w:ind w:firstLine="851"/>
        <w:jc w:val="both"/>
        <w:rPr>
          <w:rFonts w:cs="Arial" w:hAnsi="Arial" w:ascii="Arial"/>
          <w:noProof/>
        </w:rPr>
      </w:pPr>
    </w:p>
    <w:p w:rsidRDefault="00764565" w:rsidP="00764565" w:rsidR="00764565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764565" w:rsidP="00764565" w:rsidR="00764565">
      <w:pPr>
        <w:jc w:val="center"/>
        <w:rPr>
          <w:rFonts w:cs="Arial" w:hAnsi="Arial" w:ascii="Arial"/>
        </w:rPr>
      </w:pPr>
    </w:p>
    <w:p w:rsidRDefault="00764565" w:rsidP="00764565" w:rsidR="00764565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I. Pokreće se postupak radi utvrđivanja uvjeta za otvaranje stečajnog postupka nad dužnikom INTERLAK d.o.o. za proizvodnju, usluge i trgovinu iz </w:t>
      </w:r>
      <w:proofErr w:type="spellStart"/>
      <w:r>
        <w:rPr>
          <w:rFonts w:cs="Arial" w:hAnsi="Arial" w:ascii="Arial"/>
        </w:rPr>
        <w:t>Kupinovca</w:t>
      </w:r>
      <w:proofErr w:type="spellEnd"/>
      <w:r>
        <w:rPr>
          <w:rFonts w:cs="Arial" w:hAnsi="Arial" w:ascii="Arial"/>
        </w:rPr>
        <w:t xml:space="preserve"> 18/A, MBS 010080581, OIB 29367587494.</w:t>
      </w:r>
    </w:p>
    <w:p w:rsidRDefault="00764565" w:rsidP="00764565" w:rsidR="00764565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</w:p>
    <w:p w:rsidRDefault="00764565" w:rsidP="00764565" w:rsidR="00764565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02. veljače 2017. godine u  09,30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764565" w:rsidP="00764565" w:rsidR="00764565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-FINA, Regionalni centar Zagreb, Podružnica Bjelovar</w:t>
      </w:r>
    </w:p>
    <w:p w:rsidRDefault="00764565" w:rsidP="00764565" w:rsidR="00764565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-zakonski zastupnik dužnika Tomislav Peček </w:t>
      </w:r>
    </w:p>
    <w:p w:rsidRDefault="00764565" w:rsidP="00764565" w:rsidR="00764565">
      <w:pPr>
        <w:ind w:left="851"/>
        <w:jc w:val="both"/>
        <w:rPr>
          <w:rFonts w:cs="Arial" w:hAnsi="Arial" w:ascii="Arial"/>
          <w:noProof/>
        </w:rPr>
      </w:pPr>
    </w:p>
    <w:p w:rsidRDefault="00764565" w:rsidP="00764565" w:rsidR="00764565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III.Nalaže se zakonskom zastupniku dužnika Tomislavu Peček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764565" w:rsidP="00764565" w:rsidR="00764565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</w:t>
      </w:r>
    </w:p>
    <w:p w:rsidRDefault="00764565" w:rsidP="00764565" w:rsidR="00764565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764565" w:rsidP="00764565" w:rsidR="00764565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čl.444. st.2.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 rujna 2015. dužnik u Očevidniku redoslijeda osnova za plaćanje ima evidentirane neizvršene osnove za plaćanje u neprekinutom razdoblju od 141 dana, u ukupnom iznosu od 105.960,15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tri zaposlenika.</w:t>
      </w:r>
      <w:r>
        <w:rPr>
          <w:rFonts w:cs="Arial" w:hAnsi="Arial" w:ascii="Arial"/>
        </w:rPr>
        <w:t xml:space="preserve">              </w:t>
      </w:r>
    </w:p>
    <w:p w:rsidRDefault="00764565" w:rsidP="00764565" w:rsidR="00764565">
      <w:pPr>
        <w:ind w:firstLine="851"/>
        <w:jc w:val="both"/>
        <w:rPr>
          <w:rFonts w:cs="Arial" w:hAnsi="Arial" w:ascii="Arial"/>
          <w:noProof/>
          <w:lang w:val="en-GB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764565" w:rsidP="00764565" w:rsidR="00764565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764565" w:rsidP="00764565" w:rsidR="00764565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764565" w:rsidP="00764565" w:rsidR="00764565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 30. studenog 2016. godine </w:t>
      </w:r>
    </w:p>
    <w:p w:rsidRDefault="00764565" w:rsidP="00764565" w:rsidR="00764565">
      <w:pPr>
        <w:jc w:val="both"/>
        <w:rPr>
          <w:rFonts w:cs="Arial" w:hAnsi="Arial" w:ascii="Arial"/>
          <w:noProof/>
        </w:rPr>
      </w:pPr>
    </w:p>
    <w:p w:rsidRDefault="00764565" w:rsidP="00764565" w:rsidR="00764565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STEČAJNI SUDAC</w:t>
      </w:r>
    </w:p>
    <w:p w:rsidRDefault="00764565" w:rsidP="00764565" w:rsidR="00764565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764565" w:rsidP="00764565" w:rsidR="00764565">
      <w:pPr>
        <w:jc w:val="both"/>
        <w:rPr>
          <w:rFonts w:cs="Arial" w:hAnsi="Arial" w:ascii="Arial"/>
          <w:noProof/>
        </w:rPr>
      </w:pPr>
    </w:p>
    <w:p w:rsidRDefault="00764565" w:rsidP="00764565" w:rsidR="00764565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</w:p>
    <w:p w:rsidRDefault="00764565" w:rsidP="00764565" w:rsidR="00764565">
      <w:pPr>
        <w:jc w:val="both"/>
        <w:rPr>
          <w:rFonts w:cs="Arial" w:hAnsi="Arial" w:ascii="Arial"/>
          <w:noProof/>
        </w:rPr>
      </w:pPr>
      <w:bookmarkStart w:name="_GoBack" w:id="0"/>
      <w:bookmarkEnd w:id="0"/>
    </w:p>
    <w:p w:rsidRDefault="00764565" w:rsidP="00764565" w:rsidR="00764565">
      <w:pPr>
        <w:jc w:val="both"/>
        <w:rPr>
          <w:rFonts w:cs="Arial" w:hAnsi="Arial" w:ascii="Arial"/>
          <w:noProof/>
        </w:rPr>
      </w:pPr>
    </w:p>
    <w:p w:rsidRDefault="00764565" w:rsidP="00764565" w:rsidR="00764565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764565" w:rsidP="00764565" w:rsidR="00764565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DNA:-dužniku putem e-oglasne ploče </w:t>
      </w:r>
    </w:p>
    <w:p w:rsidRDefault="00764565" w:rsidP="00764565" w:rsidR="00764565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-zakonskom zastupniku dužnika poštom i e-oglasnom pločom</w:t>
      </w:r>
    </w:p>
    <w:p w:rsidRDefault="00764565" w:rsidP="00764565" w:rsidR="00764565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-FINI, RC Zagreb, Podružnica Bjelovar e-oglasnom pločom        </w:t>
      </w:r>
    </w:p>
    <w:p w:rsidRDefault="00764565" w:rsidP="00764565" w:rsidR="00764565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>Kal.roč.</w:t>
      </w:r>
    </w:p>
    <w:p w:rsidRDefault="00764565" w:rsidP="00764565" w:rsidR="00764565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Bj.30.11.2016.g.</w:t>
      </w:r>
    </w:p>
    <w:p w:rsidRDefault="00764565" w:rsidP="00764565" w:rsidR="00764565">
      <w:pPr>
        <w:rPr>
          <w:rFonts w:cs="Arial" w:hAnsi="Arial" w:ascii="Arial"/>
        </w:rPr>
      </w:pPr>
    </w:p>
    <w:p w:rsidRDefault="00764565" w:rsidP="00764565" w:rsidR="00764565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565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9222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St-579/2016-2</izvorni_sadrzaj>
    <derivirana_varijabla naziv="DomainObject.Oznaka_1">St-579/2016-2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579</izvorni_sadrzaj>
    <derivirana_varijabla naziv="DomainObject.Predmet.Broj_1">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St-579/2016</izvorni_sadrzaj>
    <derivirana_varijabla naziv="DomainObject.Predmet.OznakaBroj_1">St-579/2016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INTERLAK društvo s ograničenom odgovornošću za proizvodnju, usluge i trgovinu zastupanog po punomoćniku Tomislav Peček</izvorni_sadrzaj>
    <derivirana_varijabla naziv="DomainObject.Predmet.ProtustrankaFormated_1">  INTERLAK društvo s ograničenom odgovornošću za proizvodnju, usluge i trgovinu zastupanog po punomoćniku Tomislav Peček</derivirana_varijabla>
  </DomainObject.Predmet.ProtustrankaFormated>
  <DomainObject.Predmet.ProtustrankaFormatedOIB>
    <izvorni_sadrzaj>  INTERLAK društvo s ograničenom odgovornošću za proizvodnju, usluge i trgovinu, OIB 29367587494 zastupanog po punomoćniku Tomislav Peček</izvorni_sadrzaj>
    <derivirana_varijabla naziv="DomainObject.Predmet.ProtustrankaFormatedOIB_1">  INTERLAK društvo s ograničenom odgovornošću za proizvodnju, usluge i trgovinu, OIB 29367587494 zastupanog po punomoćniku Tomislav Peček</derivirana_varijabla>
  </DomainObject.Predmet.ProtustrankaFormatedOIB>
  <DomainObject.Predmet.ProtustrankaFormatedWithAdress>
    <izvorni_sadrzaj> INTERLAK društvo s ograničenom odgovornošću za proizvodnju, usluge i trgovinu, Kupinovac 18/A, 43000 Kupinovac zastupanog po punomoćniku Tomislav Peček</izvorni_sadrzaj>
    <derivirana_varijabla naziv="DomainObject.Predmet.ProtustrankaFormatedWithAdress_1"> INTERLAK društvo s ograničenom odgovornošću za proizvodnju, usluge i trgovinu, Kupinovac 18/A, 43000 Kupinovac zastupanog po punomoćniku Tomislav Peček</derivirana_varijabla>
  </DomainObject.Predmet.ProtustrankaFormatedWithAdress>
  <DomainObject.Predmet.ProtustrankaFormatedWithAdressOIB>
    <izvorni_sadrzaj> INTERLAK društvo s ograničenom odgovornošću za proizvodnju, usluge i trgovinu, OIB 29367587494, Kupinovac 18/A, 43000 Kupinovac zastupanog po punomoćniku Tomislav Peček</izvorni_sadrzaj>
    <derivirana_varijabla naziv="DomainObject.Predmet.ProtustrankaFormatedWithAdressOIB_1"> INTERLAK društvo s ograničenom odgovornošću za proizvodnju, usluge i trgovinu, OIB 29367587494, Kupinovac 18/A, 43000 Kupinovac zastupanog po punomoćniku Tomislav Peček</derivirana_varijabla>
  </DomainObject.Predmet.ProtustrankaFormatedWithAdressOIB>
  <DomainObject.Predmet.ProtustrankaWithAdress>
    <izvorni_sadrzaj>INTERLAK društvo s ograničenom odgovornošću za proizvodnju, usluge i trgovinu Kupinovac 18/A, 43000 Kupinovac</izvorni_sadrzaj>
    <derivirana_varijabla naziv="DomainObject.Predmet.ProtustrankaWithAdress_1">INTERLAK društvo s ograničenom odgovornošću za proizvodnju, usluge i trgovinu Kupinovac 18/A, 43000 Kupinovac</derivirana_varijabla>
  </DomainObject.Predmet.ProtustrankaWithAdress>
  <DomainObject.Predmet.ProtustrankaWithAdressOIB>
    <izvorni_sadrzaj>INTERLAK društvo s ograničenom odgovornošću za proizvodnju, usluge i trgovinu, OIB 29367587494, Kupinovac 18/A, 43000 Kupinovac</izvorni_sadrzaj>
    <derivirana_varijabla naziv="DomainObject.Predmet.ProtustrankaWithAdressOIB_1">INTERLAK društvo s ograničenom odgovornošću za proizvodnju, usluge i trgovinu, OIB 29367587494, Kupinovac 18/A, 43000 Kupinovac</derivirana_varijabla>
  </DomainObject.Predmet.ProtustrankaWithAdressOIB>
  <DomainObject.Predmet.ProtustrankaNazivFormated>
    <izvorni_sadrzaj>INTERLAK društvo s ograničenom odgovornošću za proizvodnju, usluge i trgovinu</izvorni_sadrzaj>
    <derivirana_varijabla naziv="DomainObject.Predmet.ProtustrankaNazivFormated_1">INTERLAK društvo s ograničenom odgovornošću za proizvodnju, usluge i trgovinu</derivirana_varijabla>
  </DomainObject.Predmet.ProtustrankaNazivFormated>
  <DomainObject.Predmet.ProtustrankaNazivFormatedOIB>
    <izvorni_sadrzaj>INTERLAK društvo s ograničenom odgovornošću za proizvodnju, usluge i trgovinu, OIB 29367587494</izvorni_sadrzaj>
    <derivirana_varijabla naziv="DomainObject.Predmet.ProtustrankaNazivFormatedOIB_1">INTERLAK društvo s ograničenom odgovornošću za proizvodnju, usluge i trgovinu, OIB 29367587494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INTERLAK društvo s ograničenom odgovornošću za proizvodnju, usluge i trgovinu zastupanog po punomoćniku Tomislav Peček</item>
    </izvorni_sadrzaj>
    <derivirana_varijabla naziv="DomainObject.Predmet.ProtuStrankaListFormated_1">
      <item>INTERLAK društvo s ograničenom odgovornošću za proizvodnju, usluge i trgovinu zastupanog po punomoćniku Tomislav Peček</item>
    </derivirana_varijabla>
  </DomainObject.Predmet.ProtuStrankaListFormated>
  <DomainObject.Predmet.ProtuStrankaListFormatedOIB>
    <izvorni_sadrzaj>
      <item>INTERLAK društvo s ograničenom odgovornošću za proizvodnju, usluge i trgovinu, OIB 29367587494 zastupanog po punomoćniku Tomislav Peček</item>
    </izvorni_sadrzaj>
    <derivirana_varijabla naziv="DomainObject.Predmet.ProtuStrankaListFormatedOIB_1">
      <item>INTERLAK društvo s ograničenom odgovornošću za proizvodnju, usluge i trgovinu, OIB 29367587494 zastupanog po punomoćniku Tomislav Peček</item>
    </derivirana_varijabla>
  </DomainObject.Predmet.ProtuStrankaListFormatedOIB>
  <DomainObject.Predmet.ProtuStrankaListFormatedWithAdress>
    <izvorni_sadrzaj>
      <item>INTERLAK društvo s ograničenom odgovornošću za proizvodnju, usluge i trgovinu, Kupinovac 18/A, 43000 Kupinovac zastupanog po punomoćniku Tomislav Peček</item>
    </izvorni_sadrzaj>
    <derivirana_varijabla naziv="DomainObject.Predmet.ProtuStrankaListFormatedWithAdress_1">
      <item>INTERLAK društvo s ograničenom odgovornošću za proizvodnju, usluge i trgovinu, Kupinovac 18/A, 43000 Kupinovac zastupanog po punomoćniku Tomislav Peček</item>
    </derivirana_varijabla>
  </DomainObject.Predmet.ProtuStrankaListFormatedWithAdress>
  <DomainObject.Predmet.ProtuStrankaListFormatedWithAdressOIB>
    <izvorni_sadrzaj>
      <item>INTERLAK društvo s ograničenom odgovornošću za proizvodnju, usluge i trgovinu, OIB 29367587494, Kupinovac 18/A, 43000 Kupinovac zastupanog po punomoćniku Tomislav Peček</item>
    </izvorni_sadrzaj>
    <derivirana_varijabla naziv="DomainObject.Predmet.ProtuStrankaListFormatedWithAdressOIB_1">
      <item>INTERLAK društvo s ograničenom odgovornošću za proizvodnju, usluge i trgovinu, OIB 29367587494, Kupinovac 18/A, 43000 Kupinovac zastupanog po punomoćniku Tomislav Peček</item>
    </derivirana_varijabla>
  </DomainObject.Predmet.ProtuStrankaListFormatedWithAdressOIB>
  <DomainObject.Predmet.ProtuStrankaListNazivFormated>
    <izvorni_sadrzaj>
      <item>INTERLAK društvo s ograničenom odgovornošću za proizvodnju, usluge i trgovinu</item>
    </izvorni_sadrzaj>
    <derivirana_varijabla naziv="DomainObject.Predmet.ProtuStrankaListNazivFormated_1">
      <item>INTERLAK društvo s ograničenom odgovornošću za proizvodnju, usluge i trgovinu</item>
    </derivirana_varijabla>
  </DomainObject.Predmet.ProtuStrankaListNazivFormated>
  <DomainObject.Predmet.ProtuStrankaListNazivFormatedOIB>
    <izvorni_sadrzaj>
      <item>INTERLAK društvo s ograničenom odgovornošću za proizvodnju, usluge i trgovinu, OIB 29367587494</item>
    </izvorni_sadrzaj>
    <derivirana_varijabla naziv="DomainObject.Predmet.ProtuStrankaListNazivFormatedOIB_1">
      <item>INTERLAK društvo s ograničenom odgovornošću za proizvodnju, usluge i trgovinu, OIB 29367587494</item>
    </derivirana_varijabla>
  </DomainObject.Predmet.ProtuStrankaListNazivFormatedOIB>
  <DomainObject.Predmet.OstaliListFormated>
    <izvorni_sadrzaj>
      <item>Tomislav Peček punomoćnik sudionika u postupku INTERLAK društvo s ograničenom odgovornošću za proizvodnju, usluge i trgovinu</item>
    </izvorni_sadrzaj>
    <derivirana_varijabla naziv="DomainObject.Predmet.OstaliListFormated_1">
      <item>Tomislav Peček punomoćnik sudionika u postupku INTERLAK društvo s ograničenom odgovornošću za proizvodnju, usluge i trgovinu</item>
    </derivirana_varijabla>
  </DomainObject.Predmet.OstaliListFormated>
  <DomainObject.Predmet.OstaliListFormatedOIB>
    <izvorni_sadrzaj>
      <item>Tomislav Peček, OIB 74762969603 punomoćnik sudionika u postupku INTERLAK društvo s ograničenom odgovornošću za proizvodnju, usluge i trgovinu</item>
    </izvorni_sadrzaj>
    <derivirana_varijabla naziv="DomainObject.Predmet.OstaliListFormatedOIB_1">
      <item>Tomislav Peček, OIB 74762969603 punomoćnik sudionika u postupku INTERLAK društvo s ograničenom odgovornošću za proizvodnju, usluge i trgovinu</item>
    </derivirana_varijabla>
  </DomainObject.Predmet.OstaliListFormatedOIB>
  <DomainObject.Predmet.OstaliListFormatedWithAdress>
    <izvorni_sadrzaj>
      <item>Tomislav Peček, Jakova Gotovca 45., 43000 Bjelovar punomoćnik sudionika u postupku INTERLAK društvo s ograničenom odgovornošću za proizvodnju, usluge i trgovinu</item>
    </izvorni_sadrzaj>
    <derivirana_varijabla naziv="DomainObject.Predmet.OstaliListFormatedWithAdress_1">
      <item>Tomislav Peček, Jakova Gotovca 45., 43000 Bjelovar punomoćnik sudionika u postupku INTERLAK društvo s ograničenom odgovornošću za proizvodnju, usluge i trgovinu</item>
    </derivirana_varijabla>
  </DomainObject.Predmet.OstaliListFormatedWithAdress>
  <DomainObject.Predmet.OstaliListFormatedWithAdressOIB>
    <izvorni_sadrzaj>
      <item>Tomislav Peček, OIB 74762969603, Jakova Gotovca 45., 43000 Bjelovar punomoćnik sudionika u postupku INTERLAK društvo s ograničenom odgovornošću za proizvodnju, usluge i trgovinu</item>
    </izvorni_sadrzaj>
    <derivirana_varijabla naziv="DomainObject.Predmet.OstaliListFormatedWithAdressOIB_1">
      <item>Tomislav Peček, OIB 74762969603, Jakova Gotovca 45., 43000 Bjelovar punomoćnik sudionika u postupku INTERLAK društvo s ograničenom odgovornošću za proizvodnju, usluge i trgovinu</item>
    </derivirana_varijabla>
  </DomainObject.Predmet.OstaliListFormatedWithAdressOIB>
  <DomainObject.Predmet.OstaliListNazivFormated>
    <izvorni_sadrzaj>
      <item>Tomislav Peček</item>
    </izvorni_sadrzaj>
    <derivirana_varijabla naziv="DomainObject.Predmet.OstaliListNazivFormated_1">
      <item>Tomislav Peček</item>
    </derivirana_varijabla>
  </DomainObject.Predmet.OstaliListNazivFormated>
  <DomainObject.Predmet.OstaliListNazivFormatedOIB>
    <izvorni_sadrzaj>
      <item>Tomislav Peček, OIB 74762969603</item>
    </izvorni_sadrzaj>
    <derivirana_varijabla naziv="DomainObject.Predmet.OstaliListNazivFormatedOIB_1">
      <item>Tomislav Peček, OIB 74762969603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>St-579/2016-2</izvorni_sadrzaj>
    <derivirana_varijabla naziv="DomainObject.PoslovniBrojDokumenta_1">St-579/2016-2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INTERLAK društvo s ograničenom odgovornošću za proizvodnju, usluge i trgovinu</izvorni_sadrzaj>
    <derivirana_varijabla naziv="DomainObject.Predmet.ProtustrankaIDrugi_1">INTERLAK društvo s ograničenom odgovornošću za proizvodnju, usluge i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INTERLAK društvo s ograničenom odgovornošću za proizvodnju, usluge i trgovinu, OIB 29367587494, Kupinovac 18/A, 43000 Kupinovac</izvorni_sadrzaj>
    <derivirana_varijabla naziv="DomainObject.Predmet.ProtustrankaIDrugiAdressOIB_1">INTERLAK društvo s ograničenom odgovornošću za proizvodnju, usluge i trgovinu, OIB 29367587494, Kupinovac 18/A, 43000 Kupinovac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INTERLAK društvo s ograničenom odgovornošću za proizvodnju, usluge i trgovinu</item>
      <item>Tomislav Peček</item>
    </izvorni_sadrzaj>
    <derivirana_varijabla naziv="DomainObject.Predmet.SudioniciListNaziv_1">
      <item>FINA, RC ZAGREB, Podružnica Bjelovar</item>
      <item>INTERLAK društvo s ograničenom odgovornošću za proizvodnju, usluge i trgovinu</item>
      <item>Tomislav Peček</item>
    </derivirana_varijabla>
  </DomainObject.Predmet.SudioniciListNaziv>
  <DomainObject.Predmet.SudioniciListAdressOIB>
    <izvorni_sadrzaj>
      <item>FINA, RC ZAGREB, Podružnica Bjelovar, OIB 85821130368, F. Supila 4,43000 Bjelovar</item>
      <item>INTERLAK društvo s ograničenom odgovornošću za proizvodnju, usluge i trgovinu, OIB 29367587494, Kupinovac 18/A,43000 Kupinovac</item>
      <item>Tomislav Peček, OIB 74762969603, Jakova Gotovca 45.,43000 Bjelovar</item>
    </izvorni_sadrzaj>
    <derivirana_varijabla naziv="DomainObject.Predmet.SudioniciListAdressOIB_1">
      <item>FINA, RC ZAGREB, Podružnica Bjelovar, OIB 85821130368, F. Supila 4,43000 Bjelovar</item>
      <item>INTERLAK društvo s ograničenom odgovornošću za proizvodnju, usluge i trgovinu, OIB 29367587494, Kupinovac 18/A,43000 Kupinovac</item>
      <item>Tomislav Peček, OIB 74762969603, Jakova Gotovca 45.,43000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4A0BB9-E861-4AC4-A03F-D655AAF6EB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487</properties:Words>
  <properties:Characters>2766</properties:Characters>
  <properties:Lines>77</properties:Lines>
  <properties:Paragraphs>25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2016-11-30T08:07:00Z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St-579/2016-2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