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24615A">
                    <w:rPr>
                      <w:sz w:val="22"/>
                      <w:szCs w:val="22"/>
                    </w:rPr>
                    <w:t>St-14/18-3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66a1fde" w14:paraId="66a1fde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Jagera 3, OIB 85821130368 za provedbu skraćenog stečajnog postupka nad dužnikom </w:t>
      </w:r>
      <w:r w:rsidR="005F161D">
        <w:t>GREJP d.o.o. informatičke usluge, Đakovo, Ante Starčevića 8, MBS: 030116958, OIB: 21645699891</w:t>
      </w:r>
      <w:r>
        <w:t xml:space="preserve">,  temeljem članka 430. Stečajnog zakona (NN 71/15, dalje: SZ), dana </w:t>
      </w:r>
      <w:r w:rsidR="005F161D">
        <w:t>29</w:t>
      </w:r>
      <w:r>
        <w:t xml:space="preserve">. </w:t>
      </w:r>
      <w:r w:rsidR="005F161D">
        <w:t>siječnja</w:t>
      </w:r>
      <w:r>
        <w:t xml:space="preserve">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5F161D">
        <w:t>GREJP d.o.o. informatičke usluge, Đakovo, Ante Starčevića 8, MBS: 030116958, OIB: 21645699891</w:t>
      </w:r>
      <w:r>
        <w:t xml:space="preserve">, na temelju neizvršenih osnova za plaćanje iznosi </w:t>
      </w:r>
      <w:r w:rsidR="005F161D">
        <w:t>5.823,07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5F161D">
        <w:t>Kosijer Mila, Andrije Kačića Miošića 10, Slavonski Brod, OIB: 34566420020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5F161D">
        <w:t>14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>U Osijeku 29</w:t>
      </w:r>
      <w:r w:rsidR="00E63D95">
        <w:t xml:space="preserve">. </w:t>
      </w:r>
      <w:r>
        <w:t>siječnja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pPr>
        <w:ind w:left="6372"/>
        <w:jc w:val="both"/>
        <w:rPr>
          <w:bCs/>
        </w:rPr>
      </w:pPr>
    </w:p>
    <w:p w:rsidRDefault="00E63D95" w:rsidP="00E63D95" w:rsidR="00E63D95" w:rsidRPr="00F2165F">
      <w:pPr>
        <w:jc w:val="both"/>
        <w:rPr>
          <w:bCs/>
        </w:rPr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5F161D">
        <w:t>10</w:t>
      </w:r>
      <w:r>
        <w:t>.</w:t>
      </w:r>
      <w:r w:rsidR="005F161D">
        <w:t>4</w:t>
      </w:r>
      <w:r>
        <w:t>.2018.</w:t>
      </w:r>
    </w:p>
    <w:p w:rsidRDefault="00741DCD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4615A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6E68"/>
    <w:rsid w:val="006320D2"/>
    <w:rsid w:val="006414F4"/>
    <w:rsid w:val="00681766"/>
    <w:rsid w:val="00696430"/>
    <w:rsid w:val="006E7282"/>
    <w:rsid w:val="00720319"/>
    <w:rsid w:val="00740D9B"/>
    <w:rsid w:val="00741DCD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D67F8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63D95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1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1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1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1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1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1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1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1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GREJP d.o.o. informatičke usluge</izvorni_sadrzaj>
    <derivirana_varijabla naziv="DomainObject.Predmet.ProtustrankaFormated_1">  GREJP d.o.o. informatičke usluge</derivirana_varijabla>
  </DomainObject.Predmet.ProtustrankaFormated>
  <DomainObject.Predmet.ProtustrankaFormatedOIB>
    <izvorni_sadrzaj>  GREJP d.o.o. informatičke usluge, OIB 21645699891</izvorni_sadrzaj>
    <derivirana_varijabla naziv="DomainObject.Predmet.ProtustrankaFormatedOIB_1">  GREJP d.o.o. informatičke usluge, OIB 21645699891</derivirana_varijabla>
  </DomainObject.Predmet.ProtustrankaFormatedOIB>
  <DomainObject.Predmet.ProtustrankaFormatedWithAdress>
    <izvorni_sadrzaj> GREJP d.o.o. informatičke usluge, Ante Starčevića 8, 31400 Đakovo</izvorni_sadrzaj>
    <derivirana_varijabla naziv="DomainObject.Predmet.ProtustrankaFormatedWithAdress_1"> GREJP d.o.o. informatičke usluge, Ante Starčevića 8, 31400 Đakovo</derivirana_varijabla>
  </DomainObject.Predmet.ProtustrankaFormatedWithAdress>
  <DomainObject.Predmet.ProtustrankaFormatedWithAdressOIB>
    <izvorni_sadrzaj> GREJP d.o.o. informatičke usluge, OIB 21645699891, Ante Starčevića 8, 31400 Đakovo</izvorni_sadrzaj>
    <derivirana_varijabla naziv="DomainObject.Predmet.ProtustrankaFormatedWithAdressOIB_1"> GREJP d.o.o. informatičke usluge, OIB 21645699891, Ante Starčevića 8, 31400 Đakovo</derivirana_varijabla>
  </DomainObject.Predmet.ProtustrankaFormatedWithAdressOIB>
  <DomainObject.Predmet.ProtustrankaWithAdress>
    <izvorni_sadrzaj>GREJP d.o.o. informatičke usluge Ante Starčevića 8, 31400 Đakovo</izvorni_sadrzaj>
    <derivirana_varijabla naziv="DomainObject.Predmet.ProtustrankaWithAdress_1">GREJP d.o.o. informatičke usluge Ante Starčevića 8, 31400 Đakovo</derivirana_varijabla>
  </DomainObject.Predmet.ProtustrankaWithAdress>
  <DomainObject.Predmet.ProtustrankaWithAdressOIB>
    <izvorni_sadrzaj>GREJP d.o.o. informatičke usluge, OIB 21645699891, Ante Starčevića 8, 31400 Đakovo</izvorni_sadrzaj>
    <derivirana_varijabla naziv="DomainObject.Predmet.ProtustrankaWithAdressOIB_1">GREJP d.o.o. informatičke usluge, OIB 21645699891, Ante Starčevića 8, 31400 Đakovo</derivirana_varijabla>
  </DomainObject.Predmet.ProtustrankaWithAdressOIB>
  <DomainObject.Predmet.ProtustrankaNazivFormated>
    <izvorni_sadrzaj>GREJP d.o.o. informatičke usluge</izvorni_sadrzaj>
    <derivirana_varijabla naziv="DomainObject.Predmet.ProtustrankaNazivFormated_1">GREJP d.o.o. informatičke usluge</derivirana_varijabla>
  </DomainObject.Predmet.ProtustrankaNazivFormated>
  <DomainObject.Predmet.ProtustrankaNazivFormatedOIB>
    <izvorni_sadrzaj>GREJP d.o.o. informatičke usluge, OIB 21645699891</izvorni_sadrzaj>
    <derivirana_varijabla naziv="DomainObject.Predmet.ProtustrankaNazivFormatedOIB_1">GREJP d.o.o. informatičke usluge, OIB 21645699891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GREJP d.o.o. informatičke usluge</item>
    </izvorni_sadrzaj>
    <derivirana_varijabla naziv="DomainObject.Predmet.ProtuStrankaListFormated_1">
      <item>GREJP d.o.o. informatičke usluge</item>
    </derivirana_varijabla>
  </DomainObject.Predmet.ProtuStrankaListFormated>
  <DomainObject.Predmet.ProtuStrankaListFormatedOIB>
    <izvorni_sadrzaj>
      <item>GREJP d.o.o. informatičke usluge, OIB 21645699891</item>
    </izvorni_sadrzaj>
    <derivirana_varijabla naziv="DomainObject.Predmet.ProtuStrankaListFormatedOIB_1">
      <item>GREJP d.o.o. informatičke usluge, OIB 21645699891</item>
    </derivirana_varijabla>
  </DomainObject.Predmet.ProtuStrankaListFormatedOIB>
  <DomainObject.Predmet.ProtuStrankaListFormatedWithAdress>
    <izvorni_sadrzaj>
      <item>GREJP d.o.o. informatičke usluge, Ante Starčevića 8, 31400 Đakovo</item>
    </izvorni_sadrzaj>
    <derivirana_varijabla naziv="DomainObject.Predmet.ProtuStrankaListFormatedWithAdress_1">
      <item>GREJP d.o.o. informatičke usluge, Ante Starčevića 8, 31400 Đakovo</item>
    </derivirana_varijabla>
  </DomainObject.Predmet.ProtuStrankaListFormatedWithAdress>
  <DomainObject.Predmet.ProtuStrankaListFormatedWithAdressOIB>
    <izvorni_sadrzaj>
      <item>GREJP d.o.o. informatičke usluge, OIB 21645699891, Ante Starčevića 8, 31400 Đakovo</item>
    </izvorni_sadrzaj>
    <derivirana_varijabla naziv="DomainObject.Predmet.ProtuStrankaListFormatedWithAdressOIB_1">
      <item>GREJP d.o.o. informatičke usluge, OIB 21645699891, Ante Starčevića 8, 31400 Đakovo</item>
    </derivirana_varijabla>
  </DomainObject.Predmet.ProtuStrankaListFormatedWithAdressOIB>
  <DomainObject.Predmet.ProtuStrankaListNazivFormated>
    <izvorni_sadrzaj>
      <item>GREJP d.o.o. informatičke usluge</item>
    </izvorni_sadrzaj>
    <derivirana_varijabla naziv="DomainObject.Predmet.ProtuStrankaListNazivFormated_1">
      <item>GREJP d.o.o. informatičke usluge</item>
    </derivirana_varijabla>
  </DomainObject.Predmet.ProtuStrankaListNazivFormated>
  <DomainObject.Predmet.ProtuStrankaListNazivFormatedOIB>
    <izvorni_sadrzaj>
      <item>GREJP d.o.o. informatičke usluge, OIB 21645699891</item>
    </izvorni_sadrzaj>
    <derivirana_varijabla naziv="DomainObject.Predmet.ProtuStrankaListNazivFormatedOIB_1">
      <item>GREJP d.o.o. informatičke usluge, OIB 21645699891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GREJP d.o.o. informatičke usluge</izvorni_sadrzaj>
    <derivirana_varijabla naziv="DomainObject.Predmet.ProtustrankaIDrugi_1">GREJP d.o.o. informatičke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GREJP d.o.o. informatičke usluge, OIB 21645699891, Ante Starčevića 8, 31400 Đakovo</izvorni_sadrzaj>
    <derivirana_varijabla naziv="DomainObject.Predmet.ProtustrankaIDrugiAdressOIB_1">GREJP d.o.o. informatičke usluge, OIB 21645699891, Ante Starčevića 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GREJP d.o.o. informatičke usluge</item>
    </izvorni_sadrzaj>
    <derivirana_varijabla naziv="DomainObject.Predmet.SudioniciListNaziv_1">
      <item>FINA RC OSIJEK</item>
      <item>GREJP d.o.o. informatičke usluge</item>
    </derivirana_varijabla>
  </DomainObject.Predmet.SudioniciListNaziv>
  <DomainObject.Predmet.SudioniciListAdressOIB>
    <izvorni_sadrzaj>
      <item>FINA RC OSIJEK, OIB 85821130368</item>
      <item>GREJP d.o.o. informatičke usluge, OIB 21645699891, Ante Starčevića 8,31400 Đakovo</item>
    </izvorni_sadrzaj>
    <derivirana_varijabla naziv="DomainObject.Predmet.SudioniciListAdressOIB_1">
      <item>FINA RC OSIJEK, OIB 85821130368</item>
      <item>GREJP d.o.o. informatičke usluge, OIB 21645699891, Ante Starčevića 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21645699891</item>
    </izvorni_sadrzaj>
    <derivirana_varijabla naziv="DomainObject.Predmet.SudioniciListNazivOIB_1">
      <item>, OIB 85821130368</item>
      <item>, OIB 21645699891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2139</properties:Characters>
  <properties:Lines>49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2018-01-29T07:51:00Z</dcterms:created>
  <dc:creator>Snježana Andrijanić</dc:creator>
  <cp:lastModifiedBy>Gordana Harc</cp:lastModifiedBy>
  <cp:lastPrinted>2018-01-29T07:58:00Z</cp:lastPrinted>
  <dcterms:modified xmlns:xsi="http://www.w3.org/2001/XMLSchema-instance" xsi:type="dcterms:W3CDTF">2018-01-29T08:03:00Z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