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ebe4" w14:paraId="8e4ebe4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>eb, Amruševa 2/II</w:t>
      </w:r>
      <w:r w:rsidR="00881B6D">
        <w:tab/>
      </w:r>
      <w:r w:rsidR="00881B6D">
        <w:tab/>
      </w:r>
      <w:r w:rsidR="00881B6D">
        <w:tab/>
      </w:r>
      <w:r w:rsidR="00881B6D">
        <w:tab/>
      </w:r>
      <w:r w:rsidR="00881B6D">
        <w:tab/>
        <w:t>31-St-</w:t>
      </w:r>
      <w:r w:rsidR="005D6B5D">
        <w:t>836/15-3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94369F" w:rsidR="0094369F">
      <w:r>
        <w:tab/>
        <w:t>TRGOVAČKI SUD U ZAGREBU u skraćenom stečajnom postupku pokrenutim nad dužnikom</w:t>
      </w:r>
      <w:r w:rsidR="00881B6D">
        <w:t xml:space="preserve"> </w:t>
      </w:r>
      <w:r w:rsidR="005D6B5D">
        <w:t xml:space="preserve">REGIUS d.o.o. Zagreb, Svibanjčica 9E </w:t>
      </w:r>
      <w:r w:rsidR="000217C8">
        <w:t xml:space="preserve"> MBS: </w:t>
      </w:r>
      <w:r w:rsidR="005D6B5D" w:rsidRPr="005D6B5D">
        <w:t>080444856</w:t>
      </w:r>
      <w:r w:rsidR="000217C8">
        <w:t xml:space="preserve"> OIB: </w:t>
      </w:r>
      <w:r w:rsidR="005D6B5D" w:rsidRPr="005D6B5D">
        <w:t>00466341466</w:t>
      </w:r>
      <w:r w:rsidR="000217C8">
        <w:t xml:space="preserve"> </w:t>
      </w:r>
      <w:r w:rsidR="00AF08FC">
        <w:t xml:space="preserve">po prijedlogu Financijske agencije dana </w:t>
      </w:r>
      <w:r w:rsidR="000217C8">
        <w:t>15. prosinca</w:t>
      </w:r>
      <w:r w:rsidR="00AF08FC">
        <w:t xml:space="preserve"> 2015. godine </w:t>
      </w:r>
      <w:r>
        <w:t xml:space="preserve">objavljuje slijedeći </w:t>
      </w:r>
    </w:p>
    <w:p w:rsidRDefault="0094369F" w:rsidP="008848AD" w:rsidR="0094369F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5D6B5D">
        <w:t>Mislav Žagar, Zagreb, Svibanjčica 9E</w:t>
      </w:r>
      <w:r w:rsidR="00233E51">
        <w:t xml:space="preserve"> OIB:</w:t>
      </w:r>
      <w:r w:rsidR="000217C8">
        <w:t xml:space="preserve"> </w:t>
      </w:r>
      <w:r w:rsidR="005D6B5D">
        <w:t xml:space="preserve">25746450063 </w:t>
      </w:r>
      <w:r w:rsidR="00233E51">
        <w:t xml:space="preserve"> </w:t>
      </w:r>
      <w:r>
        <w:t xml:space="preserve">- osoba ovlaštena za zastupanje dužnika </w:t>
      </w:r>
      <w:r w:rsidR="005D6B5D">
        <w:t xml:space="preserve">REGIUS d.o.o. Zagreb, Svibanjčica 9E  MBS: </w:t>
      </w:r>
      <w:r w:rsidR="005D6B5D" w:rsidRPr="005D6B5D">
        <w:t>080444856</w:t>
      </w:r>
      <w:r w:rsidR="005D6B5D">
        <w:t xml:space="preserve"> OIB: </w:t>
      </w:r>
      <w:r w:rsidR="005D6B5D" w:rsidRPr="005D6B5D">
        <w:t>00466341466</w:t>
      </w:r>
      <w:r w:rsidR="005D6B5D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5D6B5D">
        <w:t xml:space="preserve">REGIUS d.o.o. Zagreb, Svibanjčica 9E  MBS: </w:t>
      </w:r>
      <w:r w:rsidR="005D6B5D" w:rsidRPr="005D6B5D">
        <w:t>080444856</w:t>
      </w:r>
      <w:r w:rsidR="005D6B5D">
        <w:t xml:space="preserve"> OIB: </w:t>
      </w:r>
      <w:r w:rsidR="005D6B5D" w:rsidRPr="005D6B5D">
        <w:t>00466341466</w:t>
      </w:r>
      <w:r w:rsidR="005D6B5D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5D6B5D">
        <w:t>3.679.097,59</w:t>
      </w:r>
      <w:r w:rsidR="00233E51">
        <w:t xml:space="preserve"> </w:t>
      </w:r>
      <w:r>
        <w:t xml:space="preserve"> kuna.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0217C8">
        <w:t xml:space="preserve">15. prosinca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CF6626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94369F" w:rsidP="0094369F" w:rsidR="0094369F"/>
    <w:p w:rsidRDefault="00CF6626" w:rsidR="00CF662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F6626" w:rsidP="00CF6626" w:rsidR="00CF6626">
      <w:pPr>
        <w:ind w:firstLine="708" w:left="4956"/>
      </w:pPr>
      <w:r>
        <w:t>Vinka Mihalinčić</w:t>
      </w:r>
    </w:p>
    <w:p w:rsidRDefault="000217C8" w:rsidP="0094369F" w:rsidR="000217C8"/>
    <w:sectPr w:rsidSect="000217C8" w:rsidR="000217C8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217C8"/>
    <w:rsid w:val="0015645C"/>
    <w:rsid w:val="001C6B43"/>
    <w:rsid w:val="00233E51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315D9"/>
    <w:rsid w:val="005D6B5D"/>
    <w:rsid w:val="005E7FE1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D12F2"/>
    <w:rsid w:val="009357C1"/>
    <w:rsid w:val="0094369F"/>
    <w:rsid w:val="00A81191"/>
    <w:rsid w:val="00A97E67"/>
    <w:rsid w:val="00AF08FC"/>
    <w:rsid w:val="00B67A9F"/>
    <w:rsid w:val="00B71151"/>
    <w:rsid w:val="00BD271E"/>
    <w:rsid w:val="00CB121F"/>
    <w:rsid w:val="00CC4CC9"/>
    <w:rsid w:val="00CF6626"/>
    <w:rsid w:val="00D51262"/>
    <w:rsid w:val="00D92198"/>
    <w:rsid w:val="00DD686D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6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6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St-836/2015</izvorni_sadrzaj>
    <derivirana_varijabla naziv="DomainObject.Predmet.OznakaBroj_1">St-836/2015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REGIUS d.o.o.</izvorni_sadrzaj>
    <derivirana_varijabla naziv="DomainObject.Predmet.ProtustrankaFormated_1">  REGIUS d.o.o.</derivirana_varijabla>
  </DomainObject.Predmet.ProtustrankaFormated>
  <DomainObject.Predmet.ProtustrankaFormatedOIB>
    <izvorni_sadrzaj>  REGIUS d.o.o., OIB 00466341466</izvorni_sadrzaj>
    <derivirana_varijabla naziv="DomainObject.Predmet.ProtustrankaFormatedOIB_1">  REGIUS d.o.o., OIB 00466341466</derivirana_varijabla>
  </DomainObject.Predmet.ProtustrankaFormatedOIB>
  <DomainObject.Predmet.ProtustrankaFormatedWithAdress>
    <izvorni_sadrzaj> REGIUS d.o.o., Svibanjčica 9 E, 10000 Zagreb</izvorni_sadrzaj>
    <derivirana_varijabla naziv="DomainObject.Predmet.ProtustrankaFormatedWithAdress_1"> REGIUS d.o.o., Svibanjčica 9 E, 10000 Zagreb</derivirana_varijabla>
  </DomainObject.Predmet.ProtustrankaFormatedWithAdress>
  <DomainObject.Predmet.ProtustrankaFormatedWithAdressOIB>
    <izvorni_sadrzaj> REGIUS d.o.o., OIB 00466341466, Svibanjčica 9 E, 10000 Zagreb</izvorni_sadrzaj>
    <derivirana_varijabla naziv="DomainObject.Predmet.ProtustrankaFormatedWithAdressOIB_1"> REGIUS d.o.o., OIB 00466341466, Svibanjčica 9 E, 10000 Zagreb</derivirana_varijabla>
  </DomainObject.Predmet.ProtustrankaFormatedWithAdressOIB>
  <DomainObject.Predmet.ProtustrankaWithAdress>
    <izvorni_sadrzaj>REGIUS d.o.o. Svibanjčica 9 E, 10000 Zagreb</izvorni_sadrzaj>
    <derivirana_varijabla naziv="DomainObject.Predmet.ProtustrankaWithAdress_1">REGIUS d.o.o. Svibanjčica 9 E, 10000 Zagreb</derivirana_varijabla>
  </DomainObject.Predmet.ProtustrankaWithAdress>
  <DomainObject.Predmet.ProtustrankaWithAdressOIB>
    <izvorni_sadrzaj>REGIUS d.o.o., OIB 00466341466, Svibanjčica 9 E, 10000 Zagreb</izvorni_sadrzaj>
    <derivirana_varijabla naziv="DomainObject.Predmet.ProtustrankaWithAdressOIB_1">REGIUS d.o.o., OIB 00466341466, Svibanjčica 9 E, 10000 Zagreb</derivirana_varijabla>
  </DomainObject.Predmet.ProtustrankaWithAdressOIB>
  <DomainObject.Predmet.ProtustrankaNazivFormated>
    <izvorni_sadrzaj>REGIUS d.o.o.</izvorni_sadrzaj>
    <derivirana_varijabla naziv="DomainObject.Predmet.ProtustrankaNazivFormated_1">REGIUS d.o.o.</derivirana_varijabla>
  </DomainObject.Predmet.ProtustrankaNazivFormated>
  <DomainObject.Predmet.ProtustrankaNazivFormatedOIB>
    <izvorni_sadrzaj>REGIUS d.o.o., OIB 00466341466</izvorni_sadrzaj>
    <derivirana_varijabla naziv="DomainObject.Predmet.ProtustrankaNazivFormatedOIB_1">REGIUS d.o.o., OIB 00466341466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REGIUS d.o.o.</item>
    </izvorni_sadrzaj>
    <derivirana_varijabla naziv="DomainObject.Predmet.ProtuStrankaListFormated_1">
      <item>REGIUS d.o.o.</item>
    </derivirana_varijabla>
  </DomainObject.Predmet.ProtuStrankaListFormated>
  <DomainObject.Predmet.ProtuStrankaListFormatedOIB>
    <izvorni_sadrzaj>
      <item>REGIUS d.o.o., OIB 00466341466</item>
    </izvorni_sadrzaj>
    <derivirana_varijabla naziv="DomainObject.Predmet.ProtuStrankaListFormatedOIB_1">
      <item>REGIUS d.o.o., OIB 00466341466</item>
    </derivirana_varijabla>
  </DomainObject.Predmet.ProtuStrankaListFormatedOIB>
  <DomainObject.Predmet.ProtuStrankaListFormatedWithAdress>
    <izvorni_sadrzaj>
      <item>REGIUS d.o.o., Svibanjčica 9 E, 10000 Zagreb</item>
    </izvorni_sadrzaj>
    <derivirana_varijabla naziv="DomainObject.Predmet.ProtuStrankaListFormatedWithAdress_1">
      <item>REGIUS d.o.o., Svibanjčica 9 E, 10000 Zagreb</item>
    </derivirana_varijabla>
  </DomainObject.Predmet.ProtuStrankaListFormatedWithAdress>
  <DomainObject.Predmet.ProtuStrankaListFormatedWithAdressOIB>
    <izvorni_sadrzaj>
      <item>REGIUS d.o.o., OIB 00466341466, Svibanjčica 9 E, 10000 Zagreb</item>
    </izvorni_sadrzaj>
    <derivirana_varijabla naziv="DomainObject.Predmet.ProtuStrankaListFormatedWithAdressOIB_1">
      <item>REGIUS d.o.o., OIB 00466341466, Svibanjčica 9 E, 10000 Zagreb</item>
    </derivirana_varijabla>
  </DomainObject.Predmet.ProtuStrankaListFormatedWithAdressOIB>
  <DomainObject.Predmet.ProtuStrankaListNazivFormated>
    <izvorni_sadrzaj>
      <item>REGIUS d.o.o.</item>
    </izvorni_sadrzaj>
    <derivirana_varijabla naziv="DomainObject.Predmet.ProtuStrankaListNazivFormated_1">
      <item>REGIUS d.o.o.</item>
    </derivirana_varijabla>
  </DomainObject.Predmet.ProtuStrankaListNazivFormated>
  <DomainObject.Predmet.ProtuStrankaListNazivFormatedOIB>
    <izvorni_sadrzaj>
      <item>REGIUS d.o.o., OIB 00466341466</item>
    </izvorni_sadrzaj>
    <derivirana_varijabla naziv="DomainObject.Predmet.ProtuStrankaListNazivFormatedOIB_1">
      <item>REGIUS d.o.o., OIB 00466341466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REGIUS d.o.o.</izvorni_sadrzaj>
    <derivirana_varijabla naziv="DomainObject.Predmet.ProtustrankaIDrugi_1">REGIUS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REGIUS d.o.o., OIB 00466341466, Svibanjčica 9 E, 10000 Zagreb</izvorni_sadrzaj>
    <derivirana_varijabla naziv="DomainObject.Predmet.ProtustrankaIDrugiAdressOIB_1">REGIUS d.o.o., OIB 00466341466, Svibanjčica 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REGIUS d.o.o.</item>
    </izvorni_sadrzaj>
    <derivirana_varijabla naziv="DomainObject.Predmet.SudioniciListNaziv_1">
      <item>FINA Regionalni centar Zagreb</item>
      <item>REGIUS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REGIUS d.o.o., OIB 00466341466, Svibanjčica 9 E,10000 Zagreb</item>
    </izvorni_sadrzaj>
    <derivirana_varijabla naziv="DomainObject.Predmet.SudioniciListAdressOIB_1">
      <item>FINA Regionalni centar Zagreb, OIB 85821130368, Trg svibanjskih žrtava 1995. 1,10000 Zagreb</item>
      <item>REGIUS d.o.o., OIB 00466341466, Svibanjčica 9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00466341466</item>
    </izvorni_sadrzaj>
    <derivirana_varijabla naziv="DomainObject.Predmet.SudioniciListNazivOIB_1">
      <item>, OIB 85821130368</item>
      <item>, OIB 00466341466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1923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2015-12-15T12:56:00Z</dcterms:created>
  <dc:creator>Vinka Mihalinčić</dc:creator>
  <cp:lastModifiedBy>Vinka Mihalinčić</cp:lastModifiedBy>
  <cp:lastPrinted>2015-12-15T12:51:00Z</cp:lastPrinted>
  <dcterms:modified xmlns:xsi="http://www.w3.org/2001/XMLSchema-instance" xsi:type="dcterms:W3CDTF">2015-12-15T12:56:00Z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