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9c66" w14:paraId="1cd9c66" w:rsidRDefault="00D41300" w:rsidP="00910611" w:rsidR="00D4130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300" w:rsidP="00910611" w:rsidR="00D41300">
      <w:r>
        <w:rPr>
          <w:rFonts w:eastAsia="MS Mincho"/>
        </w:rPr>
        <w:t xml:space="preserve">   REPUBLIKA HRVATSKA</w:t>
      </w:r>
    </w:p>
    <w:p w:rsidRDefault="00D41300" w:rsidP="00910611" w:rsidR="00D41300">
      <w:r>
        <w:rPr>
          <w:rFonts w:eastAsia="MS Mincho"/>
        </w:rPr>
        <w:t>TRGOVAČKI SUD U RIJECI</w:t>
      </w:r>
    </w:p>
    <w:p w:rsidRDefault="00D41300" w:rsidR="00D4130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</w:t>
      </w:r>
      <w:r w:rsidR="00ED4878">
        <w:t>prethodnom</w:t>
      </w:r>
      <w:r w:rsidRPr="00977450">
        <w:t xml:space="preserve"> postupku </w:t>
      </w:r>
      <w:r w:rsidR="00ED4878">
        <w:t xml:space="preserve">radi utvrđivanja pretpostavki za otvaranje stečajnog postupka </w:t>
      </w:r>
      <w:r w:rsidRPr="00977450">
        <w:t xml:space="preserve">nad dužnikom </w:t>
      </w:r>
      <w:r w:rsidR="00ED4878" w:rsidRPr="00ED4878">
        <w:rPr>
          <w:b/>
        </w:rPr>
        <w:t>EPITET jednostavno društvo s ograničenom odgovornošću za proizvodnju, trgovinu i poslovne usluge, Novalja, Trpimirova ulica 1, OIB 67451894364</w:t>
      </w:r>
      <w:r w:rsidRPr="00977450">
        <w:rPr>
          <w:b/>
        </w:rPr>
        <w:t>,</w:t>
      </w:r>
      <w:r w:rsidRPr="00977450">
        <w:t xml:space="preserve"> </w:t>
      </w:r>
      <w:r w:rsidR="006F4756">
        <w:t xml:space="preserve">dana </w:t>
      </w:r>
      <w:r w:rsidR="00ED4878">
        <w:t>19. lipnja 2018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822018">
      <w:pPr>
        <w:jc w:val="center"/>
        <w:rPr>
          <w:bCs/>
        </w:rPr>
      </w:pPr>
      <w:r w:rsidRPr="00822018">
        <w:rPr>
          <w:bCs/>
        </w:rPr>
        <w:t>r i j e š i o</w:t>
      </w:r>
      <w:r w:rsidR="00E45726" w:rsidRPr="00822018">
        <w:rPr>
          <w:bCs/>
        </w:rPr>
        <w:t xml:space="preserve"> </w:t>
      </w:r>
      <w:r w:rsidR="000653D7" w:rsidRPr="00822018">
        <w:rPr>
          <w:bCs/>
        </w:rPr>
        <w:t xml:space="preserve"> </w:t>
      </w:r>
      <w:r w:rsidRPr="00822018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49776A" w:rsidRPr="00A037DC">
        <w:t xml:space="preserve"> </w:t>
      </w:r>
      <w:r w:rsidR="00ED4878" w:rsidRPr="00E36B55">
        <w:t>Zdravk</w:t>
      </w:r>
      <w:r w:rsidR="00ED4878">
        <w:t>u</w:t>
      </w:r>
      <w:r w:rsidR="00ED4878" w:rsidRPr="00E36B55">
        <w:t xml:space="preserve"> Ružić iz Čavli, </w:t>
      </w:r>
      <w:r w:rsidR="00ED4878">
        <w:t>Vrh Čavje 9</w:t>
      </w:r>
      <w:r w:rsidR="00ED4878" w:rsidRPr="00E36B55">
        <w:t xml:space="preserve">, </w:t>
      </w:r>
      <w:r w:rsidR="00ED4878">
        <w:t>OIB 78501117495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ED4878">
        <w:rPr>
          <w:b/>
        </w:rPr>
        <w:t>3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46532C" w:rsidR="0069302C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364707" w:rsidRPr="00E36B55">
        <w:t>Zdravk</w:t>
      </w:r>
      <w:r w:rsidR="00364707">
        <w:t>a</w:t>
      </w:r>
      <w:r w:rsidR="00364707" w:rsidRPr="00E36B55">
        <w:t xml:space="preserve"> Ružić iz Čavli, </w:t>
      </w:r>
      <w:r w:rsidR="00F20934">
        <w:t xml:space="preserve">Vrh </w:t>
      </w:r>
      <w:r w:rsidR="00364707" w:rsidRPr="00E36B55">
        <w:t>Čav</w:t>
      </w:r>
      <w:r w:rsidR="00F20934">
        <w:t>j</w:t>
      </w:r>
      <w:r w:rsidR="00364707" w:rsidRPr="00E36B55">
        <w:t xml:space="preserve">e </w:t>
      </w:r>
      <w:r w:rsidR="00F20934">
        <w:t>9</w:t>
      </w:r>
      <w:r w:rsidR="00364707" w:rsidRPr="00E36B55">
        <w:t xml:space="preserve">, </w:t>
      </w:r>
      <w:r w:rsidR="00364707">
        <w:t xml:space="preserve">OIB 78501117495 </w:t>
      </w:r>
      <w:r w:rsidR="00B96E0B" w:rsidRPr="00A037DC">
        <w:t xml:space="preserve">broj </w:t>
      </w:r>
      <w:r w:rsidR="006F4756" w:rsidRPr="006F4756">
        <w:t>IBAN: HR</w:t>
      </w:r>
      <w:r w:rsidR="00364707">
        <w:t>37 2340 0093 1700 8993 1 otvoren kod Privredne banke Zagreb d.d.</w:t>
      </w:r>
      <w:r w:rsidR="0051381D" w:rsidRPr="00A037DC">
        <w:t>,</w:t>
      </w:r>
      <w:r w:rsidR="0046532C">
        <w:t xml:space="preserve"> a iz sredstava </w:t>
      </w:r>
      <w:r w:rsidR="00ED4878">
        <w:t xml:space="preserve">koje je dužnik 10. siječnja 2018. godine uplatio na račun suda u iznosu 1.000,00 kn, a ostatak iz </w:t>
      </w:r>
      <w:r w:rsidR="00F20934">
        <w:t>Fonda za namirenje troškova stečajnog postupka (čl.94. st.6. SZ-a).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822018">
      <w:pPr>
        <w:jc w:val="center"/>
        <w:rPr>
          <w:bCs/>
        </w:rPr>
      </w:pPr>
      <w:r w:rsidRPr="00822018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5B46F7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ED4878">
        <w:rPr>
          <w:bCs/>
        </w:rPr>
        <w:t>389/17-11</w:t>
      </w:r>
      <w:r w:rsidRPr="0046532C">
        <w:rPr>
          <w:bCs/>
        </w:rPr>
        <w:t xml:space="preserve"> od </w:t>
      </w:r>
      <w:r w:rsidR="00ED4878">
        <w:rPr>
          <w:bCs/>
        </w:rPr>
        <w:t>16. siječnja 2018</w:t>
      </w:r>
      <w:r w:rsidRPr="0046532C">
        <w:rPr>
          <w:bCs/>
        </w:rPr>
        <w:t>. godine</w:t>
      </w:r>
      <w:r w:rsidR="000A68D3">
        <w:rPr>
          <w:bCs/>
        </w:rPr>
        <w:t xml:space="preserve"> </w:t>
      </w:r>
      <w:r w:rsidR="00F20934">
        <w:rPr>
          <w:bCs/>
        </w:rPr>
        <w:t>o</w:t>
      </w:r>
      <w:r w:rsidR="005B46F7">
        <w:rPr>
          <w:bCs/>
        </w:rPr>
        <w:t xml:space="preserve">dređena je mjera osiguranja iz čl.118. st.2. </w:t>
      </w:r>
      <w:r w:rsidR="005B46F7" w:rsidRPr="005B46F7">
        <w:rPr>
          <w:bCs/>
        </w:rPr>
        <w:t xml:space="preserve">Stečajnog zakona (Narodne novine br. </w:t>
      </w:r>
      <w:r w:rsidR="005B46F7">
        <w:rPr>
          <w:bCs/>
        </w:rPr>
        <w:t>71/15) imenovanjem privremenog stečajnog upravitelja</w:t>
      </w:r>
      <w:r w:rsidR="00F20934">
        <w:rPr>
          <w:bCs/>
        </w:rPr>
        <w:t xml:space="preserve"> Zdravka </w:t>
      </w:r>
      <w:r w:rsidR="00F20934" w:rsidRPr="00F20934">
        <w:rPr>
          <w:bCs/>
        </w:rPr>
        <w:t>Ružić iz Čavli, Vrh Čavje 9</w:t>
      </w:r>
      <w:r w:rsidR="005B46F7">
        <w:rPr>
          <w:bCs/>
        </w:rPr>
        <w:t>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st.2., 3. i 6.Stečajnog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ED4878">
        <w:t>19. lipnja 2018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2201AA">
        <w:rPr>
          <w:b/>
        </w:rPr>
        <w:t xml:space="preserve">  </w:t>
      </w:r>
      <w:r w:rsidR="00910940">
        <w:t>S</w:t>
      </w:r>
      <w:r w:rsidRPr="00A037DC">
        <w:t>udac</w:t>
      </w:r>
    </w:p>
    <w:p w:rsidRDefault="001A3296" w:rsidP="002201AA" w:rsidR="00D97FE0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12C30">
        <w:t xml:space="preserve"> </w:t>
      </w:r>
      <w:r w:rsidR="002201AA">
        <w:t xml:space="preserve"> </w:t>
      </w: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2201AA" w:rsidR="00A50178" w:rsidRPr="00A037DC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3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ED4878">
      <w:t>389/17-22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A3296"/>
    <w:rsid w:val="002164FD"/>
    <w:rsid w:val="002201AA"/>
    <w:rsid w:val="0022430B"/>
    <w:rsid w:val="00364707"/>
    <w:rsid w:val="00375E36"/>
    <w:rsid w:val="0046532C"/>
    <w:rsid w:val="00480EBB"/>
    <w:rsid w:val="0049776A"/>
    <w:rsid w:val="004F056B"/>
    <w:rsid w:val="0051381D"/>
    <w:rsid w:val="005B46F7"/>
    <w:rsid w:val="005D099F"/>
    <w:rsid w:val="005E4E59"/>
    <w:rsid w:val="0069302C"/>
    <w:rsid w:val="006B3C64"/>
    <w:rsid w:val="006F4756"/>
    <w:rsid w:val="00735630"/>
    <w:rsid w:val="00774BD7"/>
    <w:rsid w:val="00822018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96E0B"/>
    <w:rsid w:val="00BF1B00"/>
    <w:rsid w:val="00C0265C"/>
    <w:rsid w:val="00C53677"/>
    <w:rsid w:val="00C70A14"/>
    <w:rsid w:val="00D12C30"/>
    <w:rsid w:val="00D41300"/>
    <w:rsid w:val="00D642CE"/>
    <w:rsid w:val="00D7508A"/>
    <w:rsid w:val="00D97FE0"/>
    <w:rsid w:val="00DA28CE"/>
    <w:rsid w:val="00DB4C76"/>
    <w:rsid w:val="00E11919"/>
    <w:rsid w:val="00E24649"/>
    <w:rsid w:val="00E45726"/>
    <w:rsid w:val="00EB71D6"/>
    <w:rsid w:val="00EC6C53"/>
    <w:rsid w:val="00ED4878"/>
    <w:rsid w:val="00EE19F5"/>
    <w:rsid w:val="00EE3354"/>
    <w:rsid w:val="00F14993"/>
    <w:rsid w:val="00F20934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41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3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13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130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41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3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13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130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2018.</izvorni_sadrzaj>
    <derivirana_varijabla naziv="DomainObject.Predmet.DatumRjesavanja_1">19.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EPITET j.d.o.o.</izvorni_sadrzaj>
    <derivirana_varijabla naziv="DomainObject.Predmet.ProtustrankaFormated_1">  EPITET j.d.o.o.</derivirana_varijabla>
  </DomainObject.Predmet.ProtustrankaFormated>
  <DomainObject.Predmet.ProtustrankaFormatedOIB>
    <izvorni_sadrzaj>  EPITET j.d.o.o., OIB 67451894364</izvorni_sadrzaj>
    <derivirana_varijabla naziv="DomainObject.Predmet.ProtustrankaFormatedOIB_1">  EPITET j.d.o.o., OIB 67451894364</derivirana_varijabla>
  </DomainObject.Predmet.ProtustrankaFormatedOIB>
  <DomainObject.Predmet.ProtustrankaFormatedWithAdress>
    <izvorni_sadrzaj> EPITET j.d.o.o., Trpimirova 1, 53291 Novalja</izvorni_sadrzaj>
    <derivirana_varijabla naziv="DomainObject.Predmet.ProtustrankaFormatedWithAdress_1"> EPITET j.d.o.o., Trpimirova 1, 53291 Novalja</derivirana_varijabla>
  </DomainObject.Predmet.ProtustrankaFormatedWithAdress>
  <DomainObject.Predmet.ProtustrankaFormatedWithAdressOIB>
    <izvorni_sadrzaj> EPITET j.d.o.o., OIB 67451894364, Trpimirova 1, 53291 Novalja</izvorni_sadrzaj>
    <derivirana_varijabla naziv="DomainObject.Predmet.ProtustrankaFormatedWithAdressOIB_1"> EPITET j.d.o.o., OIB 67451894364, Trpimirova 1, 53291 Novalja</derivirana_varijabla>
  </DomainObject.Predmet.ProtustrankaFormatedWithAdressOIB>
  <DomainObject.Predmet.ProtustrankaWithAdress>
    <izvorni_sadrzaj>EPITET j.d.o.o. Trpimirova 1, 53291 Novalja</izvorni_sadrzaj>
    <derivirana_varijabla naziv="DomainObject.Predmet.ProtustrankaWithAdress_1">EPITET j.d.o.o. Trpimirova 1, 53291 Novalja</derivirana_varijabla>
  </DomainObject.Predmet.ProtustrankaWithAdress>
  <DomainObject.Predmet.ProtustrankaWithAdressOIB>
    <izvorni_sadrzaj>EPITET j.d.o.o., OIB 67451894364, Trpimirova 1, 53291 Novalja</izvorni_sadrzaj>
    <derivirana_varijabla naziv="DomainObject.Predmet.ProtustrankaWithAdressOIB_1">EPITET j.d.o.o., OIB 67451894364, Trpimirova 1, 53291 Novalja</derivirana_varijabla>
  </DomainObject.Predmet.ProtustrankaWithAdressOIB>
  <DomainObject.Predmet.ProtustrankaNazivFormated>
    <izvorni_sadrzaj>EPITET j.d.o.o.</izvorni_sadrzaj>
    <derivirana_varijabla naziv="DomainObject.Predmet.ProtustrankaNazivFormated_1">EPITET j.d.o.o.</derivirana_varijabla>
  </DomainObject.Predmet.ProtustrankaNazivFormated>
  <DomainObject.Predmet.ProtustrankaNazivFormatedOIB>
    <izvorni_sadrzaj>EPITET j.d.o.o., OIB 67451894364</izvorni_sadrzaj>
    <derivirana_varijabla naziv="DomainObject.Predmet.ProtustrankaNazivFormatedOIB_1">EPITET j.d.o.o., OIB 67451894364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EPITET j.d.o.o.</item>
    </izvorni_sadrzaj>
    <derivirana_varijabla naziv="DomainObject.Predmet.ProtuStrankaListFormated_1">
      <item>EPITET j.d.o.o.</item>
    </derivirana_varijabla>
  </DomainObject.Predmet.ProtuStrankaListFormated>
  <DomainObject.Predmet.ProtuStrankaListFormatedOIB>
    <izvorni_sadrzaj>
      <item>EPITET j.d.o.o., OIB 67451894364</item>
    </izvorni_sadrzaj>
    <derivirana_varijabla naziv="DomainObject.Predmet.ProtuStrankaListFormatedOIB_1">
      <item>EPITET j.d.o.o., OIB 67451894364</item>
    </derivirana_varijabla>
  </DomainObject.Predmet.ProtuStrankaListFormatedOIB>
  <DomainObject.Predmet.ProtuStrankaListFormatedWithAdress>
    <izvorni_sadrzaj>
      <item>EPITET j.d.o.o., Trpimirova 1, 53291 Novalja</item>
    </izvorni_sadrzaj>
    <derivirana_varijabla naziv="DomainObject.Predmet.ProtuStrankaListFormatedWithAdress_1">
      <item>EPITET j.d.o.o., Trpimirova 1, 53291 Novalja</item>
    </derivirana_varijabla>
  </DomainObject.Predmet.ProtuStrankaListFormatedWithAdress>
  <DomainObject.Predmet.ProtuStrankaListFormatedWithAdressOIB>
    <izvorni_sadrzaj>
      <item>EPITET j.d.o.o., OIB 67451894364, Trpimirova 1, 53291 Novalja</item>
    </izvorni_sadrzaj>
    <derivirana_varijabla naziv="DomainObject.Predmet.ProtuStrankaListFormatedWithAdressOIB_1">
      <item>EPITET j.d.o.o., OIB 67451894364, Trpimirova 1, 53291 Novalja</item>
    </derivirana_varijabla>
  </DomainObject.Predmet.ProtuStrankaListFormatedWithAdressOIB>
  <DomainObject.Predmet.ProtuStrankaListNazivFormated>
    <izvorni_sadrzaj>
      <item>EPITET j.d.o.o.</item>
    </izvorni_sadrzaj>
    <derivirana_varijabla naziv="DomainObject.Predmet.ProtuStrankaListNazivFormated_1">
      <item>EPITET j.d.o.o.</item>
    </derivirana_varijabla>
  </DomainObject.Predmet.ProtuStrankaListNazivFormated>
  <DomainObject.Predmet.ProtuStrankaListNazivFormatedOIB>
    <izvorni_sadrzaj>
      <item>EPITET j.d.o.o., OIB 67451894364</item>
    </izvorni_sadrzaj>
    <derivirana_varijabla naziv="DomainObject.Predmet.ProtuStrankaListNazivFormatedOIB_1">
      <item>EPITET j.d.o.o., OIB 67451894364</item>
    </derivirana_varijabla>
  </DomainObject.Predmet.ProtuStrankaListNazivFormatedOIB>
  <DomainObject.Predmet.OstaliListFormated>
    <izvorni_sadrzaj>
      <item>Tanita Lovrenčič Crnković</item>
      <item>ZDRAVKO RUŽIĆ</item>
    </izvorni_sadrzaj>
    <derivirana_varijabla naziv="DomainObject.Predmet.OstaliListFormated_1">
      <item>Tanita Lovrenčič Crnković</item>
      <item>ZDRAVKO RUŽIĆ</item>
    </derivirana_varijabla>
  </DomainObject.Predmet.OstaliListFormated>
  <DomainObject.Predmet.OstaliListFormatedOIB>
    <izvorni_sadrzaj>
      <item>Tanita Lovrenčič Crnković, OIB 25245358466</item>
      <item>ZDRAVKO RUŽIĆ</item>
    </izvorni_sadrzaj>
    <derivirana_varijabla naziv="DomainObject.Predmet.OstaliListFormatedOIB_1">
      <item>Tanita Lovrenčič Crnković, OIB 25245358466</item>
      <item>ZDRAVKO RUŽIĆ</item>
    </derivirana_varijabla>
  </DomainObject.Predmet.OstaliListFormatedOIB>
  <DomainObject.Predmet.OstaliListFormatedWithAdress>
    <izvorni_sadrzaj>
      <item>Tanita Lovrenčič Crnković, Ulica Kneza Trpimira 1, 53291 Novalja</item>
      <item>ZDRAVKO RUŽIĆ</item>
    </izvorni_sadrzaj>
    <derivirana_varijabla naziv="DomainObject.Predmet.OstaliListFormatedWithAdress_1">
      <item>Tanita Lovrenčič Crnković, Ulica Kneza Trpimira 1, 53291 Novalja</item>
      <item>ZDRAVKO RUŽIĆ</item>
    </derivirana_varijabla>
  </DomainObject.Predmet.OstaliListFormatedWithAdress>
  <DomainObject.Predmet.OstaliListFormatedWithAdressOIB>
    <izvorni_sadrzaj>
      <item>Tanita Lovrenčič Crnković, OIB 25245358466, Ulica Kneza Trpimira 1, 53291 Novalja</item>
      <item>ZDRAVKO RUŽIĆ</item>
    </izvorni_sadrzaj>
    <derivirana_varijabla naziv="DomainObject.Predmet.OstaliListFormatedWithAdressOIB_1">
      <item>Tanita Lovrenčič Crnković, OIB 25245358466, Ulica Kneza Trpimira 1, 53291 Novalja</item>
      <item>ZDRAVKO RUŽIĆ</item>
    </derivirana_varijabla>
  </DomainObject.Predmet.OstaliListFormatedWithAdressOIB>
  <DomainObject.Predmet.OstaliListNazivFormated>
    <izvorni_sadrzaj>
      <item>Tanita Lovrenčič Crnković</item>
      <item>ZDRAVKO RUŽIĆ</item>
    </izvorni_sadrzaj>
    <derivirana_varijabla naziv="DomainObject.Predmet.OstaliListNazivFormated_1">
      <item>Tanita Lovrenčič Crnković</item>
      <item>ZDRAVKO RUŽIĆ</item>
    </derivirana_varijabla>
  </DomainObject.Predmet.OstaliListNazivFormated>
  <DomainObject.Predmet.OstaliListNazivFormatedOIB>
    <izvorni_sadrzaj>
      <item>Tanita Lovrenčič Crnković, OIB 25245358466</item>
      <item>ZDRAVKO RUŽIĆ</item>
    </izvorni_sadrzaj>
    <derivirana_varijabla naziv="DomainObject.Predmet.OstaliListNazivFormatedOIB_1">
      <item>Tanita Lovrenčič Crnković, OIB 25245358466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EPITET j.d.o.o.</izvorni_sadrzaj>
    <derivirana_varijabla naziv="DomainObject.Predmet.ProtustrankaIDrugi_1">EPITET j.d.o.o.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EPITET j.d.o.o., OIB 67451894364, Trpimirova 1, 53291 Novalja</izvorni_sadrzaj>
    <derivirana_varijabla naziv="DomainObject.Predmet.ProtustrankaIDrugiAdressOIB_1">EPITET j.d.o.o., OIB 67451894364, Trpimirova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2018.</izvorni_sadrzaj>
    <derivirana_varijabla naziv="DomainObject.Predmet.OdlukaRjesenje.DatumDonosenjaOdluke_1">19.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St-389/2017-21</izvorni_sadrzaj>
    <derivirana_varijabla naziv="DomainObject.Predmet.OdlukaRjesenje.Oznaka_1">St-389/2017-21</derivirana_varijabla>
  </DomainObject.Predmet.OdlukaRjesenje.Oznaka>
  <DomainObject.Predmet.SudioniciListNaziv>
    <izvorni_sadrzaj>
      <item>FINA  Rijeka</item>
      <item>EPITET j.d.o.o.</item>
      <item>Tanita Lovrenčič Crnković</item>
      <item>ZDRAVKO RUŽIĆ</item>
    </izvorni_sadrzaj>
    <derivirana_varijabla naziv="DomainObject.Predmet.SudioniciListNaziv_1">
      <item>FINA  Rijeka</item>
      <item>EPITET j.d.o.o.</item>
      <item>Tanita Lovrenčič Crnković</item>
      <item>ZDRAVKO RUŽIĆ</item>
    </derivirana_varijabla>
  </DomainObject.Predmet.SudioniciListNaziv>
  <DomainObject.Predmet.SudioniciListAdressOIB>
    <izvorni_sadrzaj>
      <item>FINA  Rijeka, OIB 85821130368, Frana Kurelca 3,51000 Rijeka</item>
      <item>EPITET j.d.o.o., OIB 67451894364, Trpimirova 1,53291 Novalja</item>
      <item>Tanita Lovrenčič Crnković, OIB 25245358466, Ulica Kneza Trpimira 1,53291 Novalja</item>
      <item>ZDRAVKO RUŽIĆ</item>
    </izvorni_sadrzaj>
    <derivirana_varijabla naziv="DomainObject.Predmet.SudioniciListAdressOIB_1">
      <item>FINA  Rijeka, OIB 85821130368, Frana Kurelca 3,51000 Rijeka</item>
      <item>EPITET j.d.o.o., OIB 67451894364, Trpimirova 1,53291 Novalja</item>
      <item>Tanita Lovrenčič Crnković, OIB 25245358466, Ulica Kneza Trpimira 1,53291 Novalja</item>
      <item>ZDRAVKO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67451894364</item>
      <item>, OIB 25245358466</item>
      <item>, OIB null</item>
    </izvorni_sadrzaj>
    <derivirana_varijabla naziv="DomainObject.Predmet.SudioniciListNazivOIB_1">
      <item>, OIB 85821130368</item>
      <item>, OIB 67451894364</item>
      <item>, OIB 25245358466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B356A-1396-4ED8-B22F-504331AFC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2068</properties:Characters>
  <properties:Lines>46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2018-06-19T07:20:00Z</dcterms:created>
  <dc:creator>dcmelik</dc:creator>
  <cp:lastModifiedBy>Jasna Radulović</cp:lastModifiedBy>
  <cp:lastPrinted>2018-06-19T07:21:00Z</cp:lastPrinted>
  <dcterms:modified xmlns:xsi="http://www.w3.org/2001/XMLSchema-instance" xsi:type="dcterms:W3CDTF">2018-06-19T07:21:00Z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(389-17 nagrada Ružić Zdravko.docx)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