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5d17e" w14:paraId="f25d17e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AA24A8">
        <w:t>45</w:t>
      </w:r>
      <w:r w:rsidR="004044FE">
        <w:t>3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413CAB">
        <w:t>INGENS j.d.o.o., Zadar, Ljudevita Gaja 43,</w:t>
      </w:r>
      <w:r w:rsidR="00413CAB" w:rsidRPr="007A679F">
        <w:t xml:space="preserve"> OIB: </w:t>
      </w:r>
      <w:r w:rsidR="00413CAB">
        <w:t>64381058775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A24A8">
        <w:t>25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413CAB">
        <w:t>INGENS j.d.o.o., Zadar, Ljudevita Gaja 43,</w:t>
      </w:r>
      <w:r w:rsidR="00413CAB" w:rsidRPr="007A679F">
        <w:t xml:space="preserve"> OIB: </w:t>
      </w:r>
      <w:r w:rsidR="00413CAB">
        <w:t>64381058775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8221C" w:rsidP="00A70A5D" w:rsidR="00A70A5D">
      <w:pPr>
        <w:jc w:val="center"/>
      </w:pPr>
      <w:r>
        <w:t>13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4044FE">
        <w:t>10</w:t>
      </w:r>
      <w:r w:rsidR="00A70A5D">
        <w:t>,</w:t>
      </w:r>
      <w:r w:rsidR="004044FE">
        <w:t>05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8221C" w:rsidP="00A70A5D" w:rsidR="00A70A5D">
      <w:pPr>
        <w:pStyle w:val="Odlomakpopisa"/>
        <w:ind w:left="0"/>
        <w:jc w:val="center"/>
      </w:pPr>
      <w:r>
        <w:t>13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AA24A8">
        <w:t>10</w:t>
      </w:r>
      <w:r w:rsidR="00F92198">
        <w:t>,</w:t>
      </w:r>
      <w:r w:rsidR="004044FE">
        <w:t>10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4044FE">
        <w:t>INGENS j.d.o.o.,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AA24A8">
        <w:t>1. rujna 2015</w:t>
      </w:r>
      <w:r w:rsidR="00245588" w:rsidRPr="006A6907">
        <w:t xml:space="preserve">. u Očevidniku redoslijeda osnova za plaćanje ima evidentirane neizvršene osnove za plaćanje u neprekinutom razdoblju od </w:t>
      </w:r>
      <w:r w:rsidR="004044FE">
        <w:t>366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4044FE">
        <w:t>21.338,43</w:t>
      </w:r>
      <w:r w:rsidR="00245588" w:rsidRPr="006A6907">
        <w:t xml:space="preserve"> kun</w:t>
      </w:r>
      <w:r w:rsidR="004044FE">
        <w:t>e</w:t>
      </w:r>
      <w:r w:rsidR="00673D65" w:rsidRPr="006A6907">
        <w:t xml:space="preserve">, te da ima </w:t>
      </w:r>
      <w:r w:rsidR="008E0679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</w:t>
      </w:r>
      <w:r w:rsidR="002A72E9" w:rsidRPr="00577846">
        <w:lastRenderedPageBreak/>
        <w:t>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AA24A8">
        <w:t>25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4044FE">
        <w:t>INGENS j.d.o.o., Zadar</w:t>
      </w:r>
      <w:r w:rsidR="004044FE" w:rsidRPr="00F60CD9">
        <w:t xml:space="preserve"> </w:t>
      </w:r>
      <w:r w:rsidR="0020610B" w:rsidRPr="00F60CD9">
        <w:t>i za član</w:t>
      </w:r>
      <w:r w:rsidR="000C7F11">
        <w:t>ove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4044FE" w:rsidP="000C7F11" w:rsidR="000C7F11" w:rsidRPr="000C7F11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BOJAN ŠARUNIĆ iz Zadra, Andrije Hebranga 5</w:t>
      </w:r>
      <w:r w:rsidR="00651F68">
        <w:rPr>
          <w:szCs w:val="24"/>
        </w:rPr>
        <w:t xml:space="preserve"> </w:t>
      </w:r>
      <w:r w:rsidR="000C7F11">
        <w:t>- uz upozorenje na adresu</w:t>
      </w:r>
      <w:r w:rsidR="00AD2E82">
        <w:t xml:space="preserve"> društva</w:t>
      </w:r>
      <w:r w:rsidR="000C7F11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FB554D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St-</w:t>
    </w:r>
    <w:r w:rsidR="00AA24A8">
      <w:t>45</w:t>
    </w:r>
    <w:r w:rsidR="004044FE">
      <w:t>3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44FE"/>
    <w:rsid w:val="00407508"/>
    <w:rsid w:val="00413CAB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0B0F"/>
    <w:rsid w:val="00E864A3"/>
    <w:rsid w:val="00E8758E"/>
    <w:rsid w:val="00E87798"/>
    <w:rsid w:val="00E9577E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554D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B55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5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5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5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5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B55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5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5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5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5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St-453/2016</izvorni_sadrzaj>
    <derivirana_varijabla naziv="DomainObject.Predmet.OznakaBroj_1">St-453/2016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INGENS j.d.o.o. za poslovno savjetovanje, turizam i marketing</izvorni_sadrzaj>
    <derivirana_varijabla naziv="DomainObject.Predmet.ProtustrankaFormated_1">  INGENS j.d.o.o. za poslovno savjetovanje, turizam i marketing</derivirana_varijabla>
  </DomainObject.Predmet.ProtustrankaFormated>
  <DomainObject.Predmet.ProtustrankaFormatedOIB>
    <izvorni_sadrzaj>  INGENS j.d.o.o. za poslovno savjetovanje, turizam i marketing, OIB 64381058775</izvorni_sadrzaj>
    <derivirana_varijabla naziv="DomainObject.Predmet.ProtustrankaFormatedOIB_1">  INGENS j.d.o.o. za poslovno savjetovanje, turizam i marketing, OIB 64381058775</derivirana_varijabla>
  </DomainObject.Predmet.ProtustrankaFormatedOIB>
  <DomainObject.Predmet.ProtustrankaFormatedWithAdress>
    <izvorni_sadrzaj> INGENS j.d.o.o. za poslovno savjetovanje, turizam i marketing, Ljudevita Gaja 43, 23000 Zadar</izvorni_sadrzaj>
    <derivirana_varijabla naziv="DomainObject.Predmet.ProtustrankaFormatedWithAdress_1"> INGENS j.d.o.o. za poslovno savjetovanje, turizam i marketing, Ljudevita Gaja 43, 23000 Zadar</derivirana_varijabla>
  </DomainObject.Predmet.ProtustrankaFormatedWithAdress>
  <DomainObject.Predmet.ProtustrankaFormatedWithAdressOIB>
    <izvorni_sadrzaj> INGENS j.d.o.o. za poslovno savjetovanje, turizam i marketing, OIB 64381058775, Ljudevita Gaja 43, 23000 Zadar</izvorni_sadrzaj>
    <derivirana_varijabla naziv="DomainObject.Predmet.ProtustrankaFormatedWithAdressOIB_1"> INGENS j.d.o.o. za poslovno savjetovanje, turizam i marketing, OIB 64381058775, Ljudevita Gaja 43, 23000 Zadar</derivirana_varijabla>
  </DomainObject.Predmet.ProtustrankaFormatedWithAdressOIB>
  <DomainObject.Predmet.ProtustrankaWithAdress>
    <izvorni_sadrzaj>INGENS j.d.o.o. za poslovno savjetovanje, turizam i marketing Ljudevita Gaja 43, 23000 Zadar</izvorni_sadrzaj>
    <derivirana_varijabla naziv="DomainObject.Predmet.ProtustrankaWithAdress_1">INGENS j.d.o.o. za poslovno savjetovanje, turizam i marketing Ljudevita Gaja 43, 23000 Zadar</derivirana_varijabla>
  </DomainObject.Predmet.ProtustrankaWithAdress>
  <DomainObject.Predmet.ProtustrankaWithAdressOIB>
    <izvorni_sadrzaj>INGENS j.d.o.o. za poslovno savjetovanje, turizam i marketing, OIB 64381058775, Ljudevita Gaja 43, 23000 Zadar</izvorni_sadrzaj>
    <derivirana_varijabla naziv="DomainObject.Predmet.ProtustrankaWithAdressOIB_1">INGENS j.d.o.o. za poslovno savjetovanje, turizam i marketing, OIB 64381058775, Ljudevita Gaja 43, 23000 Zadar</derivirana_varijabla>
  </DomainObject.Predmet.ProtustrankaWithAdressOIB>
  <DomainObject.Predmet.ProtustrankaNazivFormated>
    <izvorni_sadrzaj>INGENS j.d.o.o. za poslovno savjetovanje, turizam i marketing</izvorni_sadrzaj>
    <derivirana_varijabla naziv="DomainObject.Predmet.ProtustrankaNazivFormated_1">INGENS j.d.o.o. za poslovno savjetovanje, turizam i marketing</derivirana_varijabla>
  </DomainObject.Predmet.ProtustrankaNazivFormated>
  <DomainObject.Predmet.ProtustrankaNazivFormatedOIB>
    <izvorni_sadrzaj>INGENS j.d.o.o. za poslovno savjetovanje, turizam i marketing, OIB 64381058775</izvorni_sadrzaj>
    <derivirana_varijabla naziv="DomainObject.Predmet.ProtustrankaNazivFormatedOIB_1">INGENS j.d.o.o. za poslovno savjetovanje, turizam i marketing, OIB 64381058775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21338.43</izvorni_sadrzaj>
    <derivirana_varijabla naziv="DomainObject.Predmet.TrenutnaVrijednost_1">21338.43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INGENS j.d.o.o. za poslovno savjetovanje, turizam i marketing</item>
    </izvorni_sadrzaj>
    <derivirana_varijabla naziv="DomainObject.Predmet.ProtuStrankaListFormated_1">
      <item>INGENS j.d.o.o. za poslovno savjetovanje, turizam i marketing</item>
    </derivirana_varijabla>
  </DomainObject.Predmet.ProtuStrankaListFormated>
  <DomainObject.Predmet.ProtuStrankaListFormatedOIB>
    <izvorni_sadrzaj>
      <item>INGENS j.d.o.o. za poslovno savjetovanje, turizam i marketing, OIB 64381058775</item>
    </izvorni_sadrzaj>
    <derivirana_varijabla naziv="DomainObject.Predmet.ProtuStrankaListFormatedOIB_1">
      <item>INGENS j.d.o.o. za poslovno savjetovanje, turizam i marketing, OIB 64381058775</item>
    </derivirana_varijabla>
  </DomainObject.Predmet.ProtuStrankaListFormatedOIB>
  <DomainObject.Predmet.ProtuStrankaListFormatedWithAdress>
    <izvorni_sadrzaj>
      <item>INGENS j.d.o.o. za poslovno savjetovanje, turizam i marketing, Ljudevita Gaja 43, 23000 Zadar</item>
    </izvorni_sadrzaj>
    <derivirana_varijabla naziv="DomainObject.Predmet.ProtuStrankaListFormatedWithAdress_1">
      <item>INGENS j.d.o.o. za poslovno savjetovanje, turizam i marketing, Ljudevita Gaja 43, 23000 Zadar</item>
    </derivirana_varijabla>
  </DomainObject.Predmet.ProtuStrankaListFormatedWithAdress>
  <DomainObject.Predmet.ProtuStrankaListFormatedWithAdressOIB>
    <izvorni_sadrzaj>
      <item>INGENS j.d.o.o. za poslovno savjetovanje, turizam i marketing, OIB 64381058775, Ljudevita Gaja 43, 23000 Zadar</item>
    </izvorni_sadrzaj>
    <derivirana_varijabla naziv="DomainObject.Predmet.ProtuStrankaListFormatedWithAdressOIB_1">
      <item>INGENS j.d.o.o. za poslovno savjetovanje, turizam i marketing, OIB 64381058775, Ljudevita Gaja 43, 23000 Zadar</item>
    </derivirana_varijabla>
  </DomainObject.Predmet.ProtuStrankaListFormatedWithAdressOIB>
  <DomainObject.Predmet.ProtuStrankaListNazivFormated>
    <izvorni_sadrzaj>
      <item>INGENS j.d.o.o. za poslovno savjetovanje, turizam i marketing</item>
    </izvorni_sadrzaj>
    <derivirana_varijabla naziv="DomainObject.Predmet.ProtuStrankaListNazivFormated_1">
      <item>INGENS j.d.o.o. za poslovno savjetovanje, turizam i marketing</item>
    </derivirana_varijabla>
  </DomainObject.Predmet.ProtuStrankaListNazivFormated>
  <DomainObject.Predmet.ProtuStrankaListNazivFormatedOIB>
    <izvorni_sadrzaj>
      <item>INGENS j.d.o.o. za poslovno savjetovanje, turizam i marketing, OIB 64381058775</item>
    </izvorni_sadrzaj>
    <derivirana_varijabla naziv="DomainObject.Predmet.ProtuStrankaListNazivFormatedOIB_1">
      <item>INGENS j.d.o.o. za poslovno savjetovanje, turizam i marketing, OIB 64381058775</item>
    </derivirana_varijabla>
  </DomainObject.Predmet.ProtuStrankaListNazivFormatedOIB>
  <DomainObject.Predmet.OstaliListFormated>
    <izvorni_sadrzaj>
      <item>Bojan Šarunić</item>
    </izvorni_sadrzaj>
    <derivirana_varijabla naziv="DomainObject.Predmet.OstaliListFormated_1">
      <item>Bojan Šarunić</item>
    </derivirana_varijabla>
  </DomainObject.Predmet.OstaliListFormated>
  <DomainObject.Predmet.OstaliListFormatedOIB>
    <izvorni_sadrzaj>
      <item>Bojan Šarunić, OIB 01625931843</item>
    </izvorni_sadrzaj>
    <derivirana_varijabla naziv="DomainObject.Predmet.OstaliListFormatedOIB_1">
      <item>Bojan Šarunić, OIB 01625931843</item>
    </derivirana_varijabla>
  </DomainObject.Predmet.OstaliListFormatedOIB>
  <DomainObject.Predmet.OstaliListFormatedWithAdress>
    <izvorni_sadrzaj>
      <item>Bojan Šarunić, Andrije Hebranga 5, 23000 Zadar</item>
    </izvorni_sadrzaj>
    <derivirana_varijabla naziv="DomainObject.Predmet.OstaliListFormatedWithAdress_1">
      <item>Bojan Šarunić, Andrije Hebranga 5, 23000 Zadar</item>
    </derivirana_varijabla>
  </DomainObject.Predmet.OstaliListFormatedWithAdress>
  <DomainObject.Predmet.OstaliListFormatedWithAdressOIB>
    <izvorni_sadrzaj>
      <item>Bojan Šarunić, OIB 01625931843, Andrije Hebranga 5, 23000 Zadar</item>
    </izvorni_sadrzaj>
    <derivirana_varijabla naziv="DomainObject.Predmet.OstaliListFormatedWithAdressOIB_1">
      <item>Bojan Šarunić, OIB 01625931843, Andrije Hebranga 5, 23000 Zadar</item>
    </derivirana_varijabla>
  </DomainObject.Predmet.OstaliListFormatedWithAdressOIB>
  <DomainObject.Predmet.OstaliListNazivFormated>
    <izvorni_sadrzaj>
      <item>Bojan Šarunić</item>
    </izvorni_sadrzaj>
    <derivirana_varijabla naziv="DomainObject.Predmet.OstaliListNazivFormated_1">
      <item>Bojan Šarunić</item>
    </derivirana_varijabla>
  </DomainObject.Predmet.OstaliListNazivFormated>
  <DomainObject.Predmet.OstaliListNazivFormatedOIB>
    <izvorni_sadrzaj>
      <item>Bojan Šarunić, OIB 01625931843</item>
    </izvorni_sadrzaj>
    <derivirana_varijabla naziv="DomainObject.Predmet.OstaliListNazivFormatedOIB_1">
      <item>Bojan Šarunić, OIB 01625931843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INGENS j.d.o.o. za poslovno savjetovanje, turizam i marketing</izvorni_sadrzaj>
    <derivirana_varijabla naziv="DomainObject.Predmet.ProtustrankaIDrugi_1">INGENS j.d.o.o. za poslovno savjetovanje, turizam i marketing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INGENS j.d.o.o. za poslovno savjetovanje, turizam i marketing, OIB 64381058775, Ljudevita Gaja 43, 23000 Zadar</izvorni_sadrzaj>
    <derivirana_varijabla naziv="DomainObject.Predmet.ProtustrankaIDrugiAdressOIB_1">INGENS j.d.o.o. za poslovno savjetovanje, turizam i marketing, OIB 64381058775, Ljudevita Gaja 43,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INGENS j.d.o.o. za poslovno savjetovanje, turizam i marketing</item>
      <item>Bojan Šarunić</item>
    </izvorni_sadrzaj>
    <derivirana_varijabla naziv="DomainObject.Predmet.SudioniciListNaziv_1">
      <item>Financijska agencija</item>
      <item>INGENS j.d.o.o. za poslovno savjetovanje, turizam i marketing</item>
      <item>Bojan Šarunić</item>
    </derivirana_varijabla>
  </DomainObject.Predmet.SudioniciListNaziv>
  <DomainObject.Predmet.SudioniciListAdressOIB>
    <izvorni_sadrzaj>
      <item>Financijska agencija, OIB 85821130368, Ivana Danila 4,23000 Zadar</item>
      <item>INGENS j.d.o.o. za poslovno savjetovanje, turizam i marketing, OIB 64381058775, Ljudevita Gaja 43,23000 Zadar</item>
      <item>Bojan Šarunić, OIB 01625931843, Andrije Hebranga 5,23000 Zadar</item>
    </izvorni_sadrzaj>
    <derivirana_varijabla naziv="DomainObject.Predmet.SudioniciListAdressOIB_1">
      <item>Financijska agencija, OIB 85821130368, Ivana Danila 4,23000 Zadar</item>
      <item>INGENS j.d.o.o. za poslovno savjetovanje, turizam i marketing, OIB 64381058775, Ljudevita Gaja 43,23000 Zadar</item>
      <item>Bojan Šarunić, OIB 01625931843, Andrije Hebranga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64381058775</item>
      <item>, OIB 01625931843</item>
    </izvorni_sadrzaj>
    <derivirana_varijabla naziv="DomainObject.Predmet.SudioniciListNazivOIB_1">
      <item>, OIB 85821130368</item>
      <item>, OIB 64381058775</item>
      <item>, OIB 01625931843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440E6B-06F3-4926-BB89-AE1314DD5D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362</properties:Words>
  <properties:Characters>1898</properties:Characters>
  <properties:Lines>77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2016-03-25T08:26:00Z</dcterms:created>
  <dc:creator>Administrator</dc:creator>
  <cp:lastModifiedBy>wsadmin</cp:lastModifiedBy>
  <cp:lastPrinted>2016-03-18T09:50:00Z</cp:lastPrinted>
  <dcterms:modified xmlns:xsi="http://www.w3.org/2001/XMLSchema-instance" xsi:type="dcterms:W3CDTF">2016-03-25T10:29:00Z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