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861c" w14:paraId="3e1861c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6A6B9E">
        <w:t>7</w:t>
      </w:r>
      <w:r w:rsidR="006C467E">
        <w:t>39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6C467E" w:rsidRPr="006C467E">
        <w:t>MOHITO 1989 jednostavno društvo s ograničenom odgovornošću za usluge, Braslovje, Braslovje 83, MBS: 080995006, OIB: 58772105640</w:t>
      </w:r>
      <w:r w:rsidR="0086241D">
        <w:t xml:space="preserve">, </w:t>
      </w:r>
      <w:r w:rsidR="00D4035C">
        <w:t>1</w:t>
      </w:r>
      <w:r w:rsidR="00E511E1">
        <w:t>8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6A6B9E">
        <w:t>7</w:t>
      </w:r>
      <w:r w:rsidR="006C467E">
        <w:t>39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6C467E" w:rsidP="00E511E1" w:rsidR="00E511E1">
      <w:pPr>
        <w:ind w:firstLine="708"/>
        <w:jc w:val="both"/>
      </w:pPr>
      <w:r w:rsidRPr="006C467E">
        <w:t>FINA RC Zagreb, Podružnica Zagreb je 24. studenoga 2016. temeljem odredbe članka 110. stavak 1. Stečajnog zakona (NN 71/15 – dalje SZ) podnijela prijedlog za provedbu stečajnog postupka s obzirom da je dužnik na dan 22. studenoga 2016. u Očevidniku redoslijeda osnova za plaćanje imao evidentirane neizvršene osnove za plaćanje u iznosu od 28.243,60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6A6B9E">
        <w:t>28</w:t>
      </w:r>
      <w:r>
        <w:t xml:space="preserve">. </w:t>
      </w:r>
      <w:r w:rsidR="006A6B9E">
        <w:t>ožujka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E511E1">
        <w:t>8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C1290B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C1290B" w:rsidP="007A1486" w:rsidR="00C1290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C1290B" w:rsidP="007A1486" w:rsidR="00C1290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C1290B" w:rsidP="007A1486" w:rsidR="00C1290B" w:rsidRPr="007A1486">
      <w:pPr>
        <w:ind w:left="720"/>
      </w:pPr>
    </w:p>
    <w:p w:rsidRDefault="00065B42" w:rsidP="00C1290B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9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6A6B9E">
      <w:t>7</w:t>
    </w:r>
    <w:r w:rsidR="006C467E">
      <w:t>39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290B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6739</izvorni_sadrzaj>
    <derivirana_varijabla naziv="DomainObject.Predmet.Broj_1">6739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St-6739/2016</izvorni_sadrzaj>
    <derivirana_varijabla naziv="DomainObject.Predmet.OznakaBroj_1">St-6739/2016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MOHITO 1989 j.d.o.o.</izvorni_sadrzaj>
    <derivirana_varijabla naziv="DomainObject.Predmet.ProtustrankaFormated_1">  MOHITO 1989 j.d.o.o.</derivirana_varijabla>
  </DomainObject.Predmet.ProtustrankaFormated>
  <DomainObject.Predmet.ProtustrankaFormatedOIB>
    <izvorni_sadrzaj>  MOHITO 1989 j.d.o.o., OIB 58772105640</izvorni_sadrzaj>
    <derivirana_varijabla naziv="DomainObject.Predmet.ProtustrankaFormatedOIB_1">  MOHITO 1989 j.d.o.o., OIB 58772105640</derivirana_varijabla>
  </DomainObject.Predmet.ProtustrankaFormatedOIB>
  <DomainObject.Predmet.ProtustrankaFormatedWithAdress>
    <izvorni_sadrzaj> MOHITO 1989 j.d.o.o., Braslovje 83, 10430 Braslovje</izvorni_sadrzaj>
    <derivirana_varijabla naziv="DomainObject.Predmet.ProtustrankaFormatedWithAdress_1"> MOHITO 1989 j.d.o.o., Braslovje 83, 10430 Braslovje</derivirana_varijabla>
  </DomainObject.Predmet.ProtustrankaFormatedWithAdress>
  <DomainObject.Predmet.ProtustrankaFormatedWithAdressOIB>
    <izvorni_sadrzaj> MOHITO 1989 j.d.o.o., OIB 58772105640, Braslovje 83, 10430 Braslovje</izvorni_sadrzaj>
    <derivirana_varijabla naziv="DomainObject.Predmet.ProtustrankaFormatedWithAdressOIB_1"> MOHITO 1989 j.d.o.o., OIB 58772105640, Braslovje 83, 10430 Braslovje</derivirana_varijabla>
  </DomainObject.Predmet.ProtustrankaFormatedWithAdressOIB>
  <DomainObject.Predmet.ProtustrankaWithAdress>
    <izvorni_sadrzaj>MOHITO 1989 j.d.o.o. Braslovje 83, 10430 Braslovje</izvorni_sadrzaj>
    <derivirana_varijabla naziv="DomainObject.Predmet.ProtustrankaWithAdress_1">MOHITO 1989 j.d.o.o. Braslovje 83, 10430 Braslovje</derivirana_varijabla>
  </DomainObject.Predmet.ProtustrankaWithAdress>
  <DomainObject.Predmet.ProtustrankaWithAdressOIB>
    <izvorni_sadrzaj>MOHITO 1989 j.d.o.o., OIB 58772105640, Braslovje 83, 10430 Braslovje</izvorni_sadrzaj>
    <derivirana_varijabla naziv="DomainObject.Predmet.ProtustrankaWithAdressOIB_1">MOHITO 1989 j.d.o.o., OIB 58772105640, Braslovje 83, 10430 Braslovje</derivirana_varijabla>
  </DomainObject.Predmet.ProtustrankaWithAdressOIB>
  <DomainObject.Predmet.ProtustrankaNazivFormated>
    <izvorni_sadrzaj>MOHITO 1989 j.d.o.o.</izvorni_sadrzaj>
    <derivirana_varijabla naziv="DomainObject.Predmet.ProtustrankaNazivFormated_1">MOHITO 1989 j.d.o.o.</derivirana_varijabla>
  </DomainObject.Predmet.ProtustrankaNazivFormated>
  <DomainObject.Predmet.ProtustrankaNazivFormatedOIB>
    <izvorni_sadrzaj>MOHITO 1989 j.d.o.o., OIB 58772105640</izvorni_sadrzaj>
    <derivirana_varijabla naziv="DomainObject.Predmet.ProtustrankaNazivFormatedOIB_1">MOHITO 1989 j.d.o.o., OIB 58772105640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MOHITO 1989 j.d.o.o.</item>
    </izvorni_sadrzaj>
    <derivirana_varijabla naziv="DomainObject.Predmet.ProtuStrankaListFormated_1">
      <item>MOHITO 1989 j.d.o.o.</item>
    </derivirana_varijabla>
  </DomainObject.Predmet.ProtuStrankaListFormated>
  <DomainObject.Predmet.ProtuStrankaListFormatedOIB>
    <izvorni_sadrzaj>
      <item>MOHITO 1989 j.d.o.o., OIB 58772105640</item>
    </izvorni_sadrzaj>
    <derivirana_varijabla naziv="DomainObject.Predmet.ProtuStrankaListFormatedOIB_1">
      <item>MOHITO 1989 j.d.o.o., OIB 58772105640</item>
    </derivirana_varijabla>
  </DomainObject.Predmet.ProtuStrankaListFormatedOIB>
  <DomainObject.Predmet.ProtuStrankaListFormatedWithAdress>
    <izvorni_sadrzaj>
      <item>MOHITO 1989 j.d.o.o., Braslovje 83, 10430 Braslovje</item>
    </izvorni_sadrzaj>
    <derivirana_varijabla naziv="DomainObject.Predmet.ProtuStrankaListFormatedWithAdress_1">
      <item>MOHITO 1989 j.d.o.o., Braslovje 83, 10430 Braslovje</item>
    </derivirana_varijabla>
  </DomainObject.Predmet.ProtuStrankaListFormatedWithAdress>
  <DomainObject.Predmet.ProtuStrankaListFormatedWithAdressOIB>
    <izvorni_sadrzaj>
      <item>MOHITO 1989 j.d.o.o., OIB 58772105640, Braslovje 83, 10430 Braslovje</item>
    </izvorni_sadrzaj>
    <derivirana_varijabla naziv="DomainObject.Predmet.ProtuStrankaListFormatedWithAdressOIB_1">
      <item>MOHITO 1989 j.d.o.o., OIB 58772105640, Braslovje 83, 10430 Braslovje</item>
    </derivirana_varijabla>
  </DomainObject.Predmet.ProtuStrankaListFormatedWithAdressOIB>
  <DomainObject.Predmet.ProtuStrankaListNazivFormated>
    <izvorni_sadrzaj>
      <item>MOHITO 1989 j.d.o.o.</item>
    </izvorni_sadrzaj>
    <derivirana_varijabla naziv="DomainObject.Predmet.ProtuStrankaListNazivFormated_1">
      <item>MOHITO 1989 j.d.o.o.</item>
    </derivirana_varijabla>
  </DomainObject.Predmet.ProtuStrankaListNazivFormated>
  <DomainObject.Predmet.ProtuStrankaListNazivFormatedOIB>
    <izvorni_sadrzaj>
      <item>MOHITO 1989 j.d.o.o., OIB 58772105640</item>
    </izvorni_sadrzaj>
    <derivirana_varijabla naziv="DomainObject.Predmet.ProtuStrankaListNazivFormatedOIB_1">
      <item>MOHITO 1989 j.d.o.o., OIB 58772105640</item>
    </derivirana_varijabla>
  </DomainObject.Predmet.ProtuStrankaListNazivFormatedOIB>
  <DomainObject.Predmet.OstaliListFormated>
    <izvorni_sadrzaj>
      <item>Maja Baltić</item>
    </izvorni_sadrzaj>
    <derivirana_varijabla naziv="DomainObject.Predmet.OstaliListFormated_1">
      <item>Maja Baltić</item>
    </derivirana_varijabla>
  </DomainObject.Predmet.OstaliListFormated>
  <DomainObject.Predmet.OstaliListFormatedOIB>
    <izvorni_sadrzaj>
      <item>Maja Baltić, OIB 90527124031</item>
    </izvorni_sadrzaj>
    <derivirana_varijabla naziv="DomainObject.Predmet.OstaliListFormatedOIB_1">
      <item>Maja Baltić, OIB 90527124031</item>
    </derivirana_varijabla>
  </DomainObject.Predmet.OstaliListFormatedOIB>
  <DomainObject.Predmet.OstaliListFormatedWithAdress>
    <izvorni_sadrzaj>
      <item>Maja Baltić, Braslovje 83, 10430 Braslovje</item>
    </izvorni_sadrzaj>
    <derivirana_varijabla naziv="DomainObject.Predmet.OstaliListFormatedWithAdress_1">
      <item>Maja Baltić, Braslovje 83, 10430 Braslovje</item>
    </derivirana_varijabla>
  </DomainObject.Predmet.OstaliListFormatedWithAdress>
  <DomainObject.Predmet.OstaliListFormatedWithAdressOIB>
    <izvorni_sadrzaj>
      <item>Maja Baltić, OIB 90527124031, Braslovje 83, 10430 Braslovje</item>
    </izvorni_sadrzaj>
    <derivirana_varijabla naziv="DomainObject.Predmet.OstaliListFormatedWithAdressOIB_1">
      <item>Maja Baltić, OIB 90527124031, Braslovje 83, 10430 Braslovje</item>
    </derivirana_varijabla>
  </DomainObject.Predmet.OstaliListFormatedWithAdressOIB>
  <DomainObject.Predmet.OstaliListNazivFormated>
    <izvorni_sadrzaj>
      <item>Maja Baltić</item>
    </izvorni_sadrzaj>
    <derivirana_varijabla naziv="DomainObject.Predmet.OstaliListNazivFormated_1">
      <item>Maja Baltić</item>
    </derivirana_varijabla>
  </DomainObject.Predmet.OstaliListNazivFormated>
  <DomainObject.Predmet.OstaliListNazivFormatedOIB>
    <izvorni_sadrzaj>
      <item>Maja Baltić, OIB 90527124031</item>
    </izvorni_sadrzaj>
    <derivirana_varijabla naziv="DomainObject.Predmet.OstaliListNazivFormatedOIB_1">
      <item>Maja Baltić, OIB 90527124031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MOHITO 1989 j.d.o.o.</izvorni_sadrzaj>
    <derivirana_varijabla naziv="DomainObject.Predmet.ProtustrankaIDrugi_1">MOHITO 1989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MOHITO 1989 j.d.o.o., OIB 58772105640, Braslovje 83, 10430 Braslovje</izvorni_sadrzaj>
    <derivirana_varijabla naziv="DomainObject.Predmet.ProtustrankaIDrugiAdressOIB_1">MOHITO 1989 j.d.o.o., OIB 58772105640, Braslovje 83, 10430 Braslovje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MOHITO 1989 j.d.o.o.</item>
      <item>Maja Baltić</item>
    </izvorni_sadrzaj>
    <derivirana_varijabla naziv="DomainObject.Predmet.SudioniciListNaziv_1">
      <item>FINA Regionalni centar Zagreb</item>
      <item>MOHITO 1989 j.d.o.o.</item>
      <item>Maja Baltić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MOHITO 1989 j.d.o.o., OIB 58772105640, Braslovje 83,10430 Braslovje</item>
      <item>Maja Baltić, OIB 90527124031, Braslovje 83,10430 Braslovje</item>
    </izvorni_sadrzaj>
    <derivirana_varijabla naziv="DomainObject.Predmet.SudioniciListAdressOIB_1">
      <item>FINA Regionalni centar Zagreb, OIB 85821130368, Trg svibanjskih žrtava 1995. 1,10000 Zagreb</item>
      <item>MOHITO 1989 j.d.o.o., OIB 58772105640, Braslovje 83,10430 Braslovje</item>
      <item>Maja Baltić, OIB 90527124031, Braslovje 83,10430 Braslovje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58772105640</item>
      <item>, OIB 90527124031</item>
    </izvorni_sadrzaj>
    <derivirana_varijabla naziv="DomainObject.Predmet.SudioniciListNazivOIB_1">
      <item>, OIB 85821130368</item>
      <item>, OIB 58772105640</item>
      <item>, OIB 90527124031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3135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2017-04-18T10:06:00Z</dcterms:created>
  <dc:creator>gzubak</dc:creator>
  <cp:lastModifiedBy>Ivana Stampf</cp:lastModifiedBy>
  <cp:lastPrinted>2013-01-31T13:45:00Z</cp:lastPrinted>
  <dcterms:modified xmlns:xsi="http://www.w3.org/2001/XMLSchema-instance" xsi:type="dcterms:W3CDTF">2017-04-18T11:20:00Z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