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25ea" w14:paraId="cb425e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8E00AB">
        <w:rPr>
          <w:lang w:val="hr-HR"/>
        </w:rPr>
        <w:t>9</w:t>
      </w:r>
      <w:r w:rsidR="005D3406">
        <w:rPr>
          <w:lang w:val="hr-HR"/>
        </w:rPr>
        <w:t>9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D3406">
        <w:rPr>
          <w:lang w:val="hr-HR"/>
        </w:rPr>
        <w:t>DOMJANIĆ DRVO</w:t>
      </w:r>
      <w:r w:rsidR="00A73B9E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 odgovornošću</w:t>
      </w:r>
      <w:r w:rsidR="00A73B9E">
        <w:rPr>
          <w:lang w:val="hr-HR"/>
        </w:rPr>
        <w:t xml:space="preserve"> za</w:t>
      </w:r>
      <w:r w:rsidR="00B97F89">
        <w:rPr>
          <w:lang w:val="hr-HR"/>
        </w:rPr>
        <w:t xml:space="preserve"> </w:t>
      </w:r>
      <w:r w:rsidR="005D3406">
        <w:rPr>
          <w:lang w:val="hr-HR"/>
        </w:rPr>
        <w:t xml:space="preserve">poljoprivrednu proizvodnju, </w:t>
      </w:r>
      <w:r w:rsidR="00B97F89">
        <w:rPr>
          <w:lang w:val="hr-HR"/>
        </w:rPr>
        <w:t>trgovinu</w:t>
      </w:r>
      <w:r w:rsidR="005D3406">
        <w:rPr>
          <w:lang w:val="hr-HR"/>
        </w:rPr>
        <w:t>, prijevoz</w:t>
      </w:r>
      <w:r w:rsidR="00B97F89">
        <w:rPr>
          <w:lang w:val="hr-HR"/>
        </w:rPr>
        <w:t xml:space="preserve"> i usluge, </w:t>
      </w:r>
      <w:r w:rsidR="000B6A05">
        <w:rPr>
          <w:lang w:val="hr-HR"/>
        </w:rPr>
        <w:t>Virovitica</w:t>
      </w:r>
      <w:r w:rsidR="00B97F89">
        <w:rPr>
          <w:lang w:val="hr-HR"/>
        </w:rPr>
        <w:t xml:space="preserve">, </w:t>
      </w:r>
      <w:r w:rsidR="005D3406">
        <w:rPr>
          <w:lang w:val="hr-HR"/>
        </w:rPr>
        <w:t>I. Gundulića</w:t>
      </w:r>
      <w:r w:rsidR="000B6A05">
        <w:rPr>
          <w:lang w:val="hr-HR"/>
        </w:rPr>
        <w:t xml:space="preserve"> </w:t>
      </w:r>
      <w:r w:rsidR="005D3406">
        <w:rPr>
          <w:lang w:val="hr-HR"/>
        </w:rPr>
        <w:t>19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0B6A05">
        <w:rPr>
          <w:lang w:val="hr-HR"/>
        </w:rPr>
        <w:t>0100</w:t>
      </w:r>
      <w:r w:rsidR="005D3406">
        <w:rPr>
          <w:lang w:val="hr-HR"/>
        </w:rPr>
        <w:t>39750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D3406">
        <w:rPr>
          <w:lang w:val="hr-HR"/>
        </w:rPr>
        <w:t>43360786664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E00AB">
        <w:rPr>
          <w:lang w:val="hr-HR"/>
        </w:rPr>
        <w:t>9</w:t>
      </w:r>
      <w:r w:rsidR="006F65A2">
        <w:rPr>
          <w:lang w:val="hr-HR"/>
        </w:rPr>
        <w:t>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D3406">
        <w:rPr>
          <w:lang w:val="hr-HR"/>
        </w:rPr>
        <w:t>981.799,94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D3406">
        <w:rPr>
          <w:lang w:val="hr-HR"/>
        </w:rPr>
        <w:t>Tomislav Domjanić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0B6A05">
        <w:rPr>
          <w:lang w:val="hr-HR"/>
        </w:rPr>
        <w:t>Virovitice</w:t>
      </w:r>
      <w:r w:rsidR="00605F99">
        <w:rPr>
          <w:lang w:val="hr-HR"/>
        </w:rPr>
        <w:t xml:space="preserve">, </w:t>
      </w:r>
      <w:r w:rsidR="005D3406">
        <w:rPr>
          <w:lang w:val="hr-HR"/>
        </w:rPr>
        <w:t>I. Gundulića 19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D3406">
        <w:rPr>
          <w:lang w:val="hr-HR"/>
        </w:rPr>
        <w:t>68731461062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A73B9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11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F40" w:rsidR="003A3F40">
      <w:r>
        <w:separator/>
      </w:r>
    </w:p>
  </w:endnote>
  <w:endnote w:id="0" w:type="continuationSeparator">
    <w:p w:rsidRDefault="003A3F40" w:rsidR="003A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F40" w:rsidR="003A3F40">
      <w:r>
        <w:separator/>
      </w:r>
    </w:p>
  </w:footnote>
  <w:footnote w:id="0" w:type="continuationSeparator">
    <w:p w:rsidRDefault="003A3F40" w:rsidR="003A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5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00368"/>
    <w:rsid w:val="0032457F"/>
    <w:rsid w:val="003A3F40"/>
    <w:rsid w:val="003E56D2"/>
    <w:rsid w:val="004525DA"/>
    <w:rsid w:val="004629E7"/>
    <w:rsid w:val="004B7E8E"/>
    <w:rsid w:val="0052619D"/>
    <w:rsid w:val="005A21BE"/>
    <w:rsid w:val="005D3406"/>
    <w:rsid w:val="00605F99"/>
    <w:rsid w:val="006107FD"/>
    <w:rsid w:val="00617995"/>
    <w:rsid w:val="00674F9D"/>
    <w:rsid w:val="006767EE"/>
    <w:rsid w:val="006B32F7"/>
    <w:rsid w:val="006F65A2"/>
    <w:rsid w:val="007D3989"/>
    <w:rsid w:val="007E27E0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65A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0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65A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0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DOMJANIĆ DRVO d.o.o. za poljoprivrednu proizvodnju, trgovinu, prijevoz i usluge Virovitica</izvorni_sadrzaj>
    <derivirana_varijabla naziv="DomainObject.Predmet.ProtustrankaFormated_1">  DOMJANIĆ DRVO d.o.o. za poljoprivrednu proizvodnju, trgovinu, prijevoz i usluge Virovitica</derivirana_varijabla>
  </DomainObject.Predmet.ProtustrankaFormated>
  <DomainObject.Predmet.ProtustrankaFormatedOIB>
    <izvorni_sadrzaj>  DOMJANIĆ DRVO d.o.o. za poljoprivrednu proizvodnju, trgovinu, prijevoz i usluge Virovitica, OIB 43360786664</izvorni_sadrzaj>
    <derivirana_varijabla naziv="DomainObject.Predmet.ProtustrankaFormatedOIB_1">  DOMJANIĆ DRVO d.o.o. za poljoprivrednu proizvodnju, trgovinu, prijevoz i usluge Virovitica, OIB 43360786664</derivirana_varijabla>
  </DomainObject.Predmet.ProtustrankaFormatedOIB>
  <DomainObject.Predmet.ProtustrankaFormatedWithAdress>
    <izvorni_sadrzaj> DOMJANIĆ DRVO d.o.o. za poljoprivrednu proizvodnju, trgovinu, prijevoz i usluge Virovitica, Ivana Gundulića 19, 33000 Virovitica</izvorni_sadrzaj>
    <derivirana_varijabla naziv="DomainObject.Predmet.ProtustrankaFormatedWithAdress_1"> DOMJANIĆ DRVO d.o.o. za poljoprivrednu proizvodnju, trgovinu, prijevoz i usluge Virovitica, Ivana Gundulića 19, 33000 Virovitica</derivirana_varijabla>
  </DomainObject.Predmet.ProtustrankaFormatedWithAdress>
  <DomainObject.Predmet.ProtustrankaFormatedWithAdressOIB>
    <izvorni_sadrzaj> DOMJANIĆ DRVO d.o.o. za poljoprivrednu proizvodnju, trgovinu, prijevoz i usluge Virovitica, OIB 43360786664, Ivana Gundulića 19, 33000 Virovitica</izvorni_sadrzaj>
    <derivirana_varijabla naziv="DomainObject.Predmet.ProtustrankaFormatedWithAdressOIB_1"> DOMJANIĆ DRVO d.o.o. za poljoprivrednu proizvodnju, trgovinu, prijevoz i usluge Virovitica, OIB 43360786664, Ivana Gundulića 19, 33000 Virovitica</derivirana_varijabla>
  </DomainObject.Predmet.ProtustrankaFormatedWithAdressOIB>
  <DomainObject.Predmet.ProtustrankaWithAdress>
    <izvorni_sadrzaj>DOMJANIĆ DRVO d.o.o. za poljoprivrednu proizvodnju, trgovinu, prijevoz i usluge Virovitica Ivana Gundulića 19, 33000 Virovitica</izvorni_sadrzaj>
    <derivirana_varijabla naziv="DomainObject.Predmet.ProtustrankaWithAdress_1">DOMJANIĆ DRVO d.o.o. za poljoprivrednu proizvodnju, trgovinu, prijevoz i usluge Virovitica Ivana Gundulića 19, 33000 Virovitica</derivirana_varijabla>
  </DomainObject.Predmet.ProtustrankaWithAdress>
  <DomainObject.Predmet.ProtustrankaWithAdressOIB>
    <izvorni_sadrzaj>DOMJANIĆ DRVO d.o.o. za poljoprivrednu proizvodnju, trgovinu, prijevoz i usluge Virovitica, OIB 43360786664, Ivana Gundulića 19, 33000 Virovitica</izvorni_sadrzaj>
    <derivirana_varijabla naziv="DomainObject.Predmet.ProtustrankaWithAdressOIB_1">DOMJANIĆ DRVO d.o.o. za poljoprivrednu proizvodnju, trgovinu, prijevoz i usluge Virovitica, OIB 43360786664, Ivana Gundulića 19, 33000 Virovitica</derivirana_varijabla>
  </DomainObject.Predmet.ProtustrankaWithAdressOIB>
  <DomainObject.Predmet.ProtustrankaNazivFormated>
    <izvorni_sadrzaj>DOMJANIĆ DRVO d.o.o. za poljoprivrednu proizvodnju, trgovinu, prijevoz i usluge Virovitica</izvorni_sadrzaj>
    <derivirana_varijabla naziv="DomainObject.Predmet.ProtustrankaNazivFormated_1">DOMJANIĆ DRVO d.o.o. za poljoprivrednu proizvodnju, trgovinu, prijevoz i usluge Virovitica</derivirana_varijabla>
  </DomainObject.Predmet.ProtustrankaNazivFormated>
  <DomainObject.Predmet.ProtustrankaNazivFormatedOIB>
    <izvorni_sadrzaj>DOMJANIĆ DRVO d.o.o. za poljoprivrednu proizvodnju, trgovinu, prijevoz i usluge Virovitica, OIB 43360786664</izvorni_sadrzaj>
    <derivirana_varijabla naziv="DomainObject.Predmet.ProtustrankaNazivFormatedOIB_1">DOMJANIĆ DRVO d.o.o. za poljoprivrednu proizvodnju, trgovinu, prijevoz i usluge Virovitica, OIB 43360786664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DOMJANIĆ DRVO d.o.o. za poljoprivrednu proizvodnju, trgovinu, prijevoz i usluge Virovitica</item>
    </izvorni_sadrzaj>
    <derivirana_varijabla naziv="DomainObject.Predmet.ProtuStrankaListFormated_1">
      <item>DOMJANIĆ DRVO d.o.o. za poljoprivrednu proizvodnju, trgovinu, prijevoz i usluge Virovitica</item>
    </derivirana_varijabla>
  </DomainObject.Predmet.ProtuStrankaListFormated>
  <DomainObject.Predmet.ProtuStrankaListFormatedOIB>
    <izvorni_sadrzaj>
      <item>DOMJANIĆ DRVO d.o.o. za poljoprivrednu proizvodnju, trgovinu, prijevoz i usluge Virovitica, OIB 43360786664</item>
    </izvorni_sadrzaj>
    <derivirana_varijabla naziv="DomainObject.Predmet.ProtuStrankaListFormatedOIB_1">
      <item>DOMJANIĆ DRVO d.o.o. za poljoprivrednu proizvodnju, trgovinu, prijevoz i usluge Virovitica, OIB 43360786664</item>
    </derivirana_varijabla>
  </DomainObject.Predmet.ProtuStrankaListFormatedOIB>
  <DomainObject.Predmet.ProtuStrankaListFormatedWithAdress>
    <izvorni_sadrzaj>
      <item>DOMJANIĆ DRVO d.o.o. za poljoprivrednu proizvodnju, trgovinu, prijevoz i usluge Virovitica, Ivana Gundulića 19, 33000 Virovitica</item>
    </izvorni_sadrzaj>
    <derivirana_varijabla naziv="DomainObject.Predmet.ProtuStrankaListFormatedWithAdress_1">
      <item>DOMJANIĆ DRVO d.o.o. za poljoprivrednu proizvodnju, trgovinu, prijevoz i usluge Virovitica, Ivana Gundulića 19, 33000 Virovitica</item>
    </derivirana_varijabla>
  </DomainObject.Predmet.ProtuStrankaListFormatedWithAdress>
  <DomainObject.Predmet.ProtuStrankaListFormatedWithAdressOIB>
    <izvorni_sadrzaj>
      <item>DOMJANIĆ DRVO d.o.o. za poljoprivrednu proizvodnju, trgovinu, prijevoz i usluge Virovitica, OIB 43360786664, Ivana Gundulića 19, 33000 Virovitica</item>
    </izvorni_sadrzaj>
    <derivirana_varijabla naziv="DomainObject.Predmet.ProtuStrankaListFormatedWithAdressOIB_1">
      <item>DOMJANIĆ DRVO d.o.o. za poljoprivrednu proizvodnju, trgovinu, prijevoz i usluge Virovitica, OIB 43360786664, Ivana Gundulića 19, 33000 Virovitica</item>
    </derivirana_varijabla>
  </DomainObject.Predmet.ProtuStrankaListFormatedWithAdressOIB>
  <DomainObject.Predmet.ProtuStrankaListNazivFormated>
    <izvorni_sadrzaj>
      <item>DOMJANIĆ DRVO d.o.o. za poljoprivrednu proizvodnju, trgovinu, prijevoz i usluge Virovitica</item>
    </izvorni_sadrzaj>
    <derivirana_varijabla naziv="DomainObject.Predmet.ProtuStrankaListNazivFormated_1">
      <item>DOMJANIĆ DRVO d.o.o. za poljoprivrednu proizvodnju, trgovinu, prijevoz i usluge Virovitica</item>
    </derivirana_varijabla>
  </DomainObject.Predmet.ProtuStrankaListNazivFormated>
  <DomainObject.Predmet.ProtuStrankaListNazivFormatedOIB>
    <izvorni_sadrzaj>
      <item>DOMJANIĆ DRVO d.o.o. za poljoprivrednu proizvodnju, trgovinu, prijevoz i usluge Virovitica, OIB 43360786664</item>
    </izvorni_sadrzaj>
    <derivirana_varijabla naziv="DomainObject.Predmet.ProtuStrankaListNazivFormatedOIB_1">
      <item>DOMJANIĆ DRVO d.o.o. za poljoprivrednu proizvodnju, trgovinu, prijevoz i usluge Virovitica, OIB 43360786664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DOMJANIĆ DRVO d.o.o. za poljoprivrednu proizvodnju, trgovinu, prijevoz i usluge Virovitica</izvorni_sadrzaj>
    <derivirana_varijabla naziv="DomainObject.Predmet.ProtustrankaIDrugi_1">DOMJANIĆ DRVO d.o.o. za poljoprivrednu proizvodnju, trgovinu, prijevoz i usluge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DOMJANIĆ DRVO d.o.o. za poljoprivrednu proizvodnju, trgovinu, prijevoz i usluge Virovitica, OIB 43360786664, Ivana Gundulića 19, 33000 Virovitica</izvorni_sadrzaj>
    <derivirana_varijabla naziv="DomainObject.Predmet.ProtustrankaIDrugiAdressOIB_1">DOMJANIĆ DRVO d.o.o. za poljoprivrednu proizvodnju, trgovinu, prijevoz i usluge Virovitica, OIB 43360786664, Ivana Gundulića 19,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DOMJANIĆ DRVO d.o.o. za poljoprivrednu proizvodnju, trgovinu, prijevoz i usluge Virovitica</item>
    </izvorni_sadrzaj>
    <derivirana_varijabla naziv="DomainObject.Predmet.SudioniciListNaziv_1">
      <item>FINA, RC ZAGREB, Podružnica Bjelovar</item>
      <item>DOMJANIĆ DRVO d.o.o. za poljoprivrednu proizvodnju, trgovinu, prijevoz i usluge Virovitica</item>
    </derivirana_varijabla>
  </DomainObject.Predmet.SudioniciListNaziv>
  <DomainObject.Predmet.SudioniciListAdressOIB>
    <izvorni_sadrzaj>
      <item>FINA, RC ZAGREB, Podružnica Bjelovar, OIB 85821130368, F. Supila 4,43000 Bjelovar</item>
      <item>DOMJANIĆ DRVO d.o.o. za poljoprivrednu proizvodnju, trgovinu, prijevoz i usluge Virovitica, OIB 43360786664, Ivana Gundulića 19,33000 Virovitica</item>
    </izvorni_sadrzaj>
    <derivirana_varijabla naziv="DomainObject.Predmet.SudioniciListAdressOIB_1">
      <item>FINA, RC ZAGREB, Podružnica Bjelovar, OIB 85821130368, F. Supila 4,43000 Bjelovar</item>
      <item>DOMJANIĆ DRVO d.o.o. za poljoprivrednu proizvodnju, trgovinu, prijevoz i usluge Virovitica, OIB 43360786664, Ivana Gundulića 19,33000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43360786664</item>
    </izvorni_sadrzaj>
    <derivirana_varijabla naziv="DomainObject.Predmet.SudioniciListNazivOIB_1">
      <item>, OIB 85821130368</item>
      <item>, OIB 43360786664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C8F88-A283-4E10-8FD3-B7BDCD6C1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1785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2015-11-11T08:49:00Z</dcterms:created>
  <dc:creator>ssabljic</dc:creator>
  <cp:lastModifiedBy>Miroslav Lovreković</cp:lastModifiedBy>
  <cp:lastPrinted>2015-11-13T10:14:00Z</cp:lastPrinted>
  <dcterms:modified xmlns:xsi="http://www.w3.org/2001/XMLSchema-instance" xsi:type="dcterms:W3CDTF">2015-11-13T10:32:00Z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