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b20c" w14:paraId="7a0b20c" w:rsidRDefault="00D521C0" w:rsidP="00D521C0" w:rsidR="00D521C0" w:rsidRPr="00C66F9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66F9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REPUBLIKA HRVATSKA</w:t>
      </w:r>
      <w:r>
        <w:rPr>
          <w:sz w:val="24"/>
          <w:szCs w:val="24"/>
        </w:rPr>
        <w:t xml:space="preserve">                                                              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Trgovački sud u Zagrebu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Zagreb, Amruševa 2/II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  <w:t xml:space="preserve">               </w:t>
      </w: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E P U B L I K A  H R V A T S K A</w:t>
      </w:r>
    </w:p>
    <w:p w:rsidRDefault="00AF4329" w:rsidP="00D521C0" w:rsidR="00AF4329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DOPUNSKO</w:t>
      </w: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J E Š E NJ E</w:t>
      </w:r>
    </w:p>
    <w:p w:rsidRDefault="00D521C0" w:rsidP="002A7F64" w:rsidR="00D521C0" w:rsidRPr="002A7F64">
      <w:pPr>
        <w:pStyle w:val="Bezproreda"/>
        <w:jc w:val="both"/>
        <w:rPr>
          <w:sz w:val="24"/>
          <w:szCs w:val="24"/>
        </w:rPr>
      </w:pPr>
    </w:p>
    <w:p w:rsidRDefault="002A7F64" w:rsidP="002A7F64" w:rsidR="002A7F64" w:rsidRPr="002A7F64">
      <w:pPr>
        <w:pStyle w:val="Bezproreda"/>
        <w:ind w:firstLine="708"/>
        <w:jc w:val="both"/>
        <w:rPr>
          <w:sz w:val="24"/>
          <w:szCs w:val="24"/>
        </w:rPr>
      </w:pPr>
      <w:r w:rsidRPr="002A7F64">
        <w:rPr>
          <w:sz w:val="24"/>
          <w:szCs w:val="24"/>
        </w:rPr>
        <w:t xml:space="preserve">TRGOVAČKI SUD U ZAGREBU, po sucu tog suda Vesni Sremac Šoštar, kao sucu pojedincu, u predstečajnom postupku nad dužnikom </w:t>
      </w:r>
      <w:r w:rsidRPr="002A7F64">
        <w:rPr>
          <w:sz w:val="24"/>
          <w:szCs w:val="24"/>
          <w:lang w:val="pt-BR"/>
        </w:rPr>
        <w:t>GRANOLIO d.d. za proizvodnju, trgovinu i usluge iz Zagreba, Budmanijeva 5, OIB: 59064993527</w:t>
      </w:r>
      <w:r w:rsidRPr="002A7F64">
        <w:rPr>
          <w:sz w:val="24"/>
          <w:szCs w:val="24"/>
        </w:rPr>
        <w:t>, nakon ročišta za ispitivanje tražbina održanog dana 18. travnja 2018.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i j e š i o    j e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7465A1">
        <w:rPr>
          <w:sz w:val="24"/>
          <w:szCs w:val="24"/>
        </w:rPr>
        <w:t xml:space="preserve">Dopunjuje se rješenje ovog suda, broj gornji, od 19. listopada 2017. </w:t>
      </w:r>
      <w:r>
        <w:rPr>
          <w:sz w:val="24"/>
          <w:szCs w:val="24"/>
        </w:rPr>
        <w:t>g</w:t>
      </w:r>
      <w:r w:rsidRPr="007465A1">
        <w:rPr>
          <w:sz w:val="24"/>
          <w:szCs w:val="24"/>
        </w:rPr>
        <w:t>odine</w:t>
      </w:r>
      <w:r>
        <w:rPr>
          <w:sz w:val="24"/>
          <w:szCs w:val="24"/>
        </w:rPr>
        <w:t>, kojim se</w:t>
      </w:r>
      <w:r w:rsidR="004C5DF2">
        <w:rPr>
          <w:sz w:val="24"/>
          <w:szCs w:val="24"/>
        </w:rPr>
        <w:t xml:space="preserve"> utvrđuje tražbina vjerovnika </w:t>
      </w:r>
      <w:r>
        <w:rPr>
          <w:sz w:val="24"/>
          <w:szCs w:val="24"/>
        </w:rPr>
        <w:t xml:space="preserve"> </w:t>
      </w:r>
      <w:r w:rsidR="004C5DF2" w:rsidRPr="00CA0661">
        <w:rPr>
          <w:sz w:val="24"/>
          <w:szCs w:val="24"/>
        </w:rPr>
        <w:t>GRAFIČAR TVORNICA VREĆA I TISKARNICA - proizvodnja papirnih vreća i tiskarska djelatnost  d.o.o., OIB: 46342488505, Borovljani 8G, Borovljani</w:t>
      </w:r>
      <w:r w:rsidR="004C5DF2">
        <w:rPr>
          <w:sz w:val="24"/>
          <w:szCs w:val="24"/>
        </w:rPr>
        <w:t xml:space="preserve"> </w:t>
      </w:r>
      <w:r w:rsidR="004C5DF2" w:rsidRPr="00CA0661">
        <w:rPr>
          <w:sz w:val="24"/>
          <w:szCs w:val="24"/>
        </w:rPr>
        <w:t>od 23. 08. 2017., za iznos</w:t>
      </w:r>
      <w:r w:rsidR="004C5DF2">
        <w:rPr>
          <w:sz w:val="24"/>
          <w:szCs w:val="24"/>
        </w:rPr>
        <w:t xml:space="preserve"> od ukupno 4.086.687,82 kn (3.942.926,52 kn + 143.761,30 kn).</w:t>
      </w: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567110">
        <w:rPr>
          <w:sz w:val="24"/>
          <w:szCs w:val="24"/>
        </w:rPr>
        <w:t>Obrazloženje</w:t>
      </w:r>
    </w:p>
    <w:p w:rsidRDefault="004C5DF2" w:rsidP="00D521C0" w:rsidR="004C5DF2" w:rsidRPr="00567110">
      <w:pPr>
        <w:pStyle w:val="Bezproreda"/>
        <w:jc w:val="both"/>
        <w:rPr>
          <w:sz w:val="24"/>
          <w:szCs w:val="24"/>
        </w:rPr>
      </w:pPr>
    </w:p>
    <w:p w:rsidRDefault="00D70966" w:rsidP="004C5DF2" w:rsidR="004C5DF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C5DF2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srpnja </w:t>
      </w:r>
      <w:r w:rsidR="004C5DF2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4C5DF2"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>. dužnik GRANOLIO d.d. za proizvodnju, trgovinu i usluge iz Zagreba, Budmanijeva 5, OIB: 59064993527</w:t>
      </w:r>
      <w:r w:rsidR="004C5D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5DF2"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4C5DF2"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 predstečajnog postupka, temeljem članaka 16. i 25 SZ-a (NN 71/15).</w:t>
      </w:r>
    </w:p>
    <w:p w:rsidRDefault="004C5DF2" w:rsidP="004C5DF2" w:rsidR="004C5DF2" w:rsidRPr="00CA06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C5DF2" w:rsidP="004C5DF2" w:rsidR="004C5DF2" w:rsidRPr="00CA0661">
      <w:pPr>
        <w:pStyle w:val="Bezproreda"/>
        <w:ind w:firstLine="708"/>
        <w:jc w:val="both"/>
        <w:rPr>
          <w:sz w:val="24"/>
          <w:szCs w:val="24"/>
        </w:rPr>
      </w:pPr>
      <w:r w:rsidRPr="00CA0661">
        <w:rPr>
          <w:sz w:val="24"/>
          <w:szCs w:val="24"/>
        </w:rPr>
        <w:t>Rješenjem ovog suda, broj gornji, od 27. srpnja 2017. godine, otvoren je predstečajni postupak nad dužnikom GRANOLIO d.d. za proizvodnju, trgovinu i usluge iz Zagreba, Budmanijeva 5, OIB: 59064993527 te je, nakon održanog ročišta radi ispitivanja tražbina, dana 19. listopada 2017., sud donio rješenje o utvrđenim i osporenim tražbinama, a dopunskim rješenjem, broj gornji, od 17. studenog 2017. odbačena je prijava tražbine vjerovnika GRAFIČAR TVORNICA VREĆA I TISKARNICA - proizvodnja papirnih vreća i tiskarska djelatnost  d.o.o., OIB: 46342488505, Borovljani 8G, Borovljani, od 23. 08. 2017., za iznos od 731.112,25 kn, kao nepravodobna.</w:t>
      </w:r>
    </w:p>
    <w:p w:rsidRDefault="004C5DF2" w:rsidP="004C5DF2" w:rsidR="004C5DF2" w:rsidRPr="00CA0661">
      <w:pPr>
        <w:pStyle w:val="Bezproreda"/>
        <w:jc w:val="both"/>
        <w:rPr>
          <w:sz w:val="24"/>
          <w:szCs w:val="24"/>
        </w:rPr>
      </w:pPr>
      <w:r w:rsidRPr="00CA0661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Pr="00CA0661">
        <w:rPr>
          <w:sz w:val="24"/>
          <w:szCs w:val="24"/>
        </w:rPr>
        <w:t>Povodom pravodobno izjavljene žalbe vjerovnika, VTS RH je dana 3. siječnja 2018. pod brojem Pž-7561/17 ukinuo navedeno rješenje u dijelu koji se odnosi na tu tražbinu vjerovnika i predmet vratio ovom sudu na ponovni postupak.</w:t>
      </w:r>
    </w:p>
    <w:p w:rsidRDefault="004C5DF2" w:rsidP="004C5DF2" w:rsidR="004C5DF2" w:rsidRPr="00CA0661">
      <w:pPr>
        <w:pStyle w:val="Bezproreda"/>
        <w:ind w:firstLine="708"/>
        <w:jc w:val="both"/>
        <w:rPr>
          <w:sz w:val="24"/>
          <w:szCs w:val="24"/>
        </w:rPr>
      </w:pPr>
      <w:r w:rsidRPr="00CA0661">
        <w:rPr>
          <w:sz w:val="24"/>
          <w:szCs w:val="24"/>
        </w:rPr>
        <w:t>Podneskom od 13.3.2018. dužnik je priznao predmetnu tražbinu u c</w:t>
      </w:r>
      <w:r>
        <w:rPr>
          <w:sz w:val="24"/>
          <w:szCs w:val="24"/>
        </w:rPr>
        <w:t>ijelosti</w:t>
      </w:r>
      <w:r w:rsidRPr="00CA0661">
        <w:rPr>
          <w:sz w:val="24"/>
          <w:szCs w:val="24"/>
        </w:rPr>
        <w:t xml:space="preserve">, </w:t>
      </w:r>
      <w:r w:rsidR="00D70966">
        <w:rPr>
          <w:sz w:val="24"/>
          <w:szCs w:val="24"/>
        </w:rPr>
        <w:t xml:space="preserve">pa je ovaj sud odredio </w:t>
      </w:r>
      <w:r w:rsidRPr="00CA0661">
        <w:rPr>
          <w:sz w:val="24"/>
          <w:szCs w:val="24"/>
        </w:rPr>
        <w:t>novo ročište radi ispitivanja tražbina</w:t>
      </w:r>
      <w:r w:rsidR="00D70966">
        <w:rPr>
          <w:sz w:val="24"/>
          <w:szCs w:val="24"/>
        </w:rPr>
        <w:t xml:space="preserve"> za dan 18. travnja 2018., </w:t>
      </w:r>
      <w:r w:rsidRPr="00CA0661">
        <w:rPr>
          <w:sz w:val="24"/>
          <w:szCs w:val="24"/>
        </w:rPr>
        <w:t xml:space="preserve"> na kojem </w:t>
      </w:r>
      <w:r w:rsidR="00D70966">
        <w:rPr>
          <w:sz w:val="24"/>
          <w:szCs w:val="24"/>
        </w:rPr>
        <w:t>je ispitao</w:t>
      </w:r>
      <w:r w:rsidRPr="00CA0661">
        <w:rPr>
          <w:sz w:val="24"/>
          <w:szCs w:val="24"/>
        </w:rPr>
        <w:t xml:space="preserve"> navedenu tražbinu,</w:t>
      </w:r>
      <w:r>
        <w:rPr>
          <w:sz w:val="24"/>
          <w:szCs w:val="24"/>
        </w:rPr>
        <w:t xml:space="preserve"> sukladno člancima 34. i 46. SZ-a. </w:t>
      </w:r>
    </w:p>
    <w:p w:rsidRDefault="004C5DF2" w:rsidP="004C5DF2" w:rsidR="004C5D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C5DF2" w:rsidP="004C5DF2" w:rsidR="004C5DF2" w:rsidRPr="00296F5B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477451">
        <w:rPr>
          <w:rFonts w:cs="Times New Roman" w:hAnsi="Times New Roman" w:ascii="Times New Roman"/>
          <w:color w:val="FF0000"/>
          <w:sz w:val="24"/>
          <w:szCs w:val="24"/>
        </w:rPr>
        <w:tab/>
      </w:r>
    </w:p>
    <w:p w:rsidRDefault="004C5DF2" w:rsidP="004C5DF2" w:rsidR="004C5D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Sukladno članku 49 SZ-a (NN 71/15) na </w:t>
      </w:r>
      <w:r w:rsidR="00145CC1">
        <w:rPr>
          <w:rFonts w:cs="Times New Roman" w:hAnsi="Times New Roman" w:ascii="Times New Roman"/>
          <w:sz w:val="24"/>
          <w:szCs w:val="24"/>
        </w:rPr>
        <w:t xml:space="preserve">tom </w:t>
      </w:r>
      <w:r w:rsidRPr="004070E5">
        <w:rPr>
          <w:rFonts w:cs="Times New Roman" w:hAnsi="Times New Roman" w:ascii="Times New Roman"/>
          <w:sz w:val="24"/>
          <w:szCs w:val="24"/>
        </w:rPr>
        <w:t xml:space="preserve">ročištu radi ispitivanja tražbina sud </w:t>
      </w:r>
      <w:r w:rsidR="00145CC1">
        <w:rPr>
          <w:rFonts w:cs="Times New Roman" w:hAnsi="Times New Roman" w:ascii="Times New Roman"/>
          <w:sz w:val="24"/>
          <w:szCs w:val="24"/>
        </w:rPr>
        <w:t>je izradio</w:t>
      </w:r>
      <w:r>
        <w:rPr>
          <w:rFonts w:cs="Times New Roman" w:hAnsi="Times New Roman" w:ascii="Times New Roman"/>
          <w:sz w:val="24"/>
          <w:szCs w:val="24"/>
        </w:rPr>
        <w:t xml:space="preserve"> dopunu tablice vezano za tražbinu vjerovnika </w:t>
      </w:r>
      <w:r w:rsidRPr="00CA0661">
        <w:rPr>
          <w:rFonts w:cs="Times New Roman" w:hAnsi="Times New Roman" w:ascii="Times New Roman"/>
          <w:sz w:val="24"/>
          <w:szCs w:val="24"/>
        </w:rPr>
        <w:t xml:space="preserve">GRAFIČAR TVORNICA VREĆA I TISKARNICA - proizvodnja papirnih vreća i tiskarska djelatnost  d.o.o., OIB: 46342488505, Borovljani 8G, </w:t>
      </w:r>
      <w:r w:rsidR="00145CC1">
        <w:rPr>
          <w:rFonts w:cs="Times New Roman" w:hAnsi="Times New Roman" w:ascii="Times New Roman"/>
          <w:sz w:val="24"/>
          <w:szCs w:val="24"/>
        </w:rPr>
        <w:t>Borovljani, od 23. 08. 2017.</w:t>
      </w:r>
      <w:r>
        <w:rPr>
          <w:rFonts w:cs="Times New Roman" w:hAnsi="Times New Roman" w:ascii="Times New Roman"/>
          <w:sz w:val="24"/>
          <w:szCs w:val="24"/>
        </w:rPr>
        <w:t xml:space="preserve"> koju tražbinu je dužnik priznao. </w:t>
      </w:r>
    </w:p>
    <w:p w:rsidRDefault="004C5DF2" w:rsidP="004C5DF2" w:rsidR="004C5D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7395" w:rsidP="00D70966" w:rsidR="00D70966" w:rsidRPr="001E1D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</w:t>
      </w:r>
      <w:r w:rsidR="004A01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čl. 47. SZ-a </w:t>
      </w:r>
      <w:r w:rsidR="00D70966"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tražbine vjerovnika smatraju </w:t>
      </w:r>
      <w:r w:rsidR="004A01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</w:t>
      </w:r>
      <w:r w:rsidR="00D70966"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utvrđenim ako ih nije osporio dužnik, povjerenik ukoliko je imenovan, a niti drugi vjerovnik, a ukoliko je došlo do osporavanja, sud na parnicu radi utvrđenja tražbina odnosno osnovanosti osporavanja upućuje onu osobu, kako je to propisano odredbom čl. 48., 49. i 50. st. 3. SZ-a.</w:t>
      </w:r>
    </w:p>
    <w:p w:rsidRDefault="00D70966" w:rsidP="00D70966" w:rsidR="00D709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67395" w:rsidP="004A01E6" w:rsidR="00D70966" w:rsidRPr="00DB60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Nitko od </w:t>
      </w:r>
      <w:r w:rsidR="00D70966">
        <w:rPr>
          <w:rFonts w:cs="Times New Roman" w:eastAsia="Times New Roman" w:hAnsi="Times New Roman" w:ascii="Times New Roman"/>
          <w:sz w:val="24"/>
          <w:szCs w:val="24"/>
          <w:lang w:eastAsia="hr-HR"/>
        </w:rPr>
        <w:t>prisutni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</w:t>
      </w:r>
      <w:r w:rsidR="00D7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vjerovnika</w:t>
      </w:r>
      <w:r w:rsidR="00D70966" w:rsidRPr="00AE66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01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tom ročištu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nije osporio</w:t>
      </w:r>
      <w:r w:rsidR="00D70966" w:rsidRPr="00AE66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0966"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tražbinu</w:t>
      </w:r>
      <w:r w:rsidR="00D70966" w:rsidRPr="00AE66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0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="00D70966" w:rsidRPr="00CA0661">
        <w:rPr>
          <w:rFonts w:cs="Times New Roman" w:hAnsi="Times New Roman" w:ascii="Times New Roman"/>
          <w:sz w:val="24"/>
          <w:szCs w:val="24"/>
        </w:rPr>
        <w:t>GRAFIČAR TVORNICA VREĆA I TISKARNICA - proizvodnja papirnih vreća i tiskarska djelatnost  d.o.o., OIB: 46342488505, Borovljani 8G, Borovljani, od 23. 08. 2017., za iznos od 731.112,25 kn</w:t>
      </w:r>
      <w:r w:rsidR="00D70966">
        <w:rPr>
          <w:rFonts w:cs="Times New Roman" w:hAnsi="Times New Roman" w:ascii="Times New Roman"/>
          <w:sz w:val="24"/>
          <w:szCs w:val="24"/>
        </w:rPr>
        <w:t>, tako da ukupno priznata tražbina tog vjerovnika zajedno s tražbinom koja je priznata na prošlom ispitnom ročištu u iznosu od 3.942.926,52 kn, sada iznosi 4.086.687,82 kn (3.942.926,52 + 143.761,30 – radi se o iznosu dospjele tražbine na dan otvaranja predstečajnog postupka)</w:t>
      </w:r>
      <w:r w:rsidR="00D7096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0966" w:rsidP="00D70966" w:rsidR="00D70966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D70966" w:rsidP="00D70966" w:rsidR="00D70966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Isto tako tu tražbinu nije osporio niti povjerenik.</w:t>
      </w:r>
    </w:p>
    <w:p w:rsidRDefault="00D70966" w:rsidP="00D70966" w:rsidR="00D70966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4A01E6" w:rsidP="00D70966" w:rsidR="00D70966" w:rsidRPr="009B2AB6">
      <w:pPr>
        <w:spacing w:lineRule="auto" w:line="240" w:after="0"/>
        <w:ind w:firstLine="709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 obzirom na navedeno, sukladno čl. 50.</w:t>
      </w:r>
      <w:r w:rsidR="00D70966" w:rsidRPr="009B2AB6">
        <w:rPr>
          <w:rFonts w:hAnsi="Times New Roman" w:ascii="Times New Roman"/>
          <w:sz w:val="24"/>
        </w:rPr>
        <w:t xml:space="preserve">SZ-a, </w:t>
      </w:r>
      <w:r>
        <w:rPr>
          <w:rFonts w:hAnsi="Times New Roman" w:ascii="Times New Roman"/>
          <w:sz w:val="24"/>
        </w:rPr>
        <w:t xml:space="preserve">valjalo je riješiti kao u izreci. </w:t>
      </w:r>
    </w:p>
    <w:p w:rsidRDefault="004C5DF2" w:rsidP="00D521C0" w:rsidR="004C5DF2">
      <w:pPr>
        <w:pStyle w:val="Bezproreda"/>
        <w:jc w:val="both"/>
        <w:rPr>
          <w:sz w:val="24"/>
          <w:szCs w:val="24"/>
        </w:rPr>
      </w:pPr>
    </w:p>
    <w:p w:rsidRDefault="004C5DF2" w:rsidP="00D521C0" w:rsidR="004C5DF2" w:rsidRPr="00567110">
      <w:pPr>
        <w:pStyle w:val="Bezproreda"/>
        <w:jc w:val="both"/>
        <w:rPr>
          <w:sz w:val="24"/>
          <w:szCs w:val="24"/>
        </w:rPr>
      </w:pPr>
    </w:p>
    <w:p w:rsidRDefault="00D521C0" w:rsidP="004A01E6" w:rsidR="00D521C0" w:rsidRPr="00567110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2A7F64">
        <w:rPr>
          <w:sz w:val="24"/>
          <w:szCs w:val="24"/>
        </w:rPr>
        <w:t>18. travnja 2018</w:t>
      </w:r>
      <w:r w:rsidRPr="00567110">
        <w:rPr>
          <w:sz w:val="24"/>
          <w:szCs w:val="24"/>
        </w:rPr>
        <w:t>. godine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ab/>
        <w:t xml:space="preserve">                  </w:t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  <w:t xml:space="preserve">                      </w:t>
      </w:r>
      <w:r w:rsidR="000902A3">
        <w:rPr>
          <w:sz w:val="24"/>
          <w:szCs w:val="24"/>
        </w:rPr>
        <w:tab/>
        <w:t xml:space="preserve">            </w:t>
      </w:r>
      <w:r w:rsidRPr="00567110">
        <w:rPr>
          <w:sz w:val="24"/>
          <w:szCs w:val="24"/>
        </w:rPr>
        <w:t xml:space="preserve"> SUDAC:</w:t>
      </w:r>
    </w:p>
    <w:p w:rsidRDefault="000902A3" w:rsidP="00E53D3D" w:rsidR="009C7B90">
      <w:pPr>
        <w:pStyle w:val="Uvuenotijeloteksta"/>
        <w:ind w:firstLine="141" w:left="1983"/>
        <w:jc w:val="right"/>
      </w:pPr>
      <w:r>
        <w:t xml:space="preserve">      Vesna Sremac </w:t>
      </w:r>
      <w:r w:rsidR="00D521C0">
        <w:t>Šoštar</w:t>
      </w:r>
      <w:r w:rsidR="009C7B90">
        <w:t>,v.r.</w:t>
      </w:r>
    </w:p>
    <w:p w:rsidRDefault="009C7B90" w:rsidP="00D338FD" w:rsidR="009C7B90">
      <w:pPr>
        <w:pStyle w:val="Uvuenotijeloteksta"/>
        <w:ind w:firstLine="141" w:left="1983"/>
        <w:jc w:val="right"/>
      </w:pPr>
      <w:r>
        <w:t>Za točnost otpravka</w:t>
      </w:r>
    </w:p>
    <w:p w:rsidRDefault="009C7B90" w:rsidP="002A7F64" w:rsidR="00D521C0" w:rsidRPr="000902A3">
      <w:pPr>
        <w:pStyle w:val="Uvuenotijeloteksta"/>
        <w:ind w:firstLine="141" w:left="1983"/>
        <w:jc w:val="right"/>
      </w:pPr>
      <w:r>
        <w:t>Matea Bizjak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UPUTA O PRAVNOM LIJEKU: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4A01E6" w:rsidP="009C7B90" w:rsidR="004A01E6" w:rsidRPr="000902A3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0902A3" w:rsidR="004A01E6" w:rsidRPr="000902A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2A3" w:rsidP="000902A3" w:rsidR="000902A3">
      <w:pPr>
        <w:spacing w:lineRule="auto" w:line="240" w:after="0"/>
      </w:pPr>
      <w:r>
        <w:separator/>
      </w:r>
    </w:p>
  </w:endnote>
  <w:end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2A3" w:rsidP="000902A3" w:rsidR="000902A3">
      <w:pPr>
        <w:spacing w:lineRule="auto" w:line="240" w:after="0"/>
      </w:pPr>
      <w:r>
        <w:separator/>
      </w:r>
    </w:p>
  </w:footnote>
  <w:foot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48.St-2021/17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7B9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824E6"/>
    <w:rsid w:val="000902A3"/>
    <w:rsid w:val="00145CC1"/>
    <w:rsid w:val="00267395"/>
    <w:rsid w:val="002A7F64"/>
    <w:rsid w:val="004A01E6"/>
    <w:rsid w:val="004C5DF2"/>
    <w:rsid w:val="009C7B90"/>
    <w:rsid w:val="00AF4329"/>
    <w:rsid w:val="00B95733"/>
    <w:rsid w:val="00D521C0"/>
    <w:rsid w:val="00D7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B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B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B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B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B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B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B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B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3129</properties:Characters>
  <properties:Lines>80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2018-04-18T09:37:00Z</dcterms:created>
  <dc:creator>Vesna Sremac Šoštar</dc:creator>
  <cp:lastModifiedBy>Matea Bizjak</cp:lastModifiedBy>
  <cp:lastPrinted>2018-04-18T11:32:00Z</cp:lastPrinted>
  <dcterms:modified xmlns:xsi="http://www.w3.org/2001/XMLSchema-instance" xsi:type="dcterms:W3CDTF">2018-04-18T11:32:00Z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(St-2021-17-DOPUNSKO RJEŠENJE-UTVRĐENE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