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df39" w14:paraId="95bdf39" w:rsidRDefault="008976CA" w:rsidP="008976CA" w:rsidR="008976CA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8976CA" w:rsidP="008976CA" w:rsidR="008976CA">
      <w:pPr>
        <w:pStyle w:val="Bezproreda"/>
      </w:pPr>
      <w:r>
        <w:t>TRGOVAČKI SUD U VARAŽDINU</w:t>
      </w:r>
    </w:p>
    <w:p w:rsidRDefault="008976CA" w:rsidP="008976CA" w:rsidR="008976CA">
      <w:pPr>
        <w:pStyle w:val="Bezproreda"/>
      </w:pPr>
      <w:r>
        <w:t xml:space="preserve">Braće Radića 2                                                                                   </w:t>
      </w:r>
      <w:r>
        <w:t>Poslovni broj: 1 St-71/13</w:t>
      </w:r>
    </w:p>
    <w:p w:rsidRDefault="008976CA" w:rsidP="008976CA" w:rsidR="008976CA">
      <w:pPr>
        <w:jc w:val="center"/>
      </w:pPr>
      <w:r>
        <w:t>O G L A S</w:t>
      </w:r>
    </w:p>
    <w:p w:rsidRDefault="008976CA" w:rsidP="008976CA" w:rsidR="008976CA">
      <w:pPr>
        <w:jc w:val="both"/>
      </w:pPr>
      <w:r>
        <w:tab/>
        <w:t xml:space="preserve">Trgovački sud u Varaždinu, u stečajnom predmetu nad stečajnim dužnikom JM d.o.o. u stečaju, Breznički Hum, 23. listopada 2015. </w:t>
      </w:r>
    </w:p>
    <w:p w:rsidRDefault="008976CA" w:rsidP="008976CA" w:rsidR="008976CA">
      <w:pPr>
        <w:jc w:val="center"/>
      </w:pPr>
      <w:r>
        <w:t>r i j e š i o   j e</w:t>
      </w:r>
    </w:p>
    <w:p w:rsidRDefault="008976CA" w:rsidP="008976CA" w:rsidR="008976CA">
      <w:pPr>
        <w:ind w:firstLine="720"/>
        <w:jc w:val="both"/>
      </w:pPr>
      <w:r>
        <w:t xml:space="preserve">  I. Saziva se skupština vjerovnika u stečajnom postupku nad stečajnim dužnikom JM d.o.o. u stečaju, Breznički Hum, za: </w:t>
      </w:r>
    </w:p>
    <w:p w:rsidRDefault="008976CA" w:rsidP="008976CA" w:rsidR="008976CA" w:rsidRPr="008976CA">
      <w:pPr>
        <w:jc w:val="center"/>
        <w:rPr>
          <w:b/>
        </w:rPr>
      </w:pPr>
      <w:r>
        <w:rPr>
          <w:b/>
        </w:rPr>
        <w:t>10. studenoga 2015. u 10,15 sati</w:t>
      </w:r>
    </w:p>
    <w:p w:rsidRDefault="008976CA" w:rsidP="008976CA" w:rsidR="008976CA">
      <w:pPr>
        <w:ind w:firstLine="708" w:left="708"/>
        <w:jc w:val="center"/>
      </w:pPr>
      <w:r>
        <w:t>u zgradi Trgovačkog suda u Varaždinu, soba 231/II sa sljedećim:</w:t>
      </w:r>
    </w:p>
    <w:p w:rsidRDefault="008976CA" w:rsidP="008976CA" w:rsidR="008976CA">
      <w:pPr>
        <w:jc w:val="center"/>
      </w:pPr>
      <w:r>
        <w:t>dnevnim redom</w:t>
      </w:r>
    </w:p>
    <w:p w:rsidRDefault="008976CA" w:rsidP="008976CA" w:rsidR="008976CA">
      <w:pPr>
        <w:ind w:firstLine="720"/>
        <w:jc w:val="both"/>
      </w:pPr>
      <w:r>
        <w:t xml:space="preserve">        1. Izvješće stečajne upraviteljice o tijeku stečajnog postupka i stanju stečajne mase stečajnog dužnika.</w:t>
      </w:r>
    </w:p>
    <w:p w:rsidRDefault="008976CA" w:rsidP="008976CA" w:rsidR="008976CA">
      <w:pPr>
        <w:ind w:firstLine="720"/>
        <w:jc w:val="both"/>
      </w:pPr>
      <w:r>
        <w:t xml:space="preserve"> II. Na skupštinu vjerovnika pozivaju se:</w:t>
      </w:r>
    </w:p>
    <w:p w:rsidRDefault="008976CA" w:rsidP="008976CA" w:rsidR="008976CA">
      <w:pPr>
        <w:pStyle w:val="Bezproreda"/>
        <w:ind w:left="708"/>
      </w:pPr>
      <w:r>
        <w:t xml:space="preserve">        - vjerovnici s pravom odvojenog namirenja,</w:t>
      </w:r>
    </w:p>
    <w:p w:rsidRDefault="008976CA" w:rsidP="008976CA" w:rsidR="008976CA">
      <w:pPr>
        <w:pStyle w:val="Bezproreda"/>
        <w:ind w:left="708"/>
      </w:pPr>
      <w:r>
        <w:t xml:space="preserve">        - stečajni upravitelj,</w:t>
      </w:r>
    </w:p>
    <w:p w:rsidRDefault="008976CA" w:rsidP="008976CA" w:rsidR="008976CA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  <w:r>
        <w:tab/>
      </w:r>
    </w:p>
    <w:p w:rsidRDefault="008976CA" w:rsidP="008976CA" w:rsidR="008976CA">
      <w:pPr>
        <w:ind w:firstLine="720"/>
      </w:pPr>
      <w:r>
        <w:t>III. Ovo rješenje objavit će se na e-oglasnoj ploči suda.</w:t>
      </w:r>
    </w:p>
    <w:p w:rsidRDefault="008976CA" w:rsidP="008976CA" w:rsidR="008976CA">
      <w:pPr>
        <w:jc w:val="center"/>
      </w:pPr>
      <w:r>
        <w:t>U Varaždinu 23. listopada 2015.</w:t>
      </w:r>
    </w:p>
    <w:p w:rsidRDefault="008976CA" w:rsidP="008976CA" w:rsidR="008976C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8976CA" w:rsidP="008976CA" w:rsidR="008976C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8976CA" w:rsidP="008976CA" w:rsidR="008976CA">
      <w:pPr>
        <w:pStyle w:val="Bezproreda"/>
      </w:pPr>
      <w:r>
        <w:t>UPUTA O PRAVNOM LIJEKU:</w:t>
      </w:r>
    </w:p>
    <w:p w:rsidRDefault="008976CA" w:rsidP="008976CA" w:rsidR="008976CA">
      <w:pPr>
        <w:pStyle w:val="Bezproreda"/>
      </w:pPr>
      <w:r>
        <w:t>Protiv ovoga rješenja nije dopuštena žalba.</w:t>
      </w:r>
    </w:p>
    <w:p w:rsidRDefault="008976CA" w:rsidP="008976CA" w:rsidR="008976CA">
      <w:pPr>
        <w:pStyle w:val="Bezproreda"/>
      </w:pPr>
    </w:p>
    <w:p w:rsidRDefault="008976CA" w:rsidP="008976CA" w:rsidR="008976CA">
      <w:pPr>
        <w:pStyle w:val="Bezproreda"/>
      </w:pPr>
      <w:r>
        <w:t>DNA:</w:t>
      </w:r>
    </w:p>
    <w:p w:rsidRDefault="008976CA" w:rsidP="008976CA" w:rsidR="008976CA">
      <w:pPr>
        <w:pStyle w:val="Bezproreda"/>
      </w:pPr>
      <w:r>
        <w:t xml:space="preserve">e-oglasna ploča </w:t>
      </w:r>
    </w:p>
    <w:p w:rsidRDefault="008976CA" w:rsidP="008976CA" w:rsidR="008976CA">
      <w:pPr>
        <w:pStyle w:val="Bezproreda"/>
      </w:pPr>
    </w:p>
    <w:p w:rsidRDefault="00AE649C" w:rsidP="00FA5B5E" w:rsidR="00AE649C" w:rsidRPr="00B76F3C">
      <w:pPr>
        <w:pStyle w:val="Naslov3"/>
      </w:pPr>
    </w:p>
    <w:p w:rsidRDefault="008976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976CA" w:rsidR="00A21F0D">
      <w:pPr>
        <w:pStyle w:val="SudSjedite"/>
      </w:pPr>
      <w:r>
        <w:tab/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290"/>
    <w:multiLevelType w:val="hybridMultilevel"/>
    <w:tmpl w:val="7F1E4A6A"/>
    <w:lvl w:tplc="304E7D9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6C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5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St-71/2013-54</izvorni_sadrzaj>
    <derivirana_varijabla naziv="DomainObject.Oznaka_1">St-71/2013-54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St-71/2013</izvorni_sadrzaj>
    <derivirana_varijabla naziv="DomainObject.Predmet.OznakaBroj_1">St-71/2013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d.o.o. za trgovinu i ugostiteljstvo</izvorni_sadrzaj>
    <derivirana_varijabla naziv="DomainObject.Predmet.ProtustrankaFormated_1">  JM d.o.o. za trgovinu i ugostiteljstvo</derivirana_varijabla>
  </DomainObject.Predmet.ProtustrankaFormated>
  <DomainObject.Predmet.ProtustrankaFormatedOIB>
    <izvorni_sadrzaj>  JM d.o.o. za trgovinu i ugostiteljstvo, OIB 07184832265</izvorni_sadrzaj>
    <derivirana_varijabla naziv="DomainObject.Predmet.ProtustrankaFormatedOIB_1">  JM d.o.o. za trgovinu i ugostiteljstvo, OIB 07184832265</derivirana_varijabla>
  </DomainObject.Predmet.ProtustrankaFormatedOIB>
  <DomainObject.Predmet.ProtustrankaFormatedWithAdress>
    <izvorni_sadrzaj> JM d.o.o. za trgovinu i ugostiteljstvo,  18, Breznički Hum</izvorni_sadrzaj>
    <derivirana_varijabla naziv="DomainObject.Predmet.ProtustrankaFormatedWithAdress_1"> JM d.o.o. za trgovinu i ugostiteljstvo,  18, Breznički Hum</derivirana_varijabla>
  </DomainObject.Predmet.ProtustrankaFormatedWithAdress>
  <DomainObject.Predmet.ProtustrankaFormatedWithAdressOIB>
    <izvorni_sadrzaj> JM d.o.o. za trgovinu i ugostiteljstvo, OIB 07184832265,  18, Breznički Hum</izvorni_sadrzaj>
    <derivirana_varijabla naziv="DomainObject.Predmet.ProtustrankaFormatedWithAdressOIB_1"> JM d.o.o. za trgovinu i ugostiteljstvo, OIB 07184832265,  18, Breznički Hum</derivirana_varijabla>
  </DomainObject.Predmet.ProtustrankaFormatedWithAdressOIB>
  <DomainObject.Predmet.ProtustrankaWithAdress>
    <izvorni_sadrzaj>JM d.o.o. za trgovinu i ugostiteljstvo  18, Breznički Hum</izvorni_sadrzaj>
    <derivirana_varijabla naziv="DomainObject.Predmet.ProtustrankaWithAdress_1">JM d.o.o. za trgovinu i ugostiteljstvo  18, Breznički Hum</derivirana_varijabla>
  </DomainObject.Predmet.ProtustrankaWithAdress>
  <DomainObject.Predmet.ProtustrankaWithAdressOIB>
    <izvorni_sadrzaj>JM d.o.o. za trgovinu i ugostiteljstvo, OIB 07184832265,  18, Breznički Hum</izvorni_sadrzaj>
    <derivirana_varijabla naziv="DomainObject.Predmet.ProtustrankaWithAdressOIB_1">JM d.o.o. za trgovinu i ugostiteljstvo, OIB 07184832265,  18, Breznički Hum</derivirana_varijabla>
  </DomainObject.Predmet.ProtustrankaWithAdressOIB>
  <DomainObject.Predmet.ProtustrankaNazivFormated>
    <izvorni_sadrzaj>JM d.o.o. za trgovinu i ugostiteljstvo</izvorni_sadrzaj>
    <derivirana_varijabla naziv="DomainObject.Predmet.ProtustrankaNazivFormated_1">JM d.o.o. za trgovinu i ugostiteljstvo</derivirana_varijabla>
  </DomainObject.Predmet.ProtustrankaNazivFormated>
  <DomainObject.Predmet.ProtustrankaNazivFormatedOIB>
    <izvorni_sadrzaj>JM d.o.o. za trgovinu i ugostiteljstvo, OIB 07184832265</izvorni_sadrzaj>
    <derivirana_varijabla naziv="DomainObject.Predmet.ProtustrankaNazivFormatedOIB_1">JM d.o.o. za trgovinu i ugostiteljstvo, OIB 07184832265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JM d.o.o. za trgovinu i ugostiteljstvo</item>
    </izvorni_sadrzaj>
    <derivirana_varijabla naziv="DomainObject.Predmet.ProtuStrankaListFormated_1">
      <item>JM d.o.o. za trgovinu i ugostiteljstvo</item>
    </derivirana_varijabla>
  </DomainObject.Predmet.ProtuStrankaListFormated>
  <DomainObject.Predmet.ProtuStrankaListFormatedOIB>
    <izvorni_sadrzaj>
      <item>JM d.o.o. za trgovinu i ugostiteljstvo, OIB 07184832265</item>
    </izvorni_sadrzaj>
    <derivirana_varijabla naziv="DomainObject.Predmet.ProtuStrankaListFormatedOIB_1">
      <item>JM d.o.o. za trgovinu i ugostiteljstvo, OIB 07184832265</item>
    </derivirana_varijabla>
  </DomainObject.Predmet.ProtuStrankaListFormatedOIB>
  <DomainObject.Predmet.ProtuStrankaListFormatedWithAdress>
    <izvorni_sadrzaj>
      <item>JM d.o.o. za trgovinu i ugostiteljstvo,  18, Breznički Hum</item>
    </izvorni_sadrzaj>
    <derivirana_varijabla naziv="DomainObject.Predmet.ProtuStrankaListFormatedWithAdress_1">
      <item>JM d.o.o. za trgovinu i ugostiteljstvo,  18, Breznički Hum</item>
    </derivirana_varijabla>
  </DomainObject.Predmet.ProtuStrankaListFormatedWithAdress>
  <DomainObject.Predmet.ProtuStrankaListFormatedWithAdressOIB>
    <izvorni_sadrzaj>
      <item>JM d.o.o. za trgovinu i ugostiteljstvo, OIB 07184832265,  18, Breznički Hum</item>
    </izvorni_sadrzaj>
    <derivirana_varijabla naziv="DomainObject.Predmet.ProtuStrankaListFormatedWithAdressOIB_1">
      <item>JM d.o.o. za trgovinu i ugostiteljstvo, OIB 07184832265,  18, Breznički Hum</item>
    </derivirana_varijabla>
  </DomainObject.Predmet.ProtuStrankaListFormatedWithAdressOIB>
  <DomainObject.Predmet.ProtuStrankaListNazivFormated>
    <izvorni_sadrzaj>
      <item>JM d.o.o. za trgovinu i ugostiteljstvo</item>
    </izvorni_sadrzaj>
    <derivirana_varijabla naziv="DomainObject.Predmet.ProtuStrankaListNazivFormated_1">
      <item>JM d.o.o. za trgovinu i ugostiteljstvo</item>
    </derivirana_varijabla>
  </DomainObject.Predmet.ProtuStrankaListNazivFormated>
  <DomainObject.Predmet.ProtuStrankaListNazivFormatedOIB>
    <izvorni_sadrzaj>
      <item>JM d.o.o. za trgovinu i ugostiteljstvo, OIB 07184832265</item>
    </izvorni_sadrzaj>
    <derivirana_varijabla naziv="DomainObject.Predmet.ProtuStrankaListNazivFormatedOIB_1">
      <item>JM d.o.o. za trgovinu i ugostiteljstvo, OIB 07184832265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St-71/2013-54</izvorni_sadrzaj>
    <derivirana_varijabla naziv="DomainObject.PoslovniBrojDokumenta_1">St-71/2013-54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JM d.o.o. za trgovinu i ugostiteljstvo</izvorni_sadrzaj>
    <derivirana_varijabla naziv="DomainObject.Predmet.ProtustrankaIDrugi_1">JM d.o.o. za trgovinu i ugostiteljstvo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JM d.o.o. za trgovinu i ugostiteljstvo, OIB 07184832265,  18, Breznički Hum</izvorni_sadrzaj>
    <derivirana_varijabla naziv="DomainObject.Predmet.ProtustrankaIDrugiAdressOIB_1">JM d.o.o. za trgovinu i ugostiteljstvo, OIB 07184832265,  18, Breznički Hum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JM d.o.o. za trgovinu i ugostiteljstvo</item>
      <item>Katarina Conar-Brod</item>
    </izvorni_sadrzaj>
    <derivirana_varijabla naziv="DomainObject.Predmet.SudioniciListNaziv_1">
      <item>FINANCIJSKA AGENCIJA / REGIONALNI CENTAR ZAGREB NAGODBENO VIJEĆE</item>
      <item>JM d.o.o. za trgovinu i ugostiteljstvo</item>
      <item>Katarina Conar-Brod</item>
    </derivirana_varijabla>
  </DomainObject.Predmet.SudioniciListNaziv>
  <DomainObject.Predmet.SudioniciListAdressOIB>
    <izvorni_sadrzaj>
      <item>FINANCIJSKA AGENCIJA / REGIONALNI CENTAR ZAGREB NAGODBENO VIJEĆE, Albrechtova 42,10000 Zagreb</item>
      <item>JM d.o.o. za trgovinu i ugostiteljstvo, OIB 07184832265,  18,Breznički Hum</item>
      <item>Katarina Conar-Brod, OIB 45444178361, Juraja Križanića 92,42000 Varaždin</item>
    </izvorni_sadrzaj>
    <derivirana_varijabla naziv="DomainObject.Predmet.SudioniciListAdressOIB_1">
      <item>FINANCIJSKA AGENCIJA / REGIONALNI CENTAR ZAGREB NAGODBENO VIJEĆE, Albrechtova 42,10000 Zagreb</item>
      <item>JM d.o.o. za trgovinu i ugostiteljstvo, OIB 07184832265,  18,Breznički Hum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61D75-C039-412D-9CD4-42458C3E0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763</properties:Characters>
  <properties:Lines>31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2015-10-23T09:38:00Z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St-71/2013-54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