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fba1" w14:paraId="a3ffba1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C6DBB">
        <w:rPr>
          <w:rFonts w:cs="Times New Roman" w:hAnsi="Times New Roman" w:ascii="Times New Roman"/>
          <w:b/>
          <w:sz w:val="24"/>
          <w:szCs w:val="24"/>
        </w:rPr>
        <w:t>9 St-118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C6DBB">
        <w:rPr>
          <w:rFonts w:cs="Times New Roman" w:hAnsi="Times New Roman" w:ascii="Times New Roman"/>
          <w:sz w:val="24"/>
          <w:szCs w:val="24"/>
        </w:rPr>
        <w:t xml:space="preserve">STOLISNIK, poljoprivredna zadruga za proizvodnju i usluge, iz Knina, Ivana Meštrovića 27, OIB: </w:t>
      </w:r>
      <w:r w:rsidR="005C6DBB" w:rsidRPr="005C6DBB">
        <w:rPr>
          <w:rFonts w:cs="Times New Roman" w:hAnsi="Times New Roman" w:ascii="Times New Roman"/>
          <w:sz w:val="24"/>
          <w:szCs w:val="24"/>
        </w:rPr>
        <w:t>40338063832</w:t>
      </w:r>
      <w:r w:rsidR="00F509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5C6DBB">
        <w:rPr>
          <w:rFonts w:cs="Times New Roman" w:hAnsi="Times New Roman" w:ascii="Times New Roman"/>
          <w:sz w:val="24"/>
          <w:szCs w:val="24"/>
        </w:rPr>
        <w:t xml:space="preserve"> STOLISNIK, poljoprivredna zadruga za proizvodnju i usluge, iz Knina, Ivana Meštrovića 27, OIB: </w:t>
      </w:r>
      <w:r w:rsidR="005C6DBB" w:rsidRPr="005C6DBB">
        <w:rPr>
          <w:rFonts w:cs="Times New Roman" w:hAnsi="Times New Roman" w:ascii="Times New Roman"/>
          <w:sz w:val="24"/>
          <w:szCs w:val="24"/>
        </w:rPr>
        <w:t>40338063832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5C6DBB">
        <w:rPr>
          <w:rFonts w:cs="Times New Roman" w:hAnsi="Times New Roman" w:ascii="Times New Roman"/>
          <w:sz w:val="24"/>
          <w:szCs w:val="24"/>
        </w:rPr>
        <w:t>27.521,61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5C6DBB">
        <w:rPr>
          <w:rFonts w:cs="Times New Roman" w:hAnsi="Times New Roman" w:ascii="Times New Roman"/>
          <w:sz w:val="24"/>
          <w:szCs w:val="24"/>
        </w:rPr>
        <w:t>Josip Grizelj iz Knina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</w:t>
      </w:r>
      <w:r w:rsidR="004933B6">
        <w:rPr>
          <w:rFonts w:cs="Times New Roman" w:hAnsi="Times New Roman" w:ascii="Times New Roman"/>
          <w:sz w:val="24"/>
          <w:szCs w:val="24"/>
        </w:rPr>
        <w:t>del 05, poziv</w:t>
      </w:r>
      <w:r w:rsidR="005C6DBB">
        <w:rPr>
          <w:rFonts w:cs="Times New Roman" w:hAnsi="Times New Roman" w:ascii="Times New Roman"/>
          <w:sz w:val="24"/>
          <w:szCs w:val="24"/>
        </w:rPr>
        <w:t xml:space="preserve"> na broj 221-118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C6DBB">
        <w:rPr>
          <w:rFonts w:cs="Times New Roman" w:hAnsi="Times New Roman" w:ascii="Times New Roman"/>
          <w:sz w:val="24"/>
          <w:szCs w:val="24"/>
        </w:rPr>
        <w:t>Josip Grizelj iz Knina, Ivana Meštrovića 27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21459D"/>
    <w:rsid w:val="004933B6"/>
    <w:rsid w:val="005A5CC4"/>
    <w:rsid w:val="005C6DBB"/>
    <w:rsid w:val="0068652F"/>
    <w:rsid w:val="00D92584"/>
    <w:rsid w:val="00DC7C20"/>
    <w:rsid w:val="00E30E6A"/>
    <w:rsid w:val="00F5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7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C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C2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C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C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7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C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C2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C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C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STOLISNIK, poljoprivredna zadruga za proizvodnju i usluge</izvorni_sadrzaj>
    <derivirana_varijabla naziv="DomainObject.Predmet.ProtustrankaFormated_1">  STOLISNIK, poljoprivredna zadruga za proizvodnju i usluge</derivirana_varijabla>
  </DomainObject.Predmet.ProtustrankaFormated>
  <DomainObject.Predmet.ProtustrankaFormatedOIB>
    <izvorni_sadrzaj>  STOLISNIK, poljoprivredna zadruga za proizvodnju i usluge, OIB 40338063832</izvorni_sadrzaj>
    <derivirana_varijabla naziv="DomainObject.Predmet.ProtustrankaFormatedOIB_1">  STOLISNIK, poljoprivredna zadruga za proizvodnju i usluge, OIB 40338063832</derivirana_varijabla>
  </DomainObject.Predmet.ProtustrankaFormatedOIB>
  <DomainObject.Predmet.ProtustrankaFormatedWithAdress>
    <izvorni_sadrzaj> STOLISNIK, poljoprivredna zadruga za proizvodnju i usluge, Ivana Meštrovića 27 , 22300 Knin</izvorni_sadrzaj>
    <derivirana_varijabla naziv="DomainObject.Predmet.ProtustrankaFormatedWithAdress_1"> STOLISNIK, poljoprivredna zadruga za proizvodnju i usluge, Ivana Meštrovića 27 , 22300 Knin</derivirana_varijabla>
  </DomainObject.Predmet.ProtustrankaFormatedWithAdress>
  <DomainObject.Predmet.ProtustrankaFormatedWithAdressOIB>
    <izvorni_sadrzaj> STOLISNIK, poljoprivredna zadruga za proizvodnju i usluge, OIB 40338063832, Ivana Meštrovića 27 , 22300 Knin</izvorni_sadrzaj>
    <derivirana_varijabla naziv="DomainObject.Predmet.ProtustrankaFormatedWithAdressOIB_1"> STOLISNIK, poljoprivredna zadruga za proizvodnju i usluge, OIB 40338063832, Ivana Meštrovića 27 , 22300 Knin</derivirana_varijabla>
  </DomainObject.Predmet.ProtustrankaFormatedWithAdressOIB>
  <DomainObject.Predmet.ProtustrankaWithAdress>
    <izvorni_sadrzaj>STOLISNIK, poljoprivredna zadruga za proizvodnju i usluge Ivana Meštrovića 27 , 22300 Knin</izvorni_sadrzaj>
    <derivirana_varijabla naziv="DomainObject.Predmet.ProtustrankaWithAdress_1">STOLISNIK, poljoprivredna zadruga za proizvodnju i usluge Ivana Meštrovića 27 , 22300 Knin</derivirana_varijabla>
  </DomainObject.Predmet.ProtustrankaWithAdress>
  <DomainObject.Predmet.ProtustrankaWithAdressOIB>
    <izvorni_sadrzaj>STOLISNIK, poljoprivredna zadruga za proizvodnju i usluge, OIB 40338063832, Ivana Meštrovića 27 , 22300 Knin</izvorni_sadrzaj>
    <derivirana_varijabla naziv="DomainObject.Predmet.ProtustrankaWithAdressOIB_1">STOLISNIK, poljoprivredna zadruga za proizvodnju i usluge, OIB 40338063832, Ivana Meštrovića 27 , 22300 Knin</derivirana_varijabla>
  </DomainObject.Predmet.ProtustrankaWithAdressOIB>
  <DomainObject.Predmet.ProtustrankaNazivFormated>
    <izvorni_sadrzaj>STOLISNIK, poljoprivredna zadruga za proizvodnju i usluge</izvorni_sadrzaj>
    <derivirana_varijabla naziv="DomainObject.Predmet.ProtustrankaNazivFormated_1">STOLISNIK, poljoprivredna zadruga za proizvodnju i usluge</derivirana_varijabla>
  </DomainObject.Predmet.ProtustrankaNazivFormated>
  <DomainObject.Predmet.ProtustrankaNazivFormatedOIB>
    <izvorni_sadrzaj>STOLISNIK, poljoprivredna zadruga za proizvodnju i usluge, OIB 40338063832</izvorni_sadrzaj>
    <derivirana_varijabla naziv="DomainObject.Predmet.ProtustrankaNazivFormatedOIB_1">STOLISNIK, poljoprivredna zadruga za proizvodnju i usluge, OIB 40338063832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STOLISNIK, poljoprivredna zadruga za proizvodnju i usluge</item>
    </izvorni_sadrzaj>
    <derivirana_varijabla naziv="DomainObject.Predmet.ProtuStrankaListFormated_1">
      <item>STOLISNIK, poljoprivredna zadruga za proizvodnju i usluge</item>
    </derivirana_varijabla>
  </DomainObject.Predmet.ProtuStrankaListFormated>
  <DomainObject.Predmet.ProtuStrankaListFormatedOIB>
    <izvorni_sadrzaj>
      <item>STOLISNIK, poljoprivredna zadruga za proizvodnju i usluge, OIB 40338063832</item>
    </izvorni_sadrzaj>
    <derivirana_varijabla naziv="DomainObject.Predmet.ProtuStrankaListFormatedOIB_1">
      <item>STOLISNIK, poljoprivredna zadruga za proizvodnju i usluge, OIB 40338063832</item>
    </derivirana_varijabla>
  </DomainObject.Predmet.ProtuStrankaListFormatedOIB>
  <DomainObject.Predmet.ProtuStrankaListFormatedWithAdress>
    <izvorni_sadrzaj>
      <item>STOLISNIK, poljoprivredna zadruga za proizvodnju i usluge, Ivana Meštrovića 27 , 22300 Knin</item>
    </izvorni_sadrzaj>
    <derivirana_varijabla naziv="DomainObject.Predmet.ProtuStrankaListFormatedWithAdress_1">
      <item>STOLISNIK, poljoprivredna zadruga za proizvodnju i usluge, Ivana Meštrovića 27 , 22300 Knin</item>
    </derivirana_varijabla>
  </DomainObject.Predmet.ProtuStrankaListFormatedWithAdress>
  <DomainObject.Predmet.ProtuStrankaListFormatedWithAdressOIB>
    <izvorni_sadrzaj>
      <item>STOLISNIK, poljoprivredna zadruga za proizvodnju i usluge, OIB 40338063832, Ivana Meštrovića 27 , 22300 Knin</item>
    </izvorni_sadrzaj>
    <derivirana_varijabla naziv="DomainObject.Predmet.ProtuStrankaListFormatedWithAdressOIB_1">
      <item>STOLISNIK, poljoprivredna zadruga za proizvodnju i usluge, OIB 40338063832, Ivana Meštrovića 27 , 22300 Knin</item>
    </derivirana_varijabla>
  </DomainObject.Predmet.ProtuStrankaListFormatedWithAdressOIB>
  <DomainObject.Predmet.ProtuStrankaListNazivFormated>
    <izvorni_sadrzaj>
      <item>STOLISNIK, poljoprivredna zadruga za proizvodnju i usluge</item>
    </izvorni_sadrzaj>
    <derivirana_varijabla naziv="DomainObject.Predmet.ProtuStrankaListNazivFormated_1">
      <item>STOLISNIK, poljoprivredna zadruga za proizvodnju i usluge</item>
    </derivirana_varijabla>
  </DomainObject.Predmet.ProtuStrankaListNazivFormated>
  <DomainObject.Predmet.ProtuStrankaListNazivFormatedOIB>
    <izvorni_sadrzaj>
      <item>STOLISNIK, poljoprivredna zadruga za proizvodnju i usluge, OIB 40338063832</item>
    </izvorni_sadrzaj>
    <derivirana_varijabla naziv="DomainObject.Predmet.ProtuStrankaListNazivFormatedOIB_1">
      <item>STOLISNIK, poljoprivredna zadruga za proizvodnju i usluge, OIB 40338063832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STOLISNIK, poljoprivredna zadruga za proizvodnju i usluge</izvorni_sadrzaj>
    <derivirana_varijabla naziv="DomainObject.Predmet.ProtustrankaIDrugi_1">STOLISNIK, poljoprivredna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STOLISNIK, poljoprivredna zadruga za proizvodnju i usluge, OIB 40338063832, Ivana Meštrovića 27 , 22300 Knin</izvorni_sadrzaj>
    <derivirana_varijabla naziv="DomainObject.Predmet.ProtustrankaIDrugiAdressOIB_1">STOLISNIK, poljoprivredna zadruga za proizvodnju i usluge, OIB 40338063832, Ivana Meštrovića 27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STOLISNIK, poljoprivredna zadruga za proizvodnju i usluge</item>
    </izvorni_sadrzaj>
    <derivirana_varijabla naziv="DomainObject.Predmet.SudioniciListNaziv_1">
      <item>FINA - Podružnica Šibenik</item>
      <item>STOLISNIK, poljoprivredna zadruga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STOLISNIK, poljoprivredna zadruga za proizvodnju i usluge, OIB 40338063832, Ivana Meštrovića 27 ,22300 Knin</item>
    </izvorni_sadrzaj>
    <derivirana_varijabla naziv="DomainObject.Predmet.SudioniciListAdressOIB_1">
      <item>FINA - Podružnica Šibenik, OIB 85821130368, Perivoj L. Marune 1,22000 Šibenik</item>
      <item>STOLISNIK, poljoprivredna zadruga za proizvodnju i usluge, OIB 40338063832, Ivana Meštrovića 27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40338063832</item>
    </izvorni_sadrzaj>
    <derivirana_varijabla naziv="DomainObject.Predmet.SudioniciListNazivOIB_1">
      <item>, OIB 85821130368</item>
      <item>, OIB 40338063832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2253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2016-02-01T13:10:00Z</dcterms:created>
  <dc:creator>Marina Gulin</dc:creator>
  <cp:lastModifiedBy>Marina Gulin</cp:lastModifiedBy>
  <cp:lastPrinted>2016-02-01T13:01:00Z</cp:lastPrinted>
  <dcterms:modified xmlns:xsi="http://www.w3.org/2001/XMLSchema-instance" xsi:type="dcterms:W3CDTF">2016-02-01T13:13:00Z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