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6f33" w14:paraId="07c6f33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635294">
        <w:t>DRAGOMIR INTERNATIONAL j.d.o.o. za prijevoz i usluge, OIB: 32467440576, MBS: 080993426, Zagreb, Ulica Ante Jakšića 47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635294">
        <w:t>DRAGOMIR INTERNATIONAL j.d.o.o. za prijevoz i usluge, OIB: 32467440576, MBS: 080993426, Zagreb, Ulica Ante Jakšića 47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03A93">
        <w:t>Zoran Ostović</w:t>
      </w:r>
      <w:r w:rsidR="00CD5B58">
        <w:t xml:space="preserve">, OIB: </w:t>
      </w:r>
      <w:r w:rsidR="00703A93">
        <w:t>14973076805</w:t>
      </w:r>
      <w:r w:rsidR="00CD5B58">
        <w:t xml:space="preserve">, </w:t>
      </w:r>
      <w:r w:rsidR="00703A93">
        <w:t>Velika Gorica, Šibenska 19.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902821" w:rsidR="00902821">
      <w:pPr>
        <w:pStyle w:val="Tijeloteksta"/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635294">
        <w:t>DRAGOMIR INTERNATIONAL j.d.o.o. za prijevoz i usluge, OIB: 32467440576, MBS: 080993426, Zagreb, Ulica Ante Jakšića 47.</w:t>
      </w:r>
    </w:p>
    <w:p w:rsidRDefault="00635294" w:rsidP="00902821" w:rsidR="00635294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253E6B">
        <w:rPr>
          <w:bCs/>
        </w:rPr>
        <w:t>30. studenoga 2017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BE0631">
        <w:rPr>
          <w:bCs/>
        </w:rPr>
        <w:t>7-01/04, Ur.broj: 04-06-17</w:t>
      </w:r>
      <w:r w:rsidRPr="0081735B">
        <w:rPr>
          <w:bCs/>
        </w:rPr>
        <w:t>-</w:t>
      </w:r>
      <w:r w:rsidR="00BE0631">
        <w:rPr>
          <w:bCs/>
        </w:rPr>
        <w:t>5803</w:t>
      </w:r>
      <w:r w:rsidRPr="0081735B">
        <w:rPr>
          <w:bCs/>
        </w:rPr>
        <w:t xml:space="preserve"> od </w:t>
      </w:r>
      <w:r w:rsidR="00BE0631">
        <w:rPr>
          <w:bCs/>
        </w:rPr>
        <w:t>28. studenoga 2017</w:t>
      </w:r>
      <w:r w:rsidRPr="0081735B">
        <w:rPr>
          <w:bCs/>
        </w:rPr>
        <w:t xml:space="preserve">. nad stečajnim dužnikom </w:t>
      </w:r>
      <w:r w:rsidR="00635294">
        <w:t>DRAGOMIR INTERNATIONAL j.d.o.o. za prijevoz i usluge, OIB: 32467440576, MBS: 080993426, Zagreb, Ulica Ante Jakšića 47.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>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</w:t>
      </w:r>
      <w:r w:rsidR="00A02A8F">
        <w:t>315</w:t>
      </w:r>
      <w:r>
        <w:t>/2018-</w:t>
      </w:r>
      <w:r w:rsidR="00A02A8F">
        <w:t>3</w:t>
      </w:r>
      <w:r>
        <w:t>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20.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328" w:rsidP="005C2CD1" w:rsidR="000D1328">
      <w:r>
        <w:separator/>
      </w:r>
    </w:p>
  </w:endnote>
  <w:endnote w:id="0" w:type="continuationSeparator">
    <w:p w:rsidRDefault="000D1328" w:rsidP="005C2CD1" w:rsidR="000D1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328" w:rsidP="005C2CD1" w:rsidR="000D1328">
      <w:r>
        <w:separator/>
      </w:r>
    </w:p>
  </w:footnote>
  <w:footnote w:id="0" w:type="continuationSeparator">
    <w:p w:rsidRDefault="000D1328" w:rsidP="005C2CD1" w:rsidR="000D1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DBD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B37516">
          <w:t>3</w:t>
        </w:r>
        <w:r w:rsidR="00635294">
          <w:t>15</w:t>
        </w:r>
        <w:r w:rsidR="008D4581">
          <w:t>/201</w:t>
        </w:r>
        <w:r w:rsidR="009963EC">
          <w:t>8</w:t>
        </w:r>
        <w:r w:rsidR="008D4581">
          <w:t>-</w:t>
        </w:r>
        <w:r w:rsidR="009709B1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B37516">
      <w:t>3</w:t>
    </w:r>
    <w:r w:rsidR="00635294">
      <w:t>15</w:t>
    </w:r>
    <w:r w:rsidR="00071A4C">
      <w:t>/201</w:t>
    </w:r>
    <w:r w:rsidR="009963EC">
      <w:t>8</w:t>
    </w:r>
    <w:r w:rsidR="00071A4C">
      <w:t>-</w:t>
    </w:r>
    <w:r w:rsidR="009709B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D1328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53E6B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0E17"/>
    <w:rsid w:val="00613D0A"/>
    <w:rsid w:val="006320C7"/>
    <w:rsid w:val="00632865"/>
    <w:rsid w:val="00633654"/>
    <w:rsid w:val="0063529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3A93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09B1"/>
    <w:rsid w:val="00971220"/>
    <w:rsid w:val="00977DFA"/>
    <w:rsid w:val="00980E4D"/>
    <w:rsid w:val="00990DB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2A8F"/>
    <w:rsid w:val="00A07CA2"/>
    <w:rsid w:val="00A10590"/>
    <w:rsid w:val="00A115B3"/>
    <w:rsid w:val="00A247C1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3849"/>
    <w:rsid w:val="00B17061"/>
    <w:rsid w:val="00B17326"/>
    <w:rsid w:val="00B24B41"/>
    <w:rsid w:val="00B3448E"/>
    <w:rsid w:val="00B37516"/>
    <w:rsid w:val="00B706CB"/>
    <w:rsid w:val="00B7644F"/>
    <w:rsid w:val="00B82540"/>
    <w:rsid w:val="00B95B20"/>
    <w:rsid w:val="00B97428"/>
    <w:rsid w:val="00BA45F5"/>
    <w:rsid w:val="00BB6169"/>
    <w:rsid w:val="00BD7DCD"/>
    <w:rsid w:val="00BE0631"/>
    <w:rsid w:val="00BE0AFD"/>
    <w:rsid w:val="00BE126A"/>
    <w:rsid w:val="00BE33FF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1768A"/>
    <w:rsid w:val="00D212DB"/>
    <w:rsid w:val="00D23251"/>
    <w:rsid w:val="00D24D2F"/>
    <w:rsid w:val="00D27F5C"/>
    <w:rsid w:val="00D35F74"/>
    <w:rsid w:val="00D4077E"/>
    <w:rsid w:val="00D767D0"/>
    <w:rsid w:val="00D7681E"/>
    <w:rsid w:val="00D87014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 po čl.11 Zakona o sudovima</izvorni_sadrzaj>
    <derivirana_varijabla naziv="DomainObject.Predmet.PrimjedbaSuca_1">ustup  po čl.11 Zakona o sudovima</derivirana_varijabla>
  </DomainObject.Predmet.PrimjedbaSuca>
  <DomainObject.Predmet.ProtustrankaFormated>
    <izvorni_sadrzaj>  DRAGOMIR INTERNATIONAL j.d.o.o. za prijevoz i usluge</izvorni_sadrzaj>
    <derivirana_varijabla naziv="DomainObject.Predmet.ProtustrankaFormated_1">  DRAGOMIR INTERNATIONAL j.d.o.o. za prijevoz i usluge</derivirana_varijabla>
  </DomainObject.Predmet.ProtustrankaFormated>
  <DomainObject.Predmet.ProtustrankaFormatedOIB>
    <izvorni_sadrzaj>  DRAGOMIR INTERNATIONAL j.d.o.o. za prijevoz i usluge, OIB 32467440576</izvorni_sadrzaj>
    <derivirana_varijabla naziv="DomainObject.Predmet.ProtustrankaFormatedOIB_1">  DRAGOMIR INTERNATIONAL j.d.o.o. za prijevoz i usluge, OIB 32467440576</derivirana_varijabla>
  </DomainObject.Predmet.ProtustrankaFormatedOIB>
  <DomainObject.Predmet.ProtustrankaFormatedWithAdress>
    <izvorni_sadrzaj> DRAGOMIR INTERNATIONAL j.d.o.o. za prijevoz i usluge, Ulica Ante Jakšića 47, 10000 Zagreb</izvorni_sadrzaj>
    <derivirana_varijabla naziv="DomainObject.Predmet.ProtustrankaFormatedWithAdress_1"> DRAGOMIR INTERNATIONAL j.d.o.o. za prijevoz i usluge, Ulica Ante Jakšića 47, 10000 Zagreb</derivirana_varijabla>
  </DomainObject.Predmet.ProtustrankaFormatedWithAdress>
  <DomainObject.Predmet.ProtustrankaFormatedWithAdressOIB>
    <izvorni_sadrzaj> DRAGOMIR INTERNATIONAL j.d.o.o. za prijevoz i usluge, OIB 32467440576, Ulica Ante Jakšića 47, 10000 Zagreb</izvorni_sadrzaj>
    <derivirana_varijabla naziv="DomainObject.Predmet.ProtustrankaFormatedWithAdressOIB_1"> DRAGOMIR INTERNATIONAL j.d.o.o. za prijevoz i usluge, OIB 32467440576, Ulica Ante Jakšića 47, 10000 Zagreb</derivirana_varijabla>
  </DomainObject.Predmet.ProtustrankaFormatedWithAdressOIB>
  <DomainObject.Predmet.ProtustrankaWithAdress>
    <izvorni_sadrzaj>DRAGOMIR INTERNATIONAL j.d.o.o. za prijevoz i usluge Ulica Ante Jakšića 47, 10000 Zagreb</izvorni_sadrzaj>
    <derivirana_varijabla naziv="DomainObject.Predmet.ProtustrankaWithAdress_1">DRAGOMIR INTERNATIONAL j.d.o.o. za prijevoz i usluge Ulica Ante Jakšića 47, 10000 Zagreb</derivirana_varijabla>
  </DomainObject.Predmet.ProtustrankaWithAdress>
  <DomainObject.Predmet.ProtustrankaWithAdressOIB>
    <izvorni_sadrzaj>DRAGOMIR INTERNATIONAL j.d.o.o. za prijevoz i usluge, OIB 32467440576, Ulica Ante Jakšića 47, 10000 Zagreb</izvorni_sadrzaj>
    <derivirana_varijabla naziv="DomainObject.Predmet.ProtustrankaWithAdressOIB_1">DRAGOMIR INTERNATIONAL j.d.o.o. za prijevoz i usluge, OIB 32467440576, Ulica Ante Jakšića 47, 10000 Zagreb</derivirana_varijabla>
  </DomainObject.Predmet.ProtustrankaWithAdressOIB>
  <DomainObject.Predmet.ProtustrankaNazivFormated>
    <izvorni_sadrzaj>DRAGOMIR INTERNATIONAL j.d.o.o. za prijevoz i usluge</izvorni_sadrzaj>
    <derivirana_varijabla naziv="DomainObject.Predmet.ProtustrankaNazivFormated_1">DRAGOMIR INTERNATIONAL j.d.o.o. za prijevoz i usluge</derivirana_varijabla>
  </DomainObject.Predmet.ProtustrankaNazivFormated>
  <DomainObject.Predmet.ProtustrankaNazivFormatedOIB>
    <izvorni_sadrzaj>DRAGOMIR INTERNATIONAL j.d.o.o. za prijevoz i usluge, OIB 32467440576</izvorni_sadrzaj>
    <derivirana_varijabla naziv="DomainObject.Predmet.ProtustrankaNazivFormatedOIB_1">DRAGOMIR INTERNATIONAL j.d.o.o. za prijevoz i usluge, OIB 32467440576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DRAGOMIR INTERNATIONAL j.d.o.o. za prijevoz i usluge</item>
    </izvorni_sadrzaj>
    <derivirana_varijabla naziv="DomainObject.Predmet.ProtuStrankaListFormated_1">
      <item>DRAGOMIR INTERNATIONAL j.d.o.o. za prijevoz i usluge</item>
    </derivirana_varijabla>
  </DomainObject.Predmet.ProtuStrankaListFormated>
  <DomainObject.Predmet.ProtuStrankaListFormatedOIB>
    <izvorni_sadrzaj>
      <item>DRAGOMIR INTERNATIONAL j.d.o.o. za prijevoz i usluge, OIB 32467440576</item>
    </izvorni_sadrzaj>
    <derivirana_varijabla naziv="DomainObject.Predmet.ProtuStrankaListFormatedOIB_1">
      <item>DRAGOMIR INTERNATIONAL j.d.o.o. za prijevoz i usluge, OIB 32467440576</item>
    </derivirana_varijabla>
  </DomainObject.Predmet.ProtuStrankaListFormatedOIB>
  <DomainObject.Predmet.ProtuStrankaListFormatedWithAdress>
    <izvorni_sadrzaj>
      <item>DRAGOMIR INTERNATIONAL j.d.o.o. za prijevoz i usluge, Ulica Ante Jakšića 47, 10000 Zagreb</item>
    </izvorni_sadrzaj>
    <derivirana_varijabla naziv="DomainObject.Predmet.ProtuStrankaListFormatedWithAdress_1">
      <item>DRAGOMIR INTERNATIONAL j.d.o.o. za prijevoz i usluge, Ulica Ante Jakšića 47, 10000 Zagreb</item>
    </derivirana_varijabla>
  </DomainObject.Predmet.ProtuStrankaListFormatedWithAdress>
  <DomainObject.Predmet.ProtuStrankaListFormatedWithAdressOIB>
    <izvorni_sadrzaj>
      <item>DRAGOMIR INTERNATIONAL j.d.o.o. za prijevoz i usluge, OIB 32467440576, Ulica Ante Jakšića 47, 10000 Zagreb</item>
    </izvorni_sadrzaj>
    <derivirana_varijabla naziv="DomainObject.Predmet.ProtuStrankaListFormatedWithAdressOIB_1">
      <item>DRAGOMIR INTERNATIONAL j.d.o.o. za prijevoz i usluge, OIB 32467440576, Ulica Ante Jakšića 47, 10000 Zagreb</item>
    </derivirana_varijabla>
  </DomainObject.Predmet.ProtuStrankaListFormatedWithAdressOIB>
  <DomainObject.Predmet.ProtuStrankaListNazivFormated>
    <izvorni_sadrzaj>
      <item>DRAGOMIR INTERNATIONAL j.d.o.o. za prijevoz i usluge</item>
    </izvorni_sadrzaj>
    <derivirana_varijabla naziv="DomainObject.Predmet.ProtuStrankaListNazivFormated_1">
      <item>DRAGOMIR INTERNATIONAL j.d.o.o. za prijevoz i usluge</item>
    </derivirana_varijabla>
  </DomainObject.Predmet.ProtuStrankaListNazivFormated>
  <DomainObject.Predmet.ProtuStrankaListNazivFormatedOIB>
    <izvorni_sadrzaj>
      <item>DRAGOMIR INTERNATIONAL j.d.o.o. za prijevoz i usluge, OIB 32467440576</item>
    </izvorni_sadrzaj>
    <derivirana_varijabla naziv="DomainObject.Predmet.ProtuStrankaListNazivFormatedOIB_1">
      <item>DRAGOMIR INTERNATIONAL j.d.o.o. za prijevoz i usluge, OIB 32467440576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DRAGOMIR INTERNATIONAL j.d.o.o. za prijevoz i usluge</izvorni_sadrzaj>
    <derivirana_varijabla naziv="DomainObject.Predmet.ProtustrankaIDrugi_1">DRAGOMIR INTERNATIONAL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DRAGOMIR INTERNATIONAL j.d.o.o. za prijevoz i usluge, OIB 32467440576, Ulica Ante Jakšića 47, 10000 Zagreb</izvorni_sadrzaj>
    <derivirana_varijabla naziv="DomainObject.Predmet.ProtustrankaIDrugiAdressOIB_1">DRAGOMIR INTERNATIONAL j.d.o.o. za prijevoz i usluge, OIB 32467440576, Ulica Ante Jakšića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DRAGOMIR INTERNATIONAL j.d.o.o. za prijevoz i usluge</item>
      <item>FINA Regionalni centar Zagreb</item>
    </izvorni_sadrzaj>
    <derivirana_varijabla naziv="DomainObject.Predmet.SudioniciListNaziv_1">
      <item>DRAGOMIR INTERNATIONAL j.d.o.o. za prijevoz i usluge</item>
      <item>FINA Regionalni centar Zagreb</item>
    </derivirana_varijabla>
  </DomainObject.Predmet.SudioniciListNaziv>
  <DomainObject.Predmet.SudioniciListAdressOIB>
    <izvorni_sadrzaj>
      <item>DRAGOMIR INTERNATIONAL j.d.o.o. za prijevoz i usluge, OIB 32467440576, Ulica Ante Jakšića 47,10000 Zagreb</item>
      <item>FINA Regionalni centar Zagreb, OIB 85821130368, Trg svibanjskih žrtava 1995. 1,10000 Zagreb</item>
    </izvorni_sadrzaj>
    <derivirana_varijabla naziv="DomainObject.Predmet.SudioniciListAdressOIB_1">
      <item>DRAGOMIR INTERNATIONAL j.d.o.o. za prijevoz i usluge, OIB 32467440576, Ulica Ante Jakšića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32467440576</item>
      <item>, OIB 85821130368</item>
    </izvorni_sadrzaj>
    <derivirana_varijabla naziv="DomainObject.Predmet.SudioniciListNazivOIB_1">
      <item>, OIB 32467440576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2F033-EC85-43E1-8728-91C9DE0CA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3176</properties:Characters>
  <properties:Lines>95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2018-06-06T11:41:00Z</dcterms:created>
  <dc:creator>Korisnik</dc:creator>
  <cp:lastModifiedBy>Renata Horvat</cp:lastModifiedBy>
  <cp:lastPrinted>2018-05-23T11:56:00Z</cp:lastPrinted>
  <dcterms:modified xmlns:xsi="http://www.w3.org/2001/XMLSchema-instance" xsi:type="dcterms:W3CDTF">2018-06-06T11:56:00Z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(DRAGOMIR INTERNATIONAL --rješenje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