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5149" w14:paraId="8ff5149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BE2DF5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3383"/>
      </w:tblGrid>
      <w:tr w:rsidTr="00A7302A" w:rsidR="00CD5369" w:rsidRPr="00CD5369">
        <w:trPr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A7302A" w:rsidR="00CD5369" w:rsidRPr="00CD5369">
              <w:trPr>
                <w:jc w:val="right"/>
              </w:trPr>
              <w:tc>
                <w:tcPr>
                  <w:tcW w:type="dxa" w:w="3383"/>
                </w:tcPr>
                <w:p w:rsidRDefault="00CD5369" w:rsidP="003D0808" w:rsidR="00CD5369" w:rsidRPr="00CD5369">
                  <w:pPr>
                    <w:jc w:val="both"/>
                    <w:rPr>
                      <w:sz w:val="22"/>
                      <w:szCs w:val="22"/>
                    </w:rPr>
                  </w:pPr>
                  <w:r w:rsidRPr="00CD5369">
                    <w:rPr>
                      <w:sz w:val="22"/>
                      <w:szCs w:val="22"/>
                    </w:rPr>
                    <w:t>Poslovni br. 10 St-11</w:t>
                  </w:r>
                  <w:r w:rsidR="003D0808">
                    <w:rPr>
                      <w:sz w:val="22"/>
                      <w:szCs w:val="22"/>
                    </w:rPr>
                    <w:t>60</w:t>
                  </w:r>
                  <w:r w:rsidRPr="00CD5369">
                    <w:rPr>
                      <w:sz w:val="22"/>
                      <w:szCs w:val="22"/>
                    </w:rPr>
                    <w:t>/2017-</w:t>
                  </w:r>
                  <w:r w:rsidR="0027718C">
                    <w:rPr>
                      <w:sz w:val="22"/>
                      <w:szCs w:val="22"/>
                    </w:rPr>
                    <w:t>1</w:t>
                  </w:r>
                  <w:r w:rsidR="003D0808">
                    <w:rPr>
                      <w:sz w:val="22"/>
                      <w:szCs w:val="22"/>
                    </w:rPr>
                    <w:t>2</w:t>
                  </w:r>
                </w:p>
              </w:tc>
            </w:tr>
          </w:tbl>
          <w:p w:rsidRDefault="00CD5369" w:rsidP="00CD5369" w:rsidR="00CD5369" w:rsidRPr="00CD5369">
            <w:pPr>
              <w:jc w:val="right"/>
            </w:pPr>
            <w:r w:rsidRPr="00CD5369">
              <w:t xml:space="preserve"> </w:t>
            </w:r>
          </w:p>
        </w:tc>
      </w:tr>
      <w:tr w:rsidTr="00A7302A" w:rsidR="00CD5369" w:rsidRPr="00CD5369">
        <w:trPr>
          <w:jc w:val="right"/>
        </w:trPr>
        <w:tc>
          <w:tcPr>
            <w:tcW w:type="dxa" w:w="3383"/>
          </w:tcPr>
          <w:p w:rsidRDefault="00CD5369" w:rsidP="00CD5369" w:rsidR="00CD5369" w:rsidRPr="00CD5369">
            <w:pPr>
              <w:jc w:val="right"/>
            </w:pPr>
          </w:p>
        </w:tc>
      </w:tr>
    </w:tbl>
    <w:p w:rsidRDefault="000B71F4" w:rsidP="00CD5369" w:rsidR="00CD5369" w:rsidRPr="00CD5369">
      <w:pPr>
        <w:jc w:val="center"/>
      </w:pPr>
      <w:r>
        <w:t xml:space="preserve"> R E P U B L I K A   H R V A T S K A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>
      <w:pPr>
        <w:jc w:val="center"/>
      </w:pPr>
      <w:r w:rsidRPr="00CD5369">
        <w:t>R J E Š E N J E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/>
    <w:p w:rsidRDefault="00CD5369" w:rsidP="00CD5369" w:rsidR="00CD5369" w:rsidRPr="00CD5369">
      <w:pPr>
        <w:jc w:val="both"/>
      </w:pPr>
      <w:r w:rsidRPr="00CD5369">
        <w:t xml:space="preserve">Trgovački sud u Osijeku, po sucu mr. sc. Mirjani Baran, kao stečajnom sucu, </w:t>
      </w:r>
      <w:r w:rsidR="008127F4">
        <w:t xml:space="preserve"> </w:t>
      </w:r>
      <w:r w:rsidR="00A90EB4">
        <w:t xml:space="preserve">nad dužnikom </w:t>
      </w:r>
      <w:r w:rsidR="008127F4">
        <w:t>SEDMA ŠANSA j. d.o.o. OIB: 22671540044, MBS: 080915083, Sesvete, Ladislava Šabana 30</w:t>
      </w:r>
      <w:r w:rsidR="00336F9E">
        <w:t>,</w:t>
      </w:r>
      <w:r w:rsidR="00336F9E">
        <w:t xml:space="preserve"> </w:t>
      </w:r>
      <w:r w:rsidR="0027718C">
        <w:t>30</w:t>
      </w:r>
      <w:r w:rsidR="00BE2DF5">
        <w:t>. srpnja</w:t>
      </w:r>
      <w:r w:rsidRPr="00CD5369">
        <w:t xml:space="preserve"> 2018.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35655A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8127F4">
        <w:t xml:space="preserve">Ivan Mikić, OIB: 72220905423, Nova Gradiška, </w:t>
      </w:r>
      <w:proofErr w:type="spellStart"/>
      <w:r w:rsidR="008127F4">
        <w:t>Gundulićeva</w:t>
      </w:r>
      <w:proofErr w:type="spellEnd"/>
      <w:r w:rsidR="008127F4">
        <w:t xml:space="preserve"> </w:t>
      </w:r>
      <w:proofErr w:type="spellStart"/>
      <w:r w:rsidR="008127F4">
        <w:t>bb</w:t>
      </w:r>
      <w:proofErr w:type="spellEnd"/>
      <w:r w:rsidR="0027718C">
        <w:t>,</w:t>
      </w:r>
      <w:r w:rsidR="00031CCE">
        <w:rPr>
          <w:b/>
        </w:rPr>
        <w:t xml:space="preserve">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8127F4">
        <w:t>SEDMA ŠANSA j. d.o.o. OIB: 22671540044, MBS: 080915083, Sesvete, Ladislava Šabana 30</w:t>
      </w:r>
      <w:r w:rsidR="000B71F4">
        <w:t>,</w:t>
      </w:r>
      <w:r w:rsidR="00F14D32">
        <w:t xml:space="preserve">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</w:t>
      </w:r>
      <w:r w:rsidR="00BE2DF5">
        <w:t xml:space="preserve">njegov </w:t>
      </w:r>
      <w:r w:rsidR="00982D96">
        <w:t>žiro-račun</w:t>
      </w:r>
      <w:r w:rsidR="0027718C">
        <w:t xml:space="preserve"> </w:t>
      </w:r>
      <w:r w:rsidR="00F75AEF">
        <w:t xml:space="preserve">broj </w:t>
      </w:r>
      <w:r w:rsidR="008127F4">
        <w:t xml:space="preserve">HR62 2360 0003 1124 7433 8, </w:t>
      </w:r>
      <w:r w:rsidR="00757841">
        <w:t>u roku osam</w:t>
      </w:r>
      <w:r w:rsidR="00D02E86">
        <w:t xml:space="preserve">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646AE7">
        <w:t>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757841">
        <w:t>10 St-11</w:t>
      </w:r>
      <w:r w:rsidR="008127F4">
        <w:t>60</w:t>
      </w:r>
      <w:r w:rsidR="00757841">
        <w:t>/2017-</w:t>
      </w:r>
      <w:r w:rsidR="008127F4">
        <w:t>2</w:t>
      </w:r>
      <w:r w:rsidR="009B0F1B">
        <w:t xml:space="preserve"> od </w:t>
      </w:r>
      <w:r w:rsidR="0027718C">
        <w:t>28. svibnja</w:t>
      </w:r>
      <w:r w:rsidR="00556D9C">
        <w:t xml:space="preserve"> 2018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8127F4">
        <w:t xml:space="preserve">Ivan Mikić, OIB: 72220905423, Nova Gradiška, </w:t>
      </w:r>
      <w:proofErr w:type="spellStart"/>
      <w:r w:rsidR="008127F4">
        <w:t>Gundulićeva</w:t>
      </w:r>
      <w:proofErr w:type="spellEnd"/>
      <w:r w:rsidR="008127F4">
        <w:t xml:space="preserve"> </w:t>
      </w:r>
      <w:proofErr w:type="spellStart"/>
      <w:r w:rsidR="008127F4">
        <w:t>bb</w:t>
      </w:r>
      <w:proofErr w:type="spellEnd"/>
      <w:r w:rsidR="00D1656A">
        <w:t xml:space="preserve">,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556D9C">
        <w:t xml:space="preserve"> osam d</w:t>
      </w:r>
      <w:r w:rsidR="009B0F1B">
        <w:t xml:space="preserve">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postupka, te o istom dostaviti sudu pisano izvješće.</w:t>
      </w:r>
    </w:p>
    <w:p w:rsidRDefault="008D4802" w:rsidP="00151FF0" w:rsidR="008D4802">
      <w:pPr>
        <w:pStyle w:val="Tijeloteksta"/>
      </w:pPr>
    </w:p>
    <w:p w:rsidRDefault="00CD5369" w:rsidP="00151FF0" w:rsidR="00CD5369">
      <w:pPr>
        <w:pStyle w:val="Tijeloteksta"/>
      </w:pPr>
    </w:p>
    <w:p w:rsidRDefault="00CD5369" w:rsidP="00151FF0" w:rsidR="00CD5369">
      <w:pPr>
        <w:pStyle w:val="Tijeloteksta"/>
      </w:pPr>
    </w:p>
    <w:p w:rsidRDefault="00BC69B4" w:rsidP="00317D16" w:rsidR="00556D9C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0751B0">
        <w:t xml:space="preserve">o svoje pisano izvješće i </w:t>
      </w:r>
      <w:proofErr w:type="spellStart"/>
      <w:r w:rsidR="000751B0">
        <w:t>nazočio</w:t>
      </w:r>
      <w:proofErr w:type="spellEnd"/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 w:rsidR="00DB4E2B">
        <w:t>, te je postavio zahtjev za isplatu nagrade</w:t>
      </w:r>
      <w:r w:rsidR="000751B0">
        <w:t>.</w:t>
      </w:r>
    </w:p>
    <w:p w:rsidRDefault="000751B0" w:rsidP="00317D16" w:rsidR="000751B0">
      <w:pPr>
        <w:pStyle w:val="Tijeloteksta"/>
        <w:ind w:firstLine="708"/>
      </w:pPr>
    </w:p>
    <w:p w:rsidRDefault="00556D9C" w:rsidP="00317D16" w:rsidR="00F14D32">
      <w:pPr>
        <w:pStyle w:val="Tijeloteksta"/>
        <w:ind w:firstLine="708"/>
      </w:pPr>
      <w:r>
        <w:t>U</w:t>
      </w:r>
      <w:r w:rsidR="00BC69B4">
        <w:t>zimajući u obzir obujam poslova i rad privremen</w:t>
      </w:r>
      <w:r w:rsidR="001C5ACC">
        <w:t>og</w:t>
      </w:r>
      <w:r w:rsidR="00BC69B4">
        <w:t xml:space="preserve"> stečajn</w:t>
      </w:r>
      <w:r w:rsidR="001C5ACC">
        <w:t>og</w:t>
      </w:r>
      <w:r w:rsidR="008D4802">
        <w:t xml:space="preserve"> </w:t>
      </w:r>
      <w:r w:rsidR="00BC69B4">
        <w:t>upravitelj</w:t>
      </w:r>
      <w:r w:rsidR="0061543A">
        <w:t>a</w:t>
      </w:r>
      <w:r w:rsidR="007F33F7">
        <w:t xml:space="preserve">, </w:t>
      </w:r>
      <w:r w:rsidR="00BC69B4">
        <w:t xml:space="preserve">sud odlučio kao u izreci temeljem čl. </w:t>
      </w:r>
      <w:r w:rsidR="00C8618B">
        <w:t>119.</w:t>
      </w:r>
      <w:r w:rsidR="000568B2">
        <w:t xml:space="preserve"> st. 6</w:t>
      </w:r>
      <w:r w:rsidR="00BC69B4"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>
        <w:t xml:space="preserve"> (Narodne novine</w:t>
      </w:r>
      <w:r w:rsidR="00413F34">
        <w:t xml:space="preserve"> 71/15</w:t>
      </w:r>
      <w:r w:rsidR="00F419B4">
        <w:t xml:space="preserve"> i 104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</w:t>
      </w:r>
      <w:r>
        <w:t>rade stečajnim upraviteljima (Narodne novine</w:t>
      </w:r>
      <w:r w:rsidR="0098450F">
        <w:t xml:space="preserve">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 w:rsidR="00BC69B4"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27718C">
        <w:t>30</w:t>
      </w:r>
      <w:r w:rsidR="000751B0">
        <w:t>. srpnja</w:t>
      </w:r>
      <w:r w:rsidR="00F419B4" w:rsidRPr="00F419B4">
        <w:t xml:space="preserve">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7B0E37" w:rsidP="00617416" w:rsidR="007B0E37" w:rsidRPr="00617416">
      <w:bookmarkStart w:name="_GoBack" w:id="0"/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7B0E37" w:rsidP="00617416" w:rsidR="007B0E37" w:rsidRPr="00617416">
      <w:pPr>
        <w:rPr>
          <w:b/>
        </w:rPr>
      </w:pPr>
      <w:r w:rsidRPr="00617416">
        <w:t>Snježana Andrijanić</w:t>
      </w:r>
    </w:p>
    <w:p w:rsidRDefault="007B0E37" w:rsidP="00617416" w:rsidR="007B0E37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bookmarkEnd w:id="0"/>
    <w:p w:rsidRDefault="000751B0" w:rsidP="00617416" w:rsidR="000751B0" w:rsidRPr="00617416">
      <w:pPr>
        <w:jc w:val="both"/>
      </w:pPr>
    </w:p>
    <w:p w:rsidRDefault="00C96DCA" w:rsidR="00C96DCA" w:rsidRPr="008D4802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 w:rsidR="007B0E37"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7B0E37" w:rsidP="00B83C12" w:rsidR="007B0E37" w:rsidRPr="00B83C12">
      <w:pPr>
        <w:numPr>
          <w:ilvl w:val="0"/>
          <w:numId w:val="2"/>
        </w:numPr>
        <w:jc w:val="both"/>
      </w:pPr>
      <w:r>
        <w:t xml:space="preserve">kal. </w:t>
      </w:r>
      <w:r w:rsidR="0027718C">
        <w:t>25/9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27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DB4E2B">
      <w:t>10 St-11</w:t>
    </w:r>
    <w:r w:rsidR="008127F4">
      <w:t>60</w:t>
    </w:r>
    <w:r w:rsidR="00556D9C">
      <w:t>/2017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751B0"/>
    <w:rsid w:val="000A5733"/>
    <w:rsid w:val="000B6885"/>
    <w:rsid w:val="000B71F4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18C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36F9E"/>
    <w:rsid w:val="003423A5"/>
    <w:rsid w:val="003504DC"/>
    <w:rsid w:val="0035655A"/>
    <w:rsid w:val="00361758"/>
    <w:rsid w:val="00385332"/>
    <w:rsid w:val="003A14D4"/>
    <w:rsid w:val="003A3A0C"/>
    <w:rsid w:val="003B010F"/>
    <w:rsid w:val="003B2F75"/>
    <w:rsid w:val="003C1E2F"/>
    <w:rsid w:val="003D0808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27F4"/>
    <w:rsid w:val="00813169"/>
    <w:rsid w:val="00816670"/>
    <w:rsid w:val="008270E5"/>
    <w:rsid w:val="00830343"/>
    <w:rsid w:val="00831369"/>
    <w:rsid w:val="00840E1C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0EB4"/>
    <w:rsid w:val="00A91489"/>
    <w:rsid w:val="00A924F5"/>
    <w:rsid w:val="00AB601F"/>
    <w:rsid w:val="00AB6394"/>
    <w:rsid w:val="00AC3C30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2DF5"/>
    <w:rsid w:val="00BE4AEB"/>
    <w:rsid w:val="00C17E69"/>
    <w:rsid w:val="00C20B4A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D5369"/>
    <w:rsid w:val="00CE58E7"/>
    <w:rsid w:val="00CF024C"/>
    <w:rsid w:val="00CF5189"/>
    <w:rsid w:val="00D02E86"/>
    <w:rsid w:val="00D1656A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B4E2B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281"/>
    <w:rsid w:val="00E94DDC"/>
    <w:rsid w:val="00EA2144"/>
    <w:rsid w:val="00EB271D"/>
    <w:rsid w:val="00EC3792"/>
    <w:rsid w:val="00F00D98"/>
    <w:rsid w:val="00F14D32"/>
    <w:rsid w:val="00F15D64"/>
    <w:rsid w:val="00F24349"/>
    <w:rsid w:val="00F419B4"/>
    <w:rsid w:val="00F430B8"/>
    <w:rsid w:val="00F434DE"/>
    <w:rsid w:val="00F51CB0"/>
    <w:rsid w:val="00F54253"/>
    <w:rsid w:val="00F570A8"/>
    <w:rsid w:val="00F570C0"/>
    <w:rsid w:val="00F601A2"/>
    <w:rsid w:val="00F61894"/>
    <w:rsid w:val="00F62E0F"/>
    <w:rsid w:val="00F708F4"/>
    <w:rsid w:val="00F75AEF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Marko Tominac</izvorni_sadrzaj>
    <derivirana_varijabla naziv="DomainObject.Predmet.StrankaFormated_1">  FINA RC OSIJEK; Marko Tominac</derivirana_varijabla>
  </DomainObject.Predmet.StrankaFormated>
  <DomainObject.Predmet.StrankaFormatedOIB>
    <izvorni_sadrzaj>  FINA RC OSIJEK, OIB 85821130368; Marko Tominac, OIB 98361792494</izvorni_sadrzaj>
    <derivirana_varijabla naziv="DomainObject.Predmet.StrankaFormatedOIB_1">  FINA RC OSIJEK, OIB 85821130368; Marko Tominac, OIB 98361792494</derivirana_varijabla>
  </DomainObject.Predmet.StrankaFormatedOIB>
  <DomainObject.Predmet.StrankaFormatedWithAdress>
    <izvorni_sadrzaj> FINA RC OSIJEK; Marko Tominac, V. Nazora 3, 32100 Vinkovci</izvorni_sadrzaj>
    <derivirana_varijabla naziv="DomainObject.Predmet.StrankaFormatedWithAdress_1"> FINA RC OSIJEK; Marko Tominac, V. Nazora 3, 32100 Vinkovci</derivirana_varijabla>
  </DomainObject.Predmet.StrankaFormatedWithAdress>
  <DomainObject.Predmet.StrankaFormatedWithAdressOIB>
    <izvorni_sadrzaj> FINA RC OSIJEK, OIB 85821130368; Marko Tominac, OIB 98361792494, V. Nazora 3, 32100 Vinkovci</izvorni_sadrzaj>
    <derivirana_varijabla naziv="DomainObject.Predmet.StrankaFormatedWithAdressOIB_1"> FINA RC OSIJEK, OIB 85821130368; Marko Tominac, OIB 98361792494, V. Nazora 3, 32100 Vinkovci</derivirana_varijabla>
  </DomainObject.Predmet.StrankaFormatedWithAdressOIB>
  <DomainObject.Predmet.StrankaWithAdress>
    <izvorni_sadrzaj>FINA RC OSIJEK ,Marko Tominac V. Nazora 3,32100 Vinkovci</izvorni_sadrzaj>
    <derivirana_varijabla naziv="DomainObject.Predmet.StrankaWithAdress_1">FINA RC OSIJEK ,Marko Tominac V. Nazora 3,32100 Vinkovci</derivirana_varijabla>
  </DomainObject.Predmet.StrankaWithAdress>
  <DomainObject.Predmet.StrankaWithAdressOIB>
    <izvorni_sadrzaj>FINA RC OSIJEK, OIB 85821130368,Marko Tominac, OIB 98361792494, V. Nazora 3,32100 Vinkovci</izvorni_sadrzaj>
    <derivirana_varijabla naziv="DomainObject.Predmet.StrankaWithAdressOIB_1">FINA RC OSIJEK, OIB 85821130368,Marko Tominac, OIB 98361792494, V. Nazora 3,32100 Vinkovci</derivirana_varijabla>
  </DomainObject.Predmet.StrankaWithAdressOIB>
  <DomainObject.Predmet.StrankaNazivFormated>
    <izvorni_sadrzaj>FINA RC OSIJEK,Marko Tominac</izvorni_sadrzaj>
    <derivirana_varijabla naziv="DomainObject.Predmet.StrankaNazivFormated_1">FINA RC OSIJEK,Marko Tominac</derivirana_varijabla>
  </DomainObject.Predmet.StrankaNazivFormated>
  <DomainObject.Predmet.StrankaNazivFormatedOIB>
    <izvorni_sadrzaj>FINA RC OSIJEK, OIB 85821130368,Marko Tominac, OIB 98361792494</izvorni_sadrzaj>
    <derivirana_varijabla naziv="DomainObject.Predmet.StrankaNazivFormatedOIB_1">FINA RC OSIJEK, OIB 85821130368,Marko Tominac, OIB 98361792494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  <item>Marko Tominac</item>
    </izvorni_sadrzaj>
    <derivirana_varijabla naziv="DomainObject.Predmet.StrankaListFormated_1">
      <item>FINA RC OSIJEK</item>
      <item>Marko Tominac</item>
    </derivirana_varijabla>
  </DomainObject.Predmet.StrankaListFormated>
  <DomainObject.Predmet.StrankaListFormatedOIB>
    <izvorni_sadrzaj>
      <item>FINA RC OSIJEK, OIB 85821130368</item>
      <item>Marko Tominac, OIB 98361792494</item>
    </izvorni_sadrzaj>
    <derivirana_varijabla naziv="DomainObject.Predmet.StrankaListFormatedOIB_1">
      <item>FINA RC OSIJEK, OIB 85821130368</item>
      <item>Marko Tominac, OIB 98361792494</item>
    </derivirana_varijabla>
  </DomainObject.Predmet.StrankaListFormatedOIB>
  <DomainObject.Predmet.StrankaListFormatedWithAdress>
    <izvorni_sadrzaj>
      <item>FINA RC OSIJEK</item>
      <item>Marko Tominac, V. Nazora 3, 32100 Vinkovci</item>
    </izvorni_sadrzaj>
    <derivirana_varijabla naziv="DomainObject.Predmet.StrankaListFormatedWithAdress_1">
      <item>FINA RC OSIJEK</item>
      <item>Marko Tominac, V. Nazora 3, 32100 Vinkovci</item>
    </derivirana_varijabla>
  </DomainObject.Predmet.StrankaListFormatedWithAdress>
  <DomainObject.Predmet.StrankaListFormatedWithAdressOIB>
    <izvorni_sadrzaj>
      <item>FINA RC OSIJEK, OIB 85821130368</item>
      <item>Marko Tominac, OIB 98361792494, V. Nazora 3, 32100 Vinkovci</item>
    </izvorni_sadrzaj>
    <derivirana_varijabla naziv="DomainObject.Predmet.StrankaListFormatedWithAdressOIB_1">
      <item>FINA RC OSIJEK, OIB 85821130368</item>
      <item>Marko Tominac, OIB 98361792494, V. Nazora 3, 32100 Vinkovci</item>
    </derivirana_varijabla>
  </DomainObject.Predmet.StrankaListFormatedWithAdressOIB>
  <DomainObject.Predmet.StrankaListNazivFormated>
    <izvorni_sadrzaj>
      <item>FINA RC OSIJEK</item>
      <item>Marko Tominac</item>
    </izvorni_sadrzaj>
    <derivirana_varijabla naziv="DomainObject.Predmet.StrankaListNazivFormated_1">
      <item>FINA RC OSIJEK</item>
      <item>Marko Tominac</item>
    </derivirana_varijabla>
  </DomainObject.Predmet.StrankaListNazivFormated>
  <DomainObject.Predmet.StrankaListNazivFormatedOIB>
    <izvorni_sadrzaj>
      <item>FINA RC OSIJEK, OIB 85821130368</item>
      <item>Marko Tominac, OIB 98361792494</item>
    </izvorni_sadrzaj>
    <derivirana_varijabla naziv="DomainObject.Predmet.StrankaListNazivFormatedOIB_1">
      <item>FINA RC OSIJEK, OIB 85821130368</item>
      <item>Marko Tominac, OIB 98361792494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>
      <item>Robert Arambašić</item>
      <item>ŽDO GUO Vukovar</item>
    </izvorni_sadrzaj>
    <derivirana_varijabla naziv="DomainObject.Predmet.OstaliListFormated_1">
      <item>Robert Arambašić</item>
      <item>ŽDO GUO Vukovar</item>
    </derivirana_varijabla>
  </DomainObject.Predmet.OstaliListFormated>
  <DomainObject.Predmet.OstaliListFormatedOIB>
    <izvorni_sadrzaj>
      <item>Robert Arambašić, OIB 57996672620</item>
      <item>ŽDO GUO Vukovar</item>
    </izvorni_sadrzaj>
    <derivirana_varijabla naziv="DomainObject.Predmet.OstaliListFormatedOIB_1">
      <item>Robert Arambašić, OIB 57996672620</item>
      <item>ŽDO GUO Vukovar</item>
    </derivirana_varijabla>
  </DomainObject.Predmet.OstaliListFormatedOIB>
  <DomainObject.Predmet.OstaliListFormatedWithAdress>
    <izvorni_sadrzaj>
      <item>Robert Arambašić, Nova Dalmacija 21, 31220 Josipovac</item>
      <item>ŽDO GUO Vukovar</item>
    </izvorni_sadrzaj>
    <derivirana_varijabla naziv="DomainObject.Predmet.OstaliListFormatedWithAdress_1">
      <item>Robert Arambašić, Nova Dalmacija 21, 31220 Josipovac</item>
      <item>ŽDO GUO Vukovar</item>
    </derivirana_varijabla>
  </DomainObject.Predmet.OstaliListFormatedWithAdress>
  <DomainObject.Predmet.OstaliListFormatedWithAdressOIB>
    <izvorni_sadrzaj>
      <item>Robert Arambašić, OIB 57996672620, Nova Dalmacija 21, 31220 Josipovac</item>
      <item>ŽDO GUO Vukovar</item>
    </izvorni_sadrzaj>
    <derivirana_varijabla naziv="DomainObject.Predmet.OstaliListFormatedWithAdressOIB_1">
      <item>Robert Arambašić, OIB 57996672620, Nova Dalmacija 21, 31220 Josipovac</item>
      <item>ŽDO GUO Vukovar</item>
    </derivirana_varijabla>
  </DomainObject.Predmet.OstaliListFormatedWithAdressOIB>
  <DomainObject.Predmet.OstaliListNazivFormated>
    <izvorni_sadrzaj>
      <item>Robert Arambašić</item>
      <item>ŽDO GUO Vukovar</item>
    </izvorni_sadrzaj>
    <derivirana_varijabla naziv="DomainObject.Predmet.OstaliListNazivFormated_1">
      <item>Robert Arambašić</item>
      <item>ŽDO GUO Vukovar</item>
    </derivirana_varijabla>
  </DomainObject.Predmet.OstaliListNazivFormated>
  <DomainObject.Predmet.OstaliListNazivFormatedOIB>
    <izvorni_sadrzaj>
      <item>Robert Arambašić, OIB 57996672620</item>
      <item>ŽDO GUO Vukovar</item>
    </izvorni_sadrzaj>
    <derivirana_varijabla naziv="DomainObject.Predmet.OstaliListNazivFormatedOIB_1">
      <item>Robert Arambašić, OIB 57996672620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St-522/2017-24</izvorni_sadrzaj>
    <derivirana_varijabla naziv="DomainObject.Predmet.OdlukaRjesenje.Oznaka_1">St-522/2017-24</derivirana_varijabla>
  </DomainObject.Predmet.OdlukaRjesenje.Oznaka>
  <DomainObject.Predmet.SudioniciListNaziv>
    <izvorni_sadrzaj>
      <item>FINA RC OSIJEK</item>
      <item>ARAMBAŠIĆ jednostavno društvo s ograničenom odgovornošću za ugostiteljstvo, trgovinu i usluge</item>
      <item>Marko Tominac</item>
      <item>Robert Arambašić</item>
      <item>ŽDO GUO Vukovar</item>
    </izvorni_sadrzaj>
    <derivirana_varijabla naziv="DomainObject.Predmet.SudioniciListNaziv_1">
      <item>FINA RC OSIJEK</item>
      <item>ARAMBAŠIĆ jednostavno društvo s ograničenom odgovornošću za ugostiteljstvo, trgovinu i usluge</item>
      <item>Marko Tominac</item>
      <item>Robert Arambašić</item>
      <item>ŽDO GUO Vukovar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  <item>, OIB 98361792494</item>
      <item>, OIB 57996672620</item>
      <item>, OIB null</item>
    </izvorni_sadrzaj>
    <derivirana_varijabla naziv="DomainObject.Predmet.SudioniciListNazivOIB_1">
      <item>, OIB 85821130368</item>
      <item>, OIB 10370153862</item>
      <item>, OIB 98361792494</item>
      <item>, OIB 57996672620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805DB8-01BE-4EF1-8C71-9E42E2F2F7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411</properties:Words>
  <properties:Characters>2241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2018-07-30T08:54:00Z</dcterms:created>
  <dc:creator>banka</dc:creator>
  <cp:lastModifiedBy>Snježana Andrijanić</cp:lastModifiedBy>
  <cp:lastPrinted>2018-07-30T08:54:00Z</cp:lastPrinted>
  <dcterms:modified xmlns:xsi="http://www.w3.org/2001/XMLSchema-instance" xsi:type="dcterms:W3CDTF">2018-07-30T08:54:00Z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