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0f8e" w14:paraId="3e40f8e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FF2438">
        <w:t>842</w:t>
      </w:r>
      <w:r w:rsidR="00D259A4">
        <w:t>/16-</w:t>
      </w:r>
      <w:r w:rsidR="00ED5585">
        <w:t>15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FF2438" w:rsidRPr="006E7865">
        <w:t>WAL-NEM d.o.o., Našice, Markovac Našički, Osječka 2/b, OIB: 64501824331, MBS: 030120920</w:t>
      </w:r>
      <w:r w:rsidR="000E2913">
        <w:rPr>
          <w:b/>
        </w:rPr>
        <w:t xml:space="preserve">, </w:t>
      </w:r>
      <w:r w:rsidR="000E2913">
        <w:t xml:space="preserve">dana </w:t>
      </w:r>
      <w:r w:rsidR="00ED5585">
        <w:t>19. travnja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F2438" w:rsidRPr="006E7865">
        <w:t>WAL-NEM d.o.o., Našice, Markovac Našički, Osječka 2/b, OIB: 64501824331, MBS: 030120920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ED5585">
        <w:t>Nada Gagro, Vinkovci, Glagoljaška 52, OIB: 04212100945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FF2438">
        <w:t>7. travnja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FF2438" w:rsidRPr="006E7865">
        <w:t>WAL-NEM d.o.o., Našice, Markovac Našički, Osječka 2/b, OIB: 64501824331, MBS: 030120920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FF2438">
        <w:t>693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FF2438">
        <w:t>842/16-</w:t>
      </w:r>
      <w:r w:rsidR="00ED5585">
        <w:t>15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FF2438">
        <w:t>31.080,95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C59C5">
        <w:t>3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D5585">
        <w:t>Nada Gagro iz Vinkovaca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ED5585">
        <w:t>19. travnja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ED5585">
        <w:t>18/5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A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66AF7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D5585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6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6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WAL-NEM društvo s ograničenom odgovornošću za usluge</izvorni_sadrzaj>
    <derivirana_varijabla naziv="DomainObject.Predmet.ProtustrankaFormated_1">  WAL-NEM društvo s ograničenom odgovornošću za usluge</derivirana_varijabla>
  </DomainObject.Predmet.ProtustrankaFormated>
  <DomainObject.Predmet.ProtustrankaFormatedOIB>
    <izvorni_sadrzaj>  WAL-NEM društvo s ograničenom odgovornošću za usluge, OIB 64501824331</izvorni_sadrzaj>
    <derivirana_varijabla naziv="DomainObject.Predmet.ProtustrankaFormatedOIB_1">  WAL-NEM društvo s ograničenom odgovornošću za usluge, OIB 64501824331</derivirana_varijabla>
  </DomainObject.Predmet.ProtustrankaFormatedOIB>
  <DomainObject.Predmet.ProtustrankaFormatedWithAdress>
    <izvorni_sadrzaj> WAL-NEM društvo s ograničenom odgovornošću za usluge, Osječka 2b, 31500 Našice</izvorni_sadrzaj>
    <derivirana_varijabla naziv="DomainObject.Predmet.ProtustrankaFormatedWithAdress_1"> WAL-NEM društvo s ograničenom odgovornošću za usluge, Osječka 2b, 31500 Našice</derivirana_varijabla>
  </DomainObject.Predmet.ProtustrankaFormatedWithAdress>
  <DomainObject.Predmet.ProtustrankaFormatedWithAdressOIB>
    <izvorni_sadrzaj> WAL-NEM društvo s ograničenom odgovornošću za usluge, OIB 64501824331, Osječka 2b, 31500 Našice</izvorni_sadrzaj>
    <derivirana_varijabla naziv="DomainObject.Predmet.ProtustrankaFormatedWithAdressOIB_1"> WAL-NEM društvo s ograničenom odgovornošću za usluge, OIB 64501824331, Osječka 2b, 31500 Našice</derivirana_varijabla>
  </DomainObject.Predmet.ProtustrankaFormatedWithAdressOIB>
  <DomainObject.Predmet.ProtustrankaWithAdress>
    <izvorni_sadrzaj>WAL-NEM društvo s ograničenom odgovornošću za usluge Osječka 2b, 31500 Našice</izvorni_sadrzaj>
    <derivirana_varijabla naziv="DomainObject.Predmet.ProtustrankaWithAdress_1">WAL-NEM društvo s ograničenom odgovornošću za usluge Osječka 2b, 31500 Našice</derivirana_varijabla>
  </DomainObject.Predmet.ProtustrankaWithAdress>
  <DomainObject.Predmet.ProtustrankaWithAdressOIB>
    <izvorni_sadrzaj>WAL-NEM društvo s ograničenom odgovornošću za usluge, OIB 64501824331, Osječka 2b, 31500 Našice</izvorni_sadrzaj>
    <derivirana_varijabla naziv="DomainObject.Predmet.ProtustrankaWithAdressOIB_1">WAL-NEM društvo s ograničenom odgovornošću za usluge, OIB 64501824331, Osječka 2b, 31500 Našice</derivirana_varijabla>
  </DomainObject.Predmet.ProtustrankaWithAdressOIB>
  <DomainObject.Predmet.ProtustrankaNazivFormated>
    <izvorni_sadrzaj>WAL-NEM društvo s ograničenom odgovornošću za usluge</izvorni_sadrzaj>
    <derivirana_varijabla naziv="DomainObject.Predmet.ProtustrankaNazivFormated_1">WAL-NEM društvo s ograničenom odgovornošću za usluge</derivirana_varijabla>
  </DomainObject.Predmet.ProtustrankaNazivFormated>
  <DomainObject.Predmet.ProtustrankaNazivFormatedOIB>
    <izvorni_sadrzaj>WAL-NEM društvo s ograničenom odgovornošću za usluge, OIB 64501824331</izvorni_sadrzaj>
    <derivirana_varijabla naziv="DomainObject.Predmet.ProtustrankaNazivFormatedOIB_1">WAL-NEM društvo s ograničenom odgovornošću za usluge, OIB 64501824331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WAL-NEM društvo s ograničenom odgovornošću za usluge</item>
    </izvorni_sadrzaj>
    <derivirana_varijabla naziv="DomainObject.Predmet.ProtuStrankaListFormated_1">
      <item>WAL-NEM društvo s ograničenom odgovornošću za usluge</item>
    </derivirana_varijabla>
  </DomainObject.Predmet.ProtuStrankaListFormated>
  <DomainObject.Predmet.ProtuStrankaListFormatedOIB>
    <izvorni_sadrzaj>
      <item>WAL-NEM društvo s ograničenom odgovornošću za usluge, OIB 64501824331</item>
    </izvorni_sadrzaj>
    <derivirana_varijabla naziv="DomainObject.Predmet.ProtuStrankaListFormatedOIB_1">
      <item>WAL-NEM društvo s ograničenom odgovornošću za usluge, OIB 64501824331</item>
    </derivirana_varijabla>
  </DomainObject.Predmet.ProtuStrankaListFormatedOIB>
  <DomainObject.Predmet.ProtuStrankaListFormatedWithAdress>
    <izvorni_sadrzaj>
      <item>WAL-NEM društvo s ograničenom odgovornošću za usluge, Osječka 2b, 31500 Našice</item>
    </izvorni_sadrzaj>
    <derivirana_varijabla naziv="DomainObject.Predmet.ProtuStrankaListFormatedWithAdress_1">
      <item>WAL-NEM društvo s ograničenom odgovornošću za usluge, Osječka 2b, 31500 Našice</item>
    </derivirana_varijabla>
  </DomainObject.Predmet.ProtuStrankaListFormatedWithAdress>
  <DomainObject.Predmet.ProtuStrankaListFormatedWithAdressOIB>
    <izvorni_sadrzaj>
      <item>WAL-NEM društvo s ograničenom odgovornošću za usluge, OIB 64501824331, Osječka 2b, 31500 Našice</item>
    </izvorni_sadrzaj>
    <derivirana_varijabla naziv="DomainObject.Predmet.ProtuStrankaListFormatedWithAdressOIB_1">
      <item>WAL-NEM društvo s ograničenom odgovornošću za usluge, OIB 64501824331, Osječka 2b, 31500 Našice</item>
    </derivirana_varijabla>
  </DomainObject.Predmet.ProtuStrankaListFormatedWithAdressOIB>
  <DomainObject.Predmet.ProtuStrankaListNazivFormated>
    <izvorni_sadrzaj>
      <item>WAL-NEM društvo s ograničenom odgovornošću za usluge</item>
    </izvorni_sadrzaj>
    <derivirana_varijabla naziv="DomainObject.Predmet.ProtuStrankaListNazivFormated_1">
      <item>WAL-NEM društvo s ograničenom odgovornošću za usluge</item>
    </derivirana_varijabla>
  </DomainObject.Predmet.ProtuStrankaListNazivFormated>
  <DomainObject.Predmet.ProtuStrankaListNazivFormatedOIB>
    <izvorni_sadrzaj>
      <item>WAL-NEM društvo s ograničenom odgovornošću za usluge, OIB 64501824331</item>
    </izvorni_sadrzaj>
    <derivirana_varijabla naziv="DomainObject.Predmet.ProtuStrankaListNazivFormatedOIB_1">
      <item>WAL-NEM društvo s ograničenom odgovornošću za usluge, OIB 64501824331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WAL-NEM društvo s ograničenom odgovornošću za usluge</izvorni_sadrzaj>
    <derivirana_varijabla naziv="DomainObject.Predmet.ProtustrankaIDrugi_1">WAL-NEM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WAL-NEM društvo s ograničenom odgovornošću za usluge, OIB 64501824331, Osječka 2b, 31500 Našice</izvorni_sadrzaj>
    <derivirana_varijabla naziv="DomainObject.Predmet.ProtustrankaIDrugiAdressOIB_1">WAL-NEM društvo s ograničenom odgovornošću za usluge, OIB 64501824331, Osječka 2b,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WAL-NEM društvo s ograničenom odgovornošću za usluge</item>
    </izvorni_sadrzaj>
    <derivirana_varijabla naziv="DomainObject.Predmet.SudioniciListNaziv_1">
      <item>FINA RC OSIJEK</item>
      <item>WAL-NEM društvo s ograničenom odgovornošću za usluge</item>
    </derivirana_varijabla>
  </DomainObject.Predmet.SudioniciListNaziv>
  <DomainObject.Predmet.SudioniciListAdressOIB>
    <izvorni_sadrzaj>
      <item>FINA RC OSIJEK, OIB 85821130368</item>
      <item>WAL-NEM društvo s ograničenom odgovornošću za usluge, OIB 64501824331, Osječka 2b,31500 Našice</item>
    </izvorni_sadrzaj>
    <derivirana_varijabla naziv="DomainObject.Predmet.SudioniciListAdressOIB_1">
      <item>FINA RC OSIJEK, OIB 85821130368</item>
      <item>WAL-NEM društvo s ograničenom odgovornošću za usluge, OIB 64501824331, Osječka 2b,31500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64501824331</item>
    </izvorni_sadrzaj>
    <derivirana_varijabla naziv="DomainObject.Predmet.SudioniciListNazivOIB_1">
      <item>, OIB 85821130368</item>
      <item>, OIB 64501824331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88BEA-6336-48E5-9729-2DC331586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423</properties:Words>
  <properties:Characters>2399</properties:Characters>
  <properties:Lines>101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2017-04-19T06:24:00Z</dcterms:created>
  <dc:creator>hermanj</dc:creator>
  <cp:lastModifiedBy>Žana Bem</cp:lastModifiedBy>
  <cp:lastPrinted>2016-05-05T06:46:00Z</cp:lastPrinted>
  <dcterms:modified xmlns:xsi="http://www.w3.org/2001/XMLSchema-instance" xsi:type="dcterms:W3CDTF">2017-04-19T06:37:00Z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