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d085" w14:paraId="941d08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A55DE">
        <w:t>DRVNI SISTEMI d.o.o., Hrvatske mornarice 1H, OIB: 92216077511</w:t>
      </w:r>
      <w:r>
        <w:rPr>
          <w:lang w:val="hr-HR"/>
        </w:rPr>
        <w:t xml:space="preserve">, dana </w:t>
      </w:r>
      <w:r w:rsidR="00461D4D">
        <w:rPr>
          <w:lang w:val="hr-HR"/>
        </w:rPr>
        <w:t>28. srpnja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A55DE">
        <w:t xml:space="preserve">DRVNI SISTEMI d.o.o., Hrvatske mornarice 1H, OIB: 92216077511  </w:t>
      </w:r>
      <w:r>
        <w:rPr>
          <w:lang w:val="hr-HR"/>
        </w:rPr>
        <w:t xml:space="preserve">na dan </w:t>
      </w:r>
      <w:r w:rsidR="009A55DE">
        <w:rPr>
          <w:lang w:val="hr-HR"/>
        </w:rPr>
        <w:t>07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A55DE">
        <w:rPr>
          <w:lang w:val="hr-HR"/>
        </w:rPr>
        <w:t>1.722,77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617C9">
        <w:rPr>
          <w:lang w:val="hr-HR"/>
        </w:rPr>
        <w:t>28. srpnja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D0A86" w:rsidR="00473132">
    <w:pPr>
      <w:pStyle w:val="Zaglavlje"/>
      <w:jc w:val="center"/>
    </w:pPr>
  </w:p>
  <w:p w:rsidRDefault="001D0A8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A55DE">
      <w:t>149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D0A86"/>
    <w:rsid w:val="00291D1D"/>
    <w:rsid w:val="0029589B"/>
    <w:rsid w:val="00311D50"/>
    <w:rsid w:val="003652A6"/>
    <w:rsid w:val="00394F80"/>
    <w:rsid w:val="003C2F22"/>
    <w:rsid w:val="00417EA6"/>
    <w:rsid w:val="00461D4D"/>
    <w:rsid w:val="005A61D0"/>
    <w:rsid w:val="005C0FE6"/>
    <w:rsid w:val="00684A08"/>
    <w:rsid w:val="00693AB7"/>
    <w:rsid w:val="0071519E"/>
    <w:rsid w:val="0072463F"/>
    <w:rsid w:val="00743CAF"/>
    <w:rsid w:val="007F7A84"/>
    <w:rsid w:val="00814EDB"/>
    <w:rsid w:val="00815142"/>
    <w:rsid w:val="00853B3E"/>
    <w:rsid w:val="008D2D97"/>
    <w:rsid w:val="009771F7"/>
    <w:rsid w:val="00981D37"/>
    <w:rsid w:val="009A55DE"/>
    <w:rsid w:val="00A51DE9"/>
    <w:rsid w:val="00B617C9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0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A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A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A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A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0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A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A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A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A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DRVNI SISTEMI za proizvodnju proizvoda od drva i namještaja, društvo s ograničenom odgovornošću</izvorni_sadrzaj>
    <derivirana_varijabla naziv="DomainObject.Predmet.ProtustrankaFormated_1">  DRVNI SISTEMI za proizvodnju proizvoda od drva i namještaja, društvo s ograničenom odgovornošću</derivirana_varijabla>
  </DomainObject.Predmet.ProtustrankaFormated>
  <DomainObject.Predmet.ProtustrankaFormatedOIB>
    <izvorni_sadrzaj>  DRVNI SISTEMI za proizvodnju proizvoda od drva i namještaja, društvo s ograničenom odgovornošću, OIB 92216077511</izvorni_sadrzaj>
    <derivirana_varijabla naziv="DomainObject.Predmet.ProtustrankaFormatedOIB_1">  DRVNI SISTEMI za proizvodnju proizvoda od drva i namještaja, društvo s ograničenom odgovornošću, OIB 92216077511</derivirana_varijabla>
  </DomainObject.Predmet.ProtustrankaFormatedOIB>
  <DomainObject.Predmet.ProtustrankaFormatedWithAdress>
    <izvorni_sadrzaj> DRVNI SISTEMI za proizvodnju proizvoda od drva i namještaja, društvo s ograničenom odgovornošću, Hrvatske mornarice 1/H, 21000 Split</izvorni_sadrzaj>
    <derivirana_varijabla naziv="DomainObject.Predmet.ProtustrankaFormatedWithAdress_1"> DRVNI SISTEMI za proizvodnju proizvoda od drva i namještaja, društvo s ograničenom odgovornošću, Hrvatske mornarice 1/H, 21000 Split</derivirana_varijabla>
  </DomainObject.Predmet.ProtustrankaFormatedWithAdress>
  <DomainObject.Predmet.ProtustrankaFormatedWithAdressOIB>
    <izvorni_sadrzaj> DRVNI SISTEMI za proizvodnju proizvoda od drva i namještaja, društvo s ograničenom odgovornošću, OIB 92216077511, Hrvatske mornarice 1/H, 21000 Split</izvorni_sadrzaj>
    <derivirana_varijabla naziv="DomainObject.Predmet.ProtustrankaFormatedWithAdressOIB_1"> DRVNI SISTEMI za proizvodnju proizvoda od drva i namještaja, društvo s ograničenom odgovornošću, OIB 92216077511, Hrvatske mornarice 1/H, 21000 Split</derivirana_varijabla>
  </DomainObject.Predmet.ProtustrankaFormatedWithAdressOIB>
  <DomainObject.Predmet.ProtustrankaWithAdress>
    <izvorni_sadrzaj>DRVNI SISTEMI za proizvodnju proizvoda od drva i namještaja, društvo s ograničenom odgovornošću Hrvatske mornarice 1/H, 21000 Split</izvorni_sadrzaj>
    <derivirana_varijabla naziv="DomainObject.Predmet.ProtustrankaWithAdress_1">DRVNI SISTEMI za proizvodnju proizvoda od drva i namještaja, društvo s ograničenom odgovornošću Hrvatske mornarice 1/H, 21000 Split</derivirana_varijabla>
  </DomainObject.Predmet.ProtustrankaWithAdress>
  <DomainObject.Predmet.ProtustrankaWithAdressOIB>
    <izvorni_sadrzaj>DRVNI SISTEMI za proizvodnju proizvoda od drva i namještaja, društvo s ograničenom odgovornošću, OIB 92216077511, Hrvatske mornarice 1/H, 21000 Split</izvorni_sadrzaj>
    <derivirana_varijabla naziv="DomainObject.Predmet.ProtustrankaWithAdressOIB_1">DRVNI SISTEMI za proizvodnju proizvoda od drva i namještaja, društvo s ograničenom odgovornošću, OIB 92216077511, Hrvatske mornarice 1/H, 21000 Split</derivirana_varijabla>
  </DomainObject.Predmet.ProtustrankaWithAdressOIB>
  <DomainObject.Predmet.ProtustrankaNazivFormated>
    <izvorni_sadrzaj>DRVNI SISTEMI za proizvodnju proizvoda od drva i namještaja, društvo s ograničenom odgovornošću</izvorni_sadrzaj>
    <derivirana_varijabla naziv="DomainObject.Predmet.ProtustrankaNazivFormated_1">DRVNI SISTEMI za proizvodnju proizvoda od drva i namještaja, društvo s ograničenom odgovornošću</derivirana_varijabla>
  </DomainObject.Predmet.ProtustrankaNazivFormated>
  <DomainObject.Predmet.ProtustrankaNazivFormatedOIB>
    <izvorni_sadrzaj>DRVNI SISTEMI za proizvodnju proizvoda od drva i namještaja, društvo s ograničenom odgovornošću, OIB 92216077511</izvorni_sadrzaj>
    <derivirana_varijabla naziv="DomainObject.Predmet.ProtustrankaNazivFormatedOIB_1">DRVNI SISTEMI za proizvodnju proizvoda od drva i namještaja, društvo s ograničenom odgovornošću, OIB 92216077511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1722.77</izvorni_sadrzaj>
    <derivirana_varijabla naziv="DomainObject.Predmet.TrenutnaVrijednost_1">1722.77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DRVNI SISTEMI za proizvodnju proizvoda od drva i namještaja, društvo s ograničenom odgovornošću</item>
    </izvorni_sadrzaj>
    <derivirana_varijabla naziv="DomainObject.Predmet.ProtuStrankaListFormated_1">
      <item>DRVNI SISTEMI za proizvodnju proizvoda od drva i namještaja, društvo s ograničenom odgovornošću</item>
    </derivirana_varijabla>
  </DomainObject.Predmet.ProtuStrankaListFormated>
  <DomainObject.Predmet.ProtuStrankaListFormatedOIB>
    <izvorni_sadrzaj>
      <item>DRVNI SISTEMI za proizvodnju proizvoda od drva i namještaja, društvo s ograničenom odgovornošću, OIB 92216077511</item>
    </izvorni_sadrzaj>
    <derivirana_varijabla naziv="DomainObject.Predmet.ProtuStrankaListFormatedOIB_1">
      <item>DRVNI SISTEMI za proizvodnju proizvoda od drva i namještaja, društvo s ograničenom odgovornošću, OIB 92216077511</item>
    </derivirana_varijabla>
  </DomainObject.Predmet.ProtuStrankaListFormatedOIB>
  <DomainObject.Predmet.ProtuStrankaListFormatedWithAdress>
    <izvorni_sadrzaj>
      <item>DRVNI SISTEMI za proizvodnju proizvoda od drva i namještaja, društvo s ograničenom odgovornošću, Hrvatske mornarice 1/H, 21000 Split</item>
    </izvorni_sadrzaj>
    <derivirana_varijabla naziv="DomainObject.Predmet.ProtuStrankaListFormatedWithAdress_1">
      <item>DRVNI SISTEMI za proizvodnju proizvoda od drva i namještaja, društvo s ograničenom odgovornošću, Hrvatske mornarice 1/H, 21000 Split</item>
    </derivirana_varijabla>
  </DomainObject.Predmet.ProtuStrankaListFormatedWithAdress>
  <DomainObject.Predmet.ProtuStrankaListFormatedWithAdressOIB>
    <izvorni_sadrzaj>
      <item>DRVNI SISTEMI za proizvodnju proizvoda od drva i namještaja, društvo s ograničenom odgovornošću, OIB 92216077511, Hrvatske mornarice 1/H, 21000 Split</item>
    </izvorni_sadrzaj>
    <derivirana_varijabla naziv="DomainObject.Predmet.ProtuStrankaListFormatedWithAdressOIB_1">
      <item>DRVNI SISTEMI za proizvodnju proizvoda od drva i namještaja, društvo s ograničenom odgovornošću, OIB 92216077511, Hrvatske mornarice 1/H, 21000 Split</item>
    </derivirana_varijabla>
  </DomainObject.Predmet.ProtuStrankaListFormatedWithAdressOIB>
  <DomainObject.Predmet.ProtuStrankaListNazivFormated>
    <izvorni_sadrzaj>
      <item>DRVNI SISTEMI za proizvodnju proizvoda od drva i namještaja, društvo s ograničenom odgovornošću</item>
    </izvorni_sadrzaj>
    <derivirana_varijabla naziv="DomainObject.Predmet.ProtuStrankaListNazivFormated_1">
      <item>DRVNI SISTEMI za proizvodnju proizvoda od drva i namještaja, društvo s ograničenom odgovornošću</item>
    </derivirana_varijabla>
  </DomainObject.Predmet.ProtuStrankaListNazivFormated>
  <DomainObject.Predmet.ProtuStrankaListNazivFormatedOIB>
    <izvorni_sadrzaj>
      <item>DRVNI SISTEMI za proizvodnju proizvoda od drva i namještaja, društvo s ograničenom odgovornošću, OIB 92216077511</item>
    </izvorni_sadrzaj>
    <derivirana_varijabla naziv="DomainObject.Predmet.ProtuStrankaListNazivFormatedOIB_1">
      <item>DRVNI SISTEMI za proizvodnju proizvoda od drva i namještaja, društvo s ograničenom odgovornošću, OIB 92216077511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DRVNI SISTEMI za proizvodnju proizvoda od drva i namještaja, društvo s ograničenom odgovornošću</izvorni_sadrzaj>
    <derivirana_varijabla naziv="DomainObject.Predmet.ProtustrankaIDrugi_1">DRVNI SISTEMI za proizvodnju proizvoda od drva i namještaja, društvo s ograničenom odgovornošću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DRVNI SISTEMI za proizvodnju proizvoda od drva i namještaja, društvo s ograničenom odgovornošću, OIB 92216077511, Hrvatske mornarice 1/H, 21000 Split</izvorni_sadrzaj>
    <derivirana_varijabla naziv="DomainObject.Predmet.ProtustrankaIDrugiAdressOIB_1">DRVNI SISTEMI za proizvodnju proizvoda od drva i namještaja, društvo s ograničenom odgovornošću, OIB 92216077511, Hrvatske mornarice 1/H,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DRVNI SISTEMI za proizvodnju proizvoda od drva i namještaja, društvo s ograničenom odgovornošću</item>
    </izvorni_sadrzaj>
    <derivirana_varijabla naziv="DomainObject.Predmet.SudioniciListNaziv_1">
      <item>FINA SPLIT</item>
      <item>DRVNI SISTEMI za proizvodnju proizvoda od drva i namještaja, društvo s ograničenom odgovornošću</item>
    </derivirana_varijabla>
  </DomainObject.Predmet.SudioniciListNaziv>
  <DomainObject.Predmet.SudioniciListAdressOIB>
    <izvorni_sadrzaj>
      <item>FINA SPLIT, OIB 85821130368, Mažuranićevo šetalište 24 b,21000 Split</item>
      <item>DRVNI SISTEMI za proizvodnju proizvoda od drva i namještaja, društvo s ograničenom odgovornošću, OIB 92216077511, Hrvatske mornarice 1/H,21000 Split</item>
    </izvorni_sadrzaj>
    <derivirana_varijabla naziv="DomainObject.Predmet.SudioniciListAdressOIB_1">
      <item>FINA SPLIT, OIB 85821130368, Mažuranićevo šetalište 24 b,21000 Split</item>
      <item>DRVNI SISTEMI za proizvodnju proizvoda od drva i namještaja, društvo s ograničenom odgovornošću, OIB 92216077511, Hrvatske mornarice 1/H,21000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92216077511</item>
    </izvorni_sadrzaj>
    <derivirana_varijabla naziv="DomainObject.Predmet.SudioniciListNazivOIB_1">
      <item>, OIB 85821130368</item>
      <item>, OIB 92216077511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1730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2016-07-28T06:17:00Z</cp:lastPrinted>
  <dcterms:modified xmlns:xsi="http://www.w3.org/2001/XMLSchema-instance" xsi:type="dcterms:W3CDTF">2016-07-28T07:22:00Z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