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df63" w14:paraId="540df63" w:rsidRDefault="00CF066A" w:rsidP="00CF066A" w:rsidR="000E75ED" w:rsidRPr="0066557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6557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480695</wp:posOffset>
            </wp:positionH>
            <wp:positionV relativeFrom="paragraph">
              <wp:posOffset>62230</wp:posOffset>
            </wp:positionV>
            <wp:extent cy="707390" cx="526415"/>
            <wp:effectExtent b="0" r="6985" t="0" l="0"/>
            <wp:wrapTopAndBottom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CF066A" w:rsidP="00CF066A" w:rsidR="00CF06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  <w:t>7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2</w:t>
      </w:r>
      <w:r w:rsidR="000E75ED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St-</w:t>
      </w:r>
      <w:r w:rsidR="00F557BB">
        <w:rPr>
          <w:rFonts w:hAnsi="Times New Roman" w:ascii="Times New Roman"/>
          <w:color w:val="auto"/>
          <w:sz w:val="24"/>
          <w:szCs w:val="24"/>
          <w:lang w:val="pl-PL"/>
        </w:rPr>
        <w:t>4663/2016</w:t>
      </w:r>
      <w:r w:rsidR="000E75ED"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="000E75ED" w:rsidRPr="000E75ED">
        <w:rPr>
          <w:rFonts w:hAnsi="Times New Roman" w:ascii="Times New Roman"/>
          <w:color w:val="auto"/>
          <w:szCs w:val="24"/>
          <w:lang w:val="pl-PL"/>
        </w:rPr>
        <w:t>8</w:t>
      </w:r>
    </w:p>
    <w:p w:rsidRDefault="004B540A" w:rsidP="00CF066A" w:rsidR="004B540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F066A" w:rsidP="00CF066A" w:rsidR="00CF066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0E75ED" w:rsidP="00CF066A" w:rsidR="000E75ED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4B540A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sucu Nikoli Ribariću, u postupku predstečajne nagodbe u povodu prijedloga dužnika</w:t>
      </w:r>
      <w:r w:rsidR="00F557BB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STJEPAN ŠLIBAR vlasnik GALVANOTEHNIKA obrt za proizvodnju i usluge, Vrbovec, Zagrebačka 26, OIB: 33972884986</w:t>
      </w:r>
      <w:r w:rsidR="00CF066A" w:rsidRPr="0066557C">
        <w:rPr>
          <w:rFonts w:hAnsi="Times New Roman" w:ascii="Times New Roman"/>
          <w:sz w:val="24"/>
          <w:szCs w:val="24"/>
        </w:rPr>
        <w:t>,</w:t>
      </w:r>
      <w:r w:rsidR="00F557BB">
        <w:rPr>
          <w:rFonts w:hAnsi="Times New Roman" w:ascii="Times New Roman"/>
          <w:sz w:val="24"/>
          <w:szCs w:val="24"/>
        </w:rPr>
        <w:t xml:space="preserve"> dana </w:t>
      </w:r>
      <w:r w:rsidR="004A6DF0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</w:t>
      </w:r>
      <w:r w:rsidR="00F557BB">
        <w:rPr>
          <w:rFonts w:hAnsi="Times New Roman" w:ascii="Times New Roman"/>
          <w:sz w:val="24"/>
          <w:szCs w:val="24"/>
        </w:rPr>
        <w:t xml:space="preserve"> lipnja</w:t>
      </w:r>
      <w:r w:rsidR="00CF066A" w:rsidRPr="0066557C">
        <w:rPr>
          <w:rFonts w:hAnsi="Times New Roman" w:ascii="Times New Roman"/>
          <w:sz w:val="24"/>
          <w:szCs w:val="24"/>
        </w:rPr>
        <w:t xml:space="preserve"> 2016.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>r</w:t>
      </w:r>
      <w:r w:rsidRPr="0066557C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0E75E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ab/>
      </w:r>
      <w:r w:rsidR="00871275" w:rsidRPr="000E75ED">
        <w:rPr>
          <w:rFonts w:hAnsi="Times New Roman" w:ascii="Times New Roman"/>
          <w:color w:val="auto"/>
          <w:sz w:val="24"/>
          <w:szCs w:val="24"/>
          <w:lang w:val="hr-HR"/>
        </w:rPr>
        <w:t>Ukida se R</w:t>
      </w:r>
      <w:r w:rsidR="004A6DF0" w:rsidRPr="000E75ED">
        <w:rPr>
          <w:rFonts w:hAnsi="Times New Roman" w:ascii="Times New Roman"/>
          <w:color w:val="auto"/>
          <w:sz w:val="24"/>
          <w:szCs w:val="24"/>
          <w:lang w:val="hr-HR"/>
        </w:rPr>
        <w:t>ješenje ovoga suda od 2. lipnja 2016. godine kojim je o</w:t>
      </w: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>dba</w:t>
      </w:r>
      <w:r w:rsidR="004A6DF0" w:rsidRPr="000E75ED">
        <w:rPr>
          <w:rFonts w:hAnsi="Times New Roman" w:ascii="Times New Roman"/>
          <w:color w:val="auto"/>
          <w:sz w:val="24"/>
          <w:szCs w:val="24"/>
          <w:lang w:val="hr-HR"/>
        </w:rPr>
        <w:t>čen</w:t>
      </w: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 za sklapanje </w:t>
      </w:r>
      <w:proofErr w:type="spellStart"/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>predstečajne</w:t>
      </w:r>
      <w:proofErr w:type="spellEnd"/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 nagodbe </w:t>
      </w:r>
      <w:r w:rsidR="004B540A"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dužnika </w:t>
      </w:r>
      <w:r w:rsidR="00F557BB" w:rsidRPr="000E75ED">
        <w:rPr>
          <w:rFonts w:hAnsi="Times New Roman" w:ascii="Times New Roman"/>
          <w:color w:val="auto"/>
          <w:sz w:val="24"/>
          <w:szCs w:val="24"/>
          <w:lang w:val="hr-HR"/>
        </w:rPr>
        <w:t>STJEPAN ŠLIBAR vlasnik GALVANOTEHNIKA obrt za proizvodnju i usluge, Vrbovec, Zagrebačka 26, OIB: 33972884986</w:t>
      </w: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, podnesen ovom sudu </w:t>
      </w:r>
      <w:r w:rsidR="00F557BB" w:rsidRPr="000E75ED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F557BB"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 svibnja</w:t>
      </w: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Podnositelj je podnio ovom sudu </w:t>
      </w:r>
      <w:r w:rsidR="00F557BB">
        <w:rPr>
          <w:rFonts w:hAnsi="Times New Roman" w:ascii="Times New Roman"/>
          <w:color w:val="auto"/>
          <w:sz w:val="24"/>
          <w:szCs w:val="24"/>
          <w:lang w:val="pl-PL"/>
        </w:rPr>
        <w:t>30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.</w:t>
      </w:r>
      <w:r w:rsidR="00F557BB">
        <w:rPr>
          <w:rFonts w:hAnsi="Times New Roman" w:ascii="Times New Roman"/>
          <w:color w:val="auto"/>
          <w:sz w:val="24"/>
          <w:szCs w:val="24"/>
          <w:lang w:val="pl-PL"/>
        </w:rPr>
        <w:t xml:space="preserve"> svibnja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2016. prijedlog za otvaranje predstečajnog postupka na propisanom obrascu.</w:t>
      </w:r>
    </w:p>
    <w:p w:rsidRDefault="004A6DF0" w:rsidP="00CF066A" w:rsidR="004A6DF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Sud je rješenjem od 2. lipnja 2016. godine odbacio prijedlog za</w:t>
      </w:r>
      <w:r w:rsidR="001D386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sklapanjem predstečajne negodbe kao nedopušten.</w:t>
      </w:r>
    </w:p>
    <w:p w:rsidRDefault="004A6DF0" w:rsidP="00CF066A" w:rsidR="004A6DF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Uvidom u prijedlog utvrđeno je kako je predlagatelje podnio prijedlog za sklapanjem predstečajne nagodbe, a ne prijedlog za otvaranje postupka predstečajne nagodbe.</w:t>
      </w:r>
    </w:p>
    <w:p w:rsidRDefault="004A6DF0" w:rsidP="00CF066A" w:rsidR="004A6DF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Slijedom navedenoga odlučeno je kao u izreci.</w:t>
      </w:r>
    </w:p>
    <w:p w:rsidRDefault="000573D3" w:rsidP="00CF066A" w:rsidR="000573D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806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4A6DF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1806BA">
        <w:rPr>
          <w:rFonts w:hAnsi="Times New Roman" w:ascii="Times New Roman"/>
          <w:color w:val="auto"/>
          <w:sz w:val="24"/>
          <w:szCs w:val="24"/>
          <w:lang w:val="hr-HR"/>
        </w:rPr>
        <w:t xml:space="preserve"> lipnja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8A411B" w:rsidP="00CF066A" w:rsidR="008A411B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573D3" w:rsidP="000E75ED" w:rsidR="000573D3">
      <w:pPr>
        <w:pStyle w:val="Podnaslov"/>
        <w:ind w:left="7513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73D3" w:rsidP="000E75ED" w:rsidR="00CF066A" w:rsidRPr="0066557C">
      <w:pPr>
        <w:pStyle w:val="Podnaslov"/>
        <w:ind w:left="7513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POUKA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PRAVNOM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LIJEKU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CF066A" w:rsidP="00CF066A" w:rsidR="00CF066A" w:rsidRPr="000E75E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75ED">
        <w:rPr>
          <w:rFonts w:hAnsi="Times New Roman" w:ascii="Times New Roman"/>
          <w:color w:val="auto"/>
          <w:sz w:val="24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573D3" w:rsidP="00CF066A" w:rsidR="000573D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573D3" w:rsidP="00CF066A" w:rsidR="000573D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E75ED" w:rsidP="00CF066A" w:rsidR="000E75E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DNA: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Podnositelj</w:t>
      </w:r>
      <w:r w:rsidR="001806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806BA" w:rsidRPr="001806BA">
        <w:rPr>
          <w:rFonts w:hAnsi="Times New Roman" w:ascii="Times New Roman"/>
          <w:color w:val="auto"/>
          <w:sz w:val="24"/>
          <w:szCs w:val="24"/>
          <w:lang w:val="hr-HR"/>
        </w:rPr>
        <w:t>GALVANOTEHNIKA obrt za proizvodnju i usluge, Vrbovec, Zagrebačka 26, OIB: 33972884986</w:t>
      </w:r>
    </w:p>
    <w:p w:rsidRDefault="001806BA" w:rsidP="00CF066A" w:rsidR="001806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Stjepan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Šlibar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, Vrbovec, Zagrebačka 81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E oglasna ploča</w:t>
      </w:r>
    </w:p>
    <w:p w:rsidRDefault="007F0C19" w:rsidP="00CF066A" w:rsidR="007F0C19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kal</w:t>
      </w:r>
    </w:p>
    <w:sectPr w:rsidSect="00C42917" w:rsidR="007F0C19" w:rsidRPr="0066557C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50CB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F557BB" w:rsidR="00AE46FF">
        <w:pPr>
          <w:ind w:left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0CB" w:rsidRPr="00E750CB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>7</w:t>
        </w:r>
        <w:r>
          <w:rPr>
            <w:rFonts w:hAnsi="Times New Roman" w:ascii="Times New Roman"/>
            <w:color w:val="auto"/>
            <w:sz w:val="24"/>
            <w:szCs w:val="24"/>
            <w:lang w:val="pl-PL"/>
          </w:rPr>
          <w:t>2</w:t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 xml:space="preserve"> St-</w:t>
        </w:r>
        <w:r w:rsidR="00F557BB">
          <w:rPr>
            <w:rFonts w:hAnsi="Times New Roman" w:ascii="Times New Roman"/>
            <w:color w:val="auto"/>
            <w:sz w:val="24"/>
            <w:szCs w:val="24"/>
            <w:lang w:val="pl-PL"/>
          </w:rPr>
          <w:t>4663/2016</w:t>
        </w:r>
      </w:p>
    </w:sdtContent>
  </w:sdt>
  <w:p w:rsidRDefault="00E750CB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573D3"/>
    <w:rsid w:val="0006618C"/>
    <w:rsid w:val="000E75ED"/>
    <w:rsid w:val="001806BA"/>
    <w:rsid w:val="001D3863"/>
    <w:rsid w:val="003561E5"/>
    <w:rsid w:val="004A6DF0"/>
    <w:rsid w:val="004B540A"/>
    <w:rsid w:val="005E320B"/>
    <w:rsid w:val="007F0C19"/>
    <w:rsid w:val="00801A7C"/>
    <w:rsid w:val="00835F51"/>
    <w:rsid w:val="00871275"/>
    <w:rsid w:val="008A411B"/>
    <w:rsid w:val="00907130"/>
    <w:rsid w:val="009B67B6"/>
    <w:rsid w:val="00AE46FF"/>
    <w:rsid w:val="00CF066A"/>
    <w:rsid w:val="00DF6EA3"/>
    <w:rsid w:val="00E34664"/>
    <w:rsid w:val="00E750CB"/>
    <w:rsid w:val="00EC78D3"/>
    <w:rsid w:val="00F5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66A"/>
    <w:pPr>
      <w:spacing w:lineRule="auto" w:line="240" w:after="0"/>
    </w:pPr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13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13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13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13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66A"/>
    <w:pPr>
      <w:spacing w:after="0" w:line="240" w:lineRule="auto"/>
    </w:pPr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13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13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13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13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St-4663/2016-8</izvorni_sadrzaj>
    <derivirana_varijabla naziv="DomainObject.Oznaka_1">St-4663/2016-8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4663</izvorni_sadrzaj>
    <derivirana_varijabla naziv="DomainObject.Predmet.Broj_1">4663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St-4663/2016</izvorni_sadrzaj>
    <derivirana_varijabla naziv="DomainObject.Predmet.OznakaBroj_1">St-4663/2016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Šlibar</izvorni_sadrzaj>
    <derivirana_varijabla naziv="DomainObject.Predmet.ProtustrankaFormated_1">  Stjepan Šlibar</derivirana_varijabla>
  </DomainObject.Predmet.ProtustrankaFormated>
  <DomainObject.Predmet.ProtustrankaFormatedOIB>
    <izvorni_sadrzaj>  Stjepan Šlibar, OIB 33972884986</izvorni_sadrzaj>
    <derivirana_varijabla naziv="DomainObject.Predmet.ProtustrankaFormatedOIB_1">  Stjepan Šlibar, OIB 33972884986</derivirana_varijabla>
  </DomainObject.Predmet.ProtustrankaFormatedOIB>
  <DomainObject.Predmet.ProtustrankaFormatedWithAdress>
    <izvorni_sadrzaj> Stjepan Šlibar, Zagrebačka 81, 10340 Vrbovec</izvorni_sadrzaj>
    <derivirana_varijabla naziv="DomainObject.Predmet.ProtustrankaFormatedWithAdress_1"> Stjepan Šlibar, Zagrebačka 81, 10340 Vrbovec</derivirana_varijabla>
  </DomainObject.Predmet.ProtustrankaFormatedWithAdress>
  <DomainObject.Predmet.ProtustrankaFormatedWithAdressOIB>
    <izvorni_sadrzaj> Stjepan Šlibar, OIB 33972884986, Zagrebačka 81, 10340 Vrbovec</izvorni_sadrzaj>
    <derivirana_varijabla naziv="DomainObject.Predmet.ProtustrankaFormatedWithAdressOIB_1"> Stjepan Šlibar, OIB 33972884986, Zagrebačka 81, 10340 Vrbovec</derivirana_varijabla>
  </DomainObject.Predmet.ProtustrankaFormatedWithAdressOIB>
  <DomainObject.Predmet.ProtustrankaWithAdress>
    <izvorni_sadrzaj>Stjepan Šlibar Zagrebačka 81, 10340 Vrbovec</izvorni_sadrzaj>
    <derivirana_varijabla naziv="DomainObject.Predmet.ProtustrankaWithAdress_1">Stjepan Šlibar Zagrebačka 81, 10340 Vrbovec</derivirana_varijabla>
  </DomainObject.Predmet.ProtustrankaWithAdress>
  <DomainObject.Predmet.ProtustrankaWithAdressOIB>
    <izvorni_sadrzaj>Stjepan Šlibar, OIB 33972884986, Zagrebačka 81, 10340 Vrbovec</izvorni_sadrzaj>
    <derivirana_varijabla naziv="DomainObject.Predmet.ProtustrankaWithAdressOIB_1">Stjepan Šlibar, OIB 33972884986, Zagrebačka 81, 10340 Vrbovec</derivirana_varijabla>
  </DomainObject.Predmet.ProtustrankaWithAdressOIB>
  <DomainObject.Predmet.ProtustrankaNazivFormated>
    <izvorni_sadrzaj>Stjepan Šlibar</izvorni_sadrzaj>
    <derivirana_varijabla naziv="DomainObject.Predmet.ProtustrankaNazivFormated_1">Stjepan Šlibar</derivirana_varijabla>
  </DomainObject.Predmet.ProtustrankaNazivFormated>
  <DomainObject.Predmet.ProtustrankaNazivFormatedOIB>
    <izvorni_sadrzaj>Stjepan Šlibar, OIB 33972884986</izvorni_sadrzaj>
    <derivirana_varijabla naziv="DomainObject.Predmet.ProtustrankaNazivFormatedOIB_1">Stjepan Šlibar, OIB 33972884986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Šlibar</izvorni_sadrzaj>
    <derivirana_varijabla naziv="DomainObject.Predmet.StrankaFormated_1">  Stjepan Šlibar</derivirana_varijabla>
  </DomainObject.Predmet.StrankaFormated>
  <DomainObject.Predmet.StrankaFormatedOIB>
    <izvorni_sadrzaj>  Stjepan Šlibar, OIB 33972884986</izvorni_sadrzaj>
    <derivirana_varijabla naziv="DomainObject.Predmet.StrankaFormatedOIB_1">  Stjepan Šlibar, OIB 33972884986</derivirana_varijabla>
  </DomainObject.Predmet.StrankaFormatedOIB>
  <DomainObject.Predmet.StrankaFormatedWithAdress>
    <izvorni_sadrzaj> Stjepan Šlibar, Zagrebačka 81, 10340 Vrbovec</izvorni_sadrzaj>
    <derivirana_varijabla naziv="DomainObject.Predmet.StrankaFormatedWithAdress_1"> Stjepan Šlibar, Zagrebačka 81, 10340 Vrbovec</derivirana_varijabla>
  </DomainObject.Predmet.StrankaFormatedWithAdress>
  <DomainObject.Predmet.StrankaFormatedWithAdressOIB>
    <izvorni_sadrzaj> Stjepan Šlibar, OIB 33972884986, Zagrebačka 81, 10340 Vrbovec</izvorni_sadrzaj>
    <derivirana_varijabla naziv="DomainObject.Predmet.StrankaFormatedWithAdressOIB_1"> Stjepan Šlibar, OIB 33972884986, Zagrebačka 81, 10340 Vrbovec</derivirana_varijabla>
  </DomainObject.Predmet.StrankaFormatedWithAdressOIB>
  <DomainObject.Predmet.StrankaWithAdress>
    <izvorni_sadrzaj>Stjepan Šlibar Zagrebačka 81,10340 Vrbovec</izvorni_sadrzaj>
    <derivirana_varijabla naziv="DomainObject.Predmet.StrankaWithAdress_1">Stjepan Šlibar Zagrebačka 81,10340 Vrbovec</derivirana_varijabla>
  </DomainObject.Predmet.StrankaWithAdress>
  <DomainObject.Predmet.StrankaWithAdressOIB>
    <izvorni_sadrzaj>Stjepan Šlibar, OIB 33972884986, Zagrebačka 81,10340 Vrbovec</izvorni_sadrzaj>
    <derivirana_varijabla naziv="DomainObject.Predmet.StrankaWithAdressOIB_1">Stjepan Šlibar, OIB 33972884986, Zagrebačka 81,10340 Vrbovec</derivirana_varijabla>
  </DomainObject.Predmet.StrankaWithAdressOIB>
  <DomainObject.Predmet.StrankaNazivFormated>
    <izvorni_sadrzaj>Stjepan Šlibar</izvorni_sadrzaj>
    <derivirana_varijabla naziv="DomainObject.Predmet.StrankaNazivFormated_1">Stjepan Šlibar</derivirana_varijabla>
  </DomainObject.Predmet.StrankaNazivFormated>
  <DomainObject.Predmet.StrankaNazivFormatedOIB>
    <izvorni_sadrzaj>Stjepan Šlibar, OIB 33972884986</izvorni_sadrzaj>
    <derivirana_varijabla naziv="DomainObject.Predmet.StrankaNazivFormatedOIB_1">Stjepan Šlibar, OIB 33972884986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Stjepan Šlibar</item>
    </izvorni_sadrzaj>
    <derivirana_varijabla naziv="DomainObject.Predmet.StrankaListFormated_1">
      <item>Stjepan Šlibar</item>
    </derivirana_varijabla>
  </DomainObject.Predmet.StrankaListFormated>
  <DomainObject.Predmet.StrankaListFormatedOIB>
    <izvorni_sadrzaj>
      <item>Stjepan Šlibar, OIB 33972884986</item>
    </izvorni_sadrzaj>
    <derivirana_varijabla naziv="DomainObject.Predmet.StrankaListFormatedOIB_1">
      <item>Stjepan Šlibar, OIB 33972884986</item>
    </derivirana_varijabla>
  </DomainObject.Predmet.StrankaListFormatedOIB>
  <DomainObject.Predmet.StrankaListFormatedWithAdress>
    <izvorni_sadrzaj>
      <item>Stjepan Šlibar, Zagrebačka 81, 10340 Vrbovec</item>
    </izvorni_sadrzaj>
    <derivirana_varijabla naziv="DomainObject.Predmet.StrankaListFormatedWithAdress_1">
      <item>Stjepan Šlibar, Zagrebačka 81, 10340 Vrbovec</item>
    </derivirana_varijabla>
  </DomainObject.Predmet.StrankaListFormatedWithAdress>
  <DomainObject.Predmet.StrankaListFormatedWithAdressOIB>
    <izvorni_sadrzaj>
      <item>Stjepan Šlibar, OIB 33972884986, Zagrebačka 81, 10340 Vrbovec</item>
    </izvorni_sadrzaj>
    <derivirana_varijabla naziv="DomainObject.Predmet.StrankaListFormatedWithAdressOIB_1">
      <item>Stjepan Šlibar, OIB 33972884986, Zagrebačka 81, 10340 Vrbovec</item>
    </derivirana_varijabla>
  </DomainObject.Predmet.StrankaListFormatedWithAdressOIB>
  <DomainObject.Predmet.StrankaListNazivFormated>
    <izvorni_sadrzaj>
      <item>Stjepan Šlibar</item>
    </izvorni_sadrzaj>
    <derivirana_varijabla naziv="DomainObject.Predmet.StrankaListNazivFormated_1">
      <item>Stjepan Šlibar</item>
    </derivirana_varijabla>
  </DomainObject.Predmet.StrankaListNazivFormated>
  <DomainObject.Predmet.StrankaListNazivFormatedOIB>
    <izvorni_sadrzaj>
      <item>Stjepan Šlibar, OIB 33972884986</item>
    </izvorni_sadrzaj>
    <derivirana_varijabla naziv="DomainObject.Predmet.StrankaListNazivFormatedOIB_1">
      <item>Stjepan Šlibar, OIB 33972884986</item>
    </derivirana_varijabla>
  </DomainObject.Predmet.StrankaListNazivFormatedOIB>
  <DomainObject.Predmet.ProtuStrankaListFormated>
    <izvorni_sadrzaj>
      <item>Stjepan Šlibar</item>
    </izvorni_sadrzaj>
    <derivirana_varijabla naziv="DomainObject.Predmet.ProtuStrankaListFormated_1">
      <item>Stjepan Šlibar</item>
    </derivirana_varijabla>
  </DomainObject.Predmet.ProtuStrankaListFormated>
  <DomainObject.Predmet.ProtuStrankaListFormatedOIB>
    <izvorni_sadrzaj>
      <item>Stjepan Šlibar, OIB 33972884986</item>
    </izvorni_sadrzaj>
    <derivirana_varijabla naziv="DomainObject.Predmet.ProtuStrankaListFormatedOIB_1">
      <item>Stjepan Šlibar, OIB 33972884986</item>
    </derivirana_varijabla>
  </DomainObject.Predmet.ProtuStrankaListFormatedOIB>
  <DomainObject.Predmet.ProtuStrankaListFormatedWithAdress>
    <izvorni_sadrzaj>
      <item>Stjepan Šlibar, Zagrebačka 81, 10340 Vrbovec</item>
    </izvorni_sadrzaj>
    <derivirana_varijabla naziv="DomainObject.Predmet.ProtuStrankaListFormatedWithAdress_1">
      <item>Stjepan Šlibar, Zagrebačka 81, 10340 Vrbovec</item>
    </derivirana_varijabla>
  </DomainObject.Predmet.ProtuStrankaListFormatedWithAdress>
  <DomainObject.Predmet.ProtuStrankaListFormatedWithAdressOIB>
    <izvorni_sadrzaj>
      <item>Stjepan Šlibar, OIB 33972884986, Zagrebačka 81, 10340 Vrbovec</item>
    </izvorni_sadrzaj>
    <derivirana_varijabla naziv="DomainObject.Predmet.ProtuStrankaListFormatedWithAdressOIB_1">
      <item>Stjepan Šlibar, OIB 33972884986, Zagrebačka 81, 10340 Vrbovec</item>
    </derivirana_varijabla>
  </DomainObject.Predmet.ProtuStrankaListFormatedWithAdressOIB>
  <DomainObject.Predmet.ProtuStrankaListNazivFormated>
    <izvorni_sadrzaj>
      <item>Stjepan Šlibar</item>
    </izvorni_sadrzaj>
    <derivirana_varijabla naziv="DomainObject.Predmet.ProtuStrankaListNazivFormated_1">
      <item>Stjepan Šlibar</item>
    </derivirana_varijabla>
  </DomainObject.Predmet.ProtuStrankaListNazivFormated>
  <DomainObject.Predmet.ProtuStrankaListNazivFormatedOIB>
    <izvorni_sadrzaj>
      <item>Stjepan Šlibar, OIB 33972884986</item>
    </izvorni_sadrzaj>
    <derivirana_varijabla naziv="DomainObject.Predmet.ProtuStrankaListNazivFormatedOIB_1">
      <item>Stjepan Šlibar, OIB 33972884986</item>
    </derivirana_varijabla>
  </DomainObject.Predmet.ProtuStrankaListNazivFormatedOIB>
  <DomainObject.Predmet.OstaliListFormated>
    <izvorni_sadrzaj>
      <item>GALVANOTEHNIKA, obrt za proizvodnju i usluge</item>
    </izvorni_sadrzaj>
    <derivirana_varijabla naziv="DomainObject.Predmet.OstaliListFormated_1">
      <item>GALVANOTEHNIKA, obrt za proizvodnju i usluge</item>
    </derivirana_varijabla>
  </DomainObject.Predmet.OstaliListFormated>
  <DomainObject.Predmet.OstaliListFormatedOIB>
    <izvorni_sadrzaj>
      <item>GALVANOTEHNIKA, obrt za proizvodnju i usluge</item>
    </izvorni_sadrzaj>
    <derivirana_varijabla naziv="DomainObject.Predmet.OstaliListFormatedOIB_1">
      <item>GALVANOTEHNIKA, obrt za proizvodnju i usluge</item>
    </derivirana_varijabla>
  </DomainObject.Predmet.OstaliListFormatedOIB>
  <DomainObject.Predmet.OstaliListFormatedWithAdress>
    <izvorni_sadrzaj>
      <item>GALVANOTEHNIKA, obrt za proizvodnju i usluge, Zagrebačka 26, 10340 Vrbovec</item>
    </izvorni_sadrzaj>
    <derivirana_varijabla naziv="DomainObject.Predmet.OstaliListFormatedWithAdress_1">
      <item>GALVANOTEHNIKA, obrt za proizvodnju i usluge, Zagrebačka 26, 10340 Vrbovec</item>
    </derivirana_varijabla>
  </DomainObject.Predmet.OstaliListFormatedWithAdress>
  <DomainObject.Predmet.OstaliListFormatedWithAdressOIB>
    <izvorni_sadrzaj>
      <item>GALVANOTEHNIKA, obrt za proizvodnju i usluge, Zagrebačka 26, 10340 Vrbovec</item>
    </izvorni_sadrzaj>
    <derivirana_varijabla naziv="DomainObject.Predmet.OstaliListFormatedWithAdressOIB_1">
      <item>GALVANOTEHNIKA, obrt za proizvodnju i usluge, Zagrebačka 26, 10340 Vrbovec</item>
    </derivirana_varijabla>
  </DomainObject.Predmet.OstaliListFormatedWithAdressOIB>
  <DomainObject.Predmet.OstaliListNazivFormated>
    <izvorni_sadrzaj>
      <item>GALVANOTEHNIKA, obrt za proizvodnju i usluge</item>
    </izvorni_sadrzaj>
    <derivirana_varijabla naziv="DomainObject.Predmet.OstaliListNazivFormated_1">
      <item>GALVANOTEHNIKA, obrt za proizvodnju i usluge</item>
    </derivirana_varijabla>
  </DomainObject.Predmet.OstaliListNazivFormated>
  <DomainObject.Predmet.OstaliListNazivFormatedOIB>
    <izvorni_sadrzaj>
      <item>GALVANOTEHNIKA, obrt za proizvodnju i usluge</item>
    </izvorni_sadrzaj>
    <derivirana_varijabla naziv="DomainObject.Predmet.OstaliListNazivFormatedOIB_1">
      <item>GALVANOTEHNIKA, obrt za proizvodnju i usluge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St-4663/2016-8</izvorni_sadrzaj>
    <derivirana_varijabla naziv="DomainObject.PoslovniBrojDokumenta_1">St-4663/2016-8</derivirana_varijabla>
  </DomainObject.PoslovniBrojDokumenta>
  <DomainObject.Predmet.StrankaIDrugi>
    <izvorni_sadrzaj>Stjepan Šlibar</izvorni_sadrzaj>
    <derivirana_varijabla naziv="DomainObject.Predmet.StrankaIDrugi_1">Stjepan Šlibar</derivirana_varijabla>
  </DomainObject.Predmet.StrankaIDrugi>
  <DomainObject.Predmet.ProtustrankaIDrugi>
    <izvorni_sadrzaj>Stjepan Šlibar</izvorni_sadrzaj>
    <derivirana_varijabla naziv="DomainObject.Predmet.ProtustrankaIDrugi_1">Stjepan Šlibar</derivirana_varijabla>
  </DomainObject.Predmet.ProtustrankaIDrugi>
  <DomainObject.Predmet.StrankaIDrugiAdressOIB>
    <izvorni_sadrzaj>Stjepan Šlibar, OIB 33972884986, Zagrebačka 81, 10340 Vrbovec</izvorni_sadrzaj>
    <derivirana_varijabla naziv="DomainObject.Predmet.StrankaIDrugiAdressOIB_1">Stjepan Šlibar, OIB 33972884986, Zagrebačka 81, 10340 Vrbovec</derivirana_varijabla>
  </DomainObject.Predmet.StrankaIDrugiAdressOIB>
  <DomainObject.Predmet.ProtustrankaIDrugiAdressOIB>
    <izvorni_sadrzaj>Stjepan Šlibar, OIB 33972884986, Zagrebačka 81, 10340 Vrbovec</izvorni_sadrzaj>
    <derivirana_varijabla naziv="DomainObject.Predmet.ProtustrankaIDrugiAdressOIB_1">Stjepan Šlibar, OIB 33972884986, Zagrebačka 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Šlibar</item>
      <item>Stjepan Šlibar</item>
      <item>GALVANOTEHNIKA, obrt za proizvodnju i usluge</item>
    </izvorni_sadrzaj>
    <derivirana_varijabla naziv="DomainObject.Predmet.SudioniciListNaziv_1">
      <item>Stjepan Šlibar</item>
      <item>Stjepan Šlibar</item>
      <item>GALVANOTEHNIKA, obrt za proizvodnju i usluge</item>
    </derivirana_varijabla>
  </DomainObject.Predmet.SudioniciListNaziv>
  <DomainObject.Predmet.SudioniciListAdressOIB>
    <izvorni_sadrzaj>
      <item>Stjepan Šlibar, OIB 33972884986, Zagrebačka 81,10340 Vrbovec</item>
      <item>Stjepan Šlibar, OIB 33972884986, Zagrebačka 81,10340 Vrbovec</item>
      <item>GALVANOTEHNIKA, obrt za proizvodnju i usluge, Zagrebačka 26,10340 Vrbovec</item>
    </izvorni_sadrzaj>
    <derivirana_varijabla naziv="DomainObject.Predmet.SudioniciListAdressOIB_1">
      <item>Stjepan Šlibar, OIB 33972884986, Zagrebačka 81,10340 Vrbovec</item>
      <item>Stjepan Šlibar, OIB 33972884986, Zagrebačka 81,10340 Vrbovec</item>
      <item>GALVANOTEHNIKA, obrt za proizvodnju i usluge, Zagrebačka 26,10340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33972884986</item>
      <item>, OIB 33972884986</item>
      <item>, OIB null</item>
    </izvorni_sadrzaj>
    <derivirana_varijabla naziv="DomainObject.Predmet.SudioniciListNazivOIB_1">
      <item>, OIB 33972884986</item>
      <item>, OIB 33972884986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1339</properties:Characters>
  <properties:Lines>46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2016-06-20T07:47:00Z</dcterms:created>
  <dc:creator>Nikola Ribarić</dc:creator>
  <cp:lastModifiedBy>Jadranka Zelić</cp:lastModifiedBy>
  <cp:lastPrinted>2016-06-20T12:18:00Z</cp:lastPrinted>
  <dcterms:modified xmlns:xsi="http://www.w3.org/2001/XMLSchema-instance" xsi:type="dcterms:W3CDTF">2016-06-20T12:19:00Z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St-4663/2016-8 / Odluka - Rješenje - ukidanje provedene radnje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