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b24f4" w14:paraId="d6b24f4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94BE3" w:rsidP="00594BE3" w:rsidR="00594BE3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St-1321/2016-3.</w:t>
      </w:r>
    </w:p>
    <w:p w:rsidRDefault="00594BE3" w:rsidP="00594BE3" w:rsidR="00594BE3">
      <w:pPr>
        <w:jc w:val="both"/>
        <w:rPr>
          <w:rFonts w:cs="Arial" w:hAnsi="Arial" w:ascii="Arial"/>
        </w:rPr>
      </w:pPr>
    </w:p>
    <w:p w:rsidRDefault="00594BE3" w:rsidP="00594BE3" w:rsidR="00594BE3">
      <w:pPr>
        <w:jc w:val="both"/>
        <w:rPr>
          <w:rFonts w:cs="Arial" w:hAnsi="Arial" w:ascii="Arial"/>
          <w:b/>
        </w:rPr>
      </w:pPr>
    </w:p>
    <w:p w:rsidRDefault="00594BE3" w:rsidP="00594BE3" w:rsidR="00594BE3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594BE3" w:rsidP="00594BE3" w:rsidR="00594BE3">
      <w:pPr>
        <w:jc w:val="center"/>
        <w:rPr>
          <w:rFonts w:cs="Arial" w:hAnsi="Arial" w:ascii="Arial"/>
          <w:b/>
        </w:rPr>
      </w:pPr>
    </w:p>
    <w:p w:rsidRDefault="00594BE3" w:rsidP="00594BE3" w:rsidR="00594BE3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594BE3" w:rsidP="00594BE3" w:rsidR="00594BE3">
      <w:pPr>
        <w:jc w:val="both"/>
        <w:rPr>
          <w:rFonts w:cs="Arial" w:hAnsi="Arial" w:ascii="Arial"/>
        </w:rPr>
      </w:pPr>
    </w:p>
    <w:p w:rsidRDefault="00594BE3" w:rsidP="00594BE3" w:rsidR="00594BE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AGRO DRVO zadruga za poljoprivredu i proizvodnju iz Malog </w:t>
      </w:r>
      <w:proofErr w:type="spellStart"/>
      <w:r>
        <w:rPr>
          <w:rFonts w:cs="Arial" w:hAnsi="Arial" w:ascii="Arial"/>
        </w:rPr>
        <w:t>Pašijana</w:t>
      </w:r>
      <w:proofErr w:type="spellEnd"/>
      <w:r>
        <w:rPr>
          <w:rFonts w:cs="Arial" w:hAnsi="Arial" w:ascii="Arial"/>
        </w:rPr>
        <w:t xml:space="preserve"> 61, MBS 010082132, OIB 50675148408, dana 10. studenog 2016. godine  </w:t>
      </w:r>
    </w:p>
    <w:p w:rsidRDefault="00594BE3" w:rsidP="00594BE3" w:rsidR="00594BE3">
      <w:pPr>
        <w:jc w:val="both"/>
        <w:rPr>
          <w:rFonts w:cs="Arial" w:hAnsi="Arial" w:ascii="Arial"/>
        </w:rPr>
      </w:pPr>
    </w:p>
    <w:p w:rsidRDefault="00594BE3" w:rsidP="00594BE3" w:rsidR="00594BE3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594BE3" w:rsidP="00594BE3" w:rsidR="00594BE3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AGRO DRVO zadruga za poljoprivredu i proizvodnju iz Malog </w:t>
      </w:r>
      <w:proofErr w:type="spellStart"/>
      <w:r>
        <w:rPr>
          <w:rFonts w:cs="Arial" w:hAnsi="Arial" w:ascii="Arial"/>
        </w:rPr>
        <w:t>Pašijana</w:t>
      </w:r>
      <w:proofErr w:type="spellEnd"/>
      <w:r>
        <w:rPr>
          <w:rFonts w:cs="Arial" w:hAnsi="Arial" w:ascii="Arial"/>
        </w:rPr>
        <w:t xml:space="preserve"> 61, MBS 010082132, OIB 50675148408.</w:t>
      </w:r>
    </w:p>
    <w:p w:rsidRDefault="00594BE3" w:rsidP="00594BE3" w:rsidR="00594BE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 Za stečajnog upravitelja imenuje se VINKO PEČANIĆ iz Lipika, </w:t>
      </w:r>
      <w:proofErr w:type="spellStart"/>
      <w:r>
        <w:rPr>
          <w:rFonts w:cs="Arial" w:hAnsi="Arial" w:ascii="Arial"/>
        </w:rPr>
        <w:t>Frankopanska</w:t>
      </w:r>
      <w:proofErr w:type="spellEnd"/>
      <w:r>
        <w:rPr>
          <w:rFonts w:cs="Arial" w:hAnsi="Arial" w:ascii="Arial"/>
        </w:rPr>
        <w:t xml:space="preserve"> 17, OIB 03918439681.</w:t>
      </w:r>
    </w:p>
    <w:p w:rsidRDefault="00594BE3" w:rsidP="00594BE3" w:rsidR="00594BE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III. </w:t>
      </w:r>
      <w:r>
        <w:rPr>
          <w:rFonts w:cs="Arial" w:hAnsi="Arial" w:ascii="Arial"/>
          <w:b/>
        </w:rPr>
        <w:t>Zaključuje se skraćeni stečajni postupak</w:t>
      </w:r>
      <w:r>
        <w:rPr>
          <w:rFonts w:cs="Arial" w:hAnsi="Arial" w:ascii="Arial"/>
        </w:rPr>
        <w:t xml:space="preserve"> nad dužnikom AGRO DRVO zadruga za poljoprivredu i proizvodnju iz Malog </w:t>
      </w:r>
      <w:proofErr w:type="spellStart"/>
      <w:r>
        <w:rPr>
          <w:rFonts w:cs="Arial" w:hAnsi="Arial" w:ascii="Arial"/>
        </w:rPr>
        <w:t>Pašijana</w:t>
      </w:r>
      <w:proofErr w:type="spellEnd"/>
      <w:r>
        <w:rPr>
          <w:rFonts w:cs="Arial" w:hAnsi="Arial" w:ascii="Arial"/>
        </w:rPr>
        <w:t xml:space="preserve"> 61, MBS 010082132, OIB 50675148408.</w:t>
      </w:r>
    </w:p>
    <w:p w:rsidRDefault="00594BE3" w:rsidP="00594BE3" w:rsidR="00594BE3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IV. Skraćeni stečajni postupak je otvoren i zaključen s danom </w:t>
      </w:r>
      <w:r>
        <w:rPr>
          <w:rFonts w:cs="Arial" w:hAnsi="Arial" w:ascii="Arial"/>
          <w:b/>
        </w:rPr>
        <w:t>10. studenog 2016. godine u 13,00 sati</w:t>
      </w:r>
      <w:r>
        <w:rPr>
          <w:rFonts w:cs="Arial" w:hAnsi="Arial" w:ascii="Arial"/>
        </w:rPr>
        <w:t>, kada je ovo rješenje objavljeno na e-oglasnoj ploči ovoga suda.</w:t>
      </w:r>
    </w:p>
    <w:p w:rsidRDefault="00594BE3" w:rsidP="00594BE3" w:rsidR="00594BE3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594BE3" w:rsidP="00594BE3" w:rsidR="00594BE3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594BE3" w:rsidP="00594BE3" w:rsidR="00594BE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 sudskog registra Trgovačkog suda u Bjelovaru.</w:t>
      </w:r>
    </w:p>
    <w:p w:rsidRDefault="00594BE3" w:rsidP="00594BE3" w:rsidR="00594BE3">
      <w:pPr>
        <w:jc w:val="both"/>
        <w:rPr>
          <w:rFonts w:cs="Arial" w:hAnsi="Arial" w:ascii="Arial"/>
        </w:rPr>
      </w:pPr>
    </w:p>
    <w:p w:rsidRDefault="00594BE3" w:rsidP="00594BE3" w:rsidR="00594BE3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594BE3" w:rsidP="00594BE3" w:rsidR="00594BE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St-1321/2016-2., koji je objavljen na mrežnoj stranici e-oglasna ploča Trgovačkog suda u Bjelovaru 08. rujna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594BE3" w:rsidP="00594BE3" w:rsidR="00594BE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594BE3" w:rsidP="00594BE3" w:rsidR="00594BE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594BE3" w:rsidP="00594BE3" w:rsidR="00594BE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594BE3" w:rsidP="00594BE3" w:rsidR="00594BE3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  <w:bookmarkStart w:name="_GoBack" w:id="0"/>
      <w:bookmarkEnd w:id="0"/>
    </w:p>
    <w:p w:rsidRDefault="00594BE3" w:rsidP="00594BE3" w:rsidR="00594BE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Trgovačkog suda u Bjelovaru, sud je odlučio sukladno čl. 131., 132. i 286. SZ-a. </w:t>
      </w:r>
    </w:p>
    <w:p w:rsidRDefault="00594BE3" w:rsidP="00594BE3" w:rsidR="00594BE3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10. studenog 2016. godine</w:t>
      </w:r>
    </w:p>
    <w:p w:rsidRDefault="00594BE3" w:rsidP="00594BE3" w:rsidR="00594BE3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594BE3" w:rsidP="00594BE3" w:rsidR="00594BE3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594BE3" w:rsidP="00594BE3" w:rsidR="00594BE3">
      <w:pPr>
        <w:ind w:firstLine="4111"/>
        <w:jc w:val="both"/>
        <w:rPr>
          <w:rFonts w:cs="Arial" w:hAnsi="Arial" w:ascii="Arial"/>
        </w:rPr>
      </w:pPr>
    </w:p>
    <w:p w:rsidRDefault="00594BE3" w:rsidP="00594BE3" w:rsidR="00594BE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594BE3" w:rsidP="00594BE3" w:rsidR="00594BE3">
      <w:pPr>
        <w:jc w:val="both"/>
        <w:rPr>
          <w:rFonts w:cs="Arial" w:hAnsi="Arial" w:ascii="Arial"/>
        </w:rPr>
      </w:pPr>
    </w:p>
    <w:p w:rsidRDefault="00594BE3" w:rsidP="00594BE3" w:rsidR="00594BE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594BE3" w:rsidP="00594BE3" w:rsidR="00594BE3">
      <w:pPr>
        <w:jc w:val="both"/>
        <w:rPr>
          <w:rFonts w:cs="Arial" w:hAnsi="Arial" w:ascii="Arial"/>
        </w:rPr>
      </w:pPr>
    </w:p>
    <w:p w:rsidRDefault="00594BE3" w:rsidP="00594BE3" w:rsidR="00594BE3">
      <w:pPr>
        <w:jc w:val="both"/>
        <w:rPr>
          <w:rFonts w:cs="Arial" w:hAnsi="Arial" w:ascii="Arial"/>
        </w:rPr>
      </w:pPr>
    </w:p>
    <w:p w:rsidRDefault="00594BE3" w:rsidP="00594BE3" w:rsidR="00594BE3">
      <w:pPr>
        <w:jc w:val="both"/>
        <w:rPr>
          <w:rFonts w:cs="Arial" w:hAnsi="Arial" w:ascii="Arial"/>
        </w:rPr>
      </w:pPr>
    </w:p>
    <w:p w:rsidRDefault="00594BE3" w:rsidP="00594BE3" w:rsidR="00594BE3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594BE3" w:rsidP="00594BE3" w:rsidR="00594BE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 DNA:-predlagatelju FINI, Podružnica Bjelovar  – nakon pravomoćnosti putem pošte </w:t>
      </w:r>
    </w:p>
    <w:p w:rsidRDefault="00594BE3" w:rsidP="00594BE3" w:rsidR="00594BE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dužniku-putem e-oglasne ploče</w:t>
      </w:r>
    </w:p>
    <w:p w:rsidRDefault="00594BE3" w:rsidP="00594BE3" w:rsidR="00594BE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putem e-oglasne ploče suda i poštom</w:t>
      </w:r>
    </w:p>
    <w:p w:rsidRDefault="00594BE3" w:rsidP="00594BE3" w:rsidR="00594BE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 </w:t>
      </w:r>
    </w:p>
    <w:p w:rsidRDefault="00594BE3" w:rsidP="00594BE3" w:rsidR="00594BE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</w:t>
      </w:r>
    </w:p>
    <w:p w:rsidRDefault="00594BE3" w:rsidP="00594BE3" w:rsidR="00594BE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Bjelovar – putem e-oglasne ploče    </w:t>
      </w:r>
    </w:p>
    <w:p w:rsidRDefault="00594BE3" w:rsidP="00594BE3" w:rsidR="00594BE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594BE3" w:rsidP="00594BE3" w:rsidR="00594BE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594BE3" w:rsidP="00594BE3" w:rsidR="00594BE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594BE3" w:rsidP="00594BE3" w:rsidR="00594BE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10.11.2016.g.</w:t>
      </w:r>
    </w:p>
    <w:p w:rsidRDefault="00594BE3" w:rsidP="00594BE3" w:rsidR="00594BE3">
      <w:pPr>
        <w:rPr>
          <w:rFonts w:cs="Arial" w:hAnsi="Arial" w:ascii="Arial"/>
        </w:rPr>
      </w:pPr>
    </w:p>
    <w:p w:rsidRDefault="00594BE3" w:rsidP="00594BE3" w:rsidR="00594BE3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4BE3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3978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St-1321/2016-3</izvorni_sadrzaj>
    <derivirana_varijabla naziv="DomainObject.Oznaka_1">St-1321/2016-3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1321</izvorni_sadrzaj>
    <derivirana_varijabla naziv="DomainObject.Predmet.Broj_1">1321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2016.</izvorni_sadrzaj>
    <derivirana_varijabla naziv="DomainObject.Predmet.DatumOsnivanja_1">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St-1321/2016</izvorni_sadrzaj>
    <derivirana_varijabla naziv="DomainObject.Predmet.OznakaBroj_1">St-1321/2016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DRVO zadruga za poljoprivredu i proizvodnju zastupanog po punomoćniku Josip Jurić</izvorni_sadrzaj>
    <derivirana_varijabla naziv="DomainObject.Predmet.ProtustrankaFormated_1">  AGRO DRVO zadruga za poljoprivredu i proizvodnju zastupanog po punomoćniku Josip Jurić</derivirana_varijabla>
  </DomainObject.Predmet.ProtustrankaFormated>
  <DomainObject.Predmet.ProtustrankaFormatedOIB>
    <izvorni_sadrzaj>  AGRO DRVO zadruga za poljoprivredu i proizvodnju, OIB 50675148408 zastupanog po punomoćniku Josip Jurić</izvorni_sadrzaj>
    <derivirana_varijabla naziv="DomainObject.Predmet.ProtustrankaFormatedOIB_1">  AGRO DRVO zadruga za poljoprivredu i proizvodnju, OIB 50675148408 zastupanog po punomoćniku Josip Jurić</derivirana_varijabla>
  </DomainObject.Predmet.ProtustrankaFormatedOIB>
  <DomainObject.Predmet.ProtustrankaFormatedWithAdress>
    <izvorni_sadrzaj> AGRO DRVO zadruga za poljoprivredu i proizvodnju, Mali Pašijan 61, 43280 Mali Pašijan zastupanog po punomoćniku Josip Jurić</izvorni_sadrzaj>
    <derivirana_varijabla naziv="DomainObject.Predmet.ProtustrankaFormatedWithAdress_1"> AGRO DRVO zadruga za poljoprivredu i proizvodnju, Mali Pašijan 61, 43280 Mali Pašijan zastupanog po punomoćniku Josip Jurić</derivirana_varijabla>
  </DomainObject.Predmet.ProtustrankaFormatedWithAdress>
  <DomainObject.Predmet.ProtustrankaFormatedWithAdressOIB>
    <izvorni_sadrzaj> AGRO DRVO zadruga za poljoprivredu i proizvodnju, OIB 50675148408, Mali Pašijan 61, 43280 Mali Pašijan zastupanog po punomoćniku Josip Jurić</izvorni_sadrzaj>
    <derivirana_varijabla naziv="DomainObject.Predmet.ProtustrankaFormatedWithAdressOIB_1"> AGRO DRVO zadruga za poljoprivredu i proizvodnju, OIB 50675148408, Mali Pašijan 61, 43280 Mali Pašijan zastupanog po punomoćniku Josip Jurić</derivirana_varijabla>
  </DomainObject.Predmet.ProtustrankaFormatedWithAdressOIB>
  <DomainObject.Predmet.ProtustrankaWithAdress>
    <izvorni_sadrzaj>AGRO DRVO zadruga za poljoprivredu i proizvodnju Mali Pašijan 61, 43280 Mali Pašijan</izvorni_sadrzaj>
    <derivirana_varijabla naziv="DomainObject.Predmet.ProtustrankaWithAdress_1">AGRO DRVO zadruga za poljoprivredu i proizvodnju Mali Pašijan 61, 43280 Mali Pašijan</derivirana_varijabla>
  </DomainObject.Predmet.ProtustrankaWithAdress>
  <DomainObject.Predmet.ProtustrankaWithAdressOIB>
    <izvorni_sadrzaj>AGRO DRVO zadruga za poljoprivredu i proizvodnju, OIB 50675148408, Mali Pašijan 61, 43280 Mali Pašijan</izvorni_sadrzaj>
    <derivirana_varijabla naziv="DomainObject.Predmet.ProtustrankaWithAdressOIB_1">AGRO DRVO zadruga za poljoprivredu i proizvodnju, OIB 50675148408, Mali Pašijan 61, 43280 Mali Pašijan</derivirana_varijabla>
  </DomainObject.Predmet.ProtustrankaWithAdressOIB>
  <DomainObject.Predmet.ProtustrankaNazivFormated>
    <izvorni_sadrzaj>AGRO DRVO zadruga za poljoprivredu i proizvodnju</izvorni_sadrzaj>
    <derivirana_varijabla naziv="DomainObject.Predmet.ProtustrankaNazivFormated_1">AGRO DRVO zadruga za poljoprivredu i proizvodnju</derivirana_varijabla>
  </DomainObject.Predmet.ProtustrankaNazivFormated>
  <DomainObject.Predmet.ProtustrankaNazivFormatedOIB>
    <izvorni_sadrzaj>AGRO DRVO zadruga za poljoprivredu i proizvodnju, OIB 50675148408</izvorni_sadrzaj>
    <derivirana_varijabla naziv="DomainObject.Predmet.ProtustrankaNazivFormatedOIB_1">AGRO DRVO zadruga za poljoprivredu i proizvodnju, OIB 50675148408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AGRO DRVO zadruga za poljoprivredu i proizvodnju zastupanog po punomoćniku Josip Jurić</item>
    </izvorni_sadrzaj>
    <derivirana_varijabla naziv="DomainObject.Predmet.ProtuStrankaListFormated_1">
      <item>AGRO DRVO zadruga za poljoprivredu i proizvodnju zastupanog po punomoćniku Josip Jurić</item>
    </derivirana_varijabla>
  </DomainObject.Predmet.ProtuStrankaListFormated>
  <DomainObject.Predmet.ProtuStrankaListFormatedOIB>
    <izvorni_sadrzaj>
      <item>AGRO DRVO zadruga za poljoprivredu i proizvodnju, OIB 50675148408 zastupanog po punomoćniku Josip Jurić</item>
    </izvorni_sadrzaj>
    <derivirana_varijabla naziv="DomainObject.Predmet.ProtuStrankaListFormatedOIB_1">
      <item>AGRO DRVO zadruga za poljoprivredu i proizvodnju, OIB 50675148408 zastupanog po punomoćniku Josip Jurić</item>
    </derivirana_varijabla>
  </DomainObject.Predmet.ProtuStrankaListFormatedOIB>
  <DomainObject.Predmet.ProtuStrankaListFormatedWithAdress>
    <izvorni_sadrzaj>
      <item>AGRO DRVO zadruga za poljoprivredu i proizvodnju, Mali Pašijan 61, 43280 Mali Pašijan zastupanog po punomoćniku Josip Jurić</item>
    </izvorni_sadrzaj>
    <derivirana_varijabla naziv="DomainObject.Predmet.ProtuStrankaListFormatedWithAdress_1">
      <item>AGRO DRVO zadruga za poljoprivredu i proizvodnju, Mali Pašijan 61, 43280 Mali Pašijan zastupanog po punomoćniku Josip Jurić</item>
    </derivirana_varijabla>
  </DomainObject.Predmet.ProtuStrankaListFormatedWithAdress>
  <DomainObject.Predmet.ProtuStrankaListFormatedWithAdressOIB>
    <izvorni_sadrzaj>
      <item>AGRO DRVO zadruga za poljoprivredu i proizvodnju, OIB 50675148408, Mali Pašijan 61, 43280 Mali Pašijan zastupanog po punomoćniku Josip Jurić</item>
    </izvorni_sadrzaj>
    <derivirana_varijabla naziv="DomainObject.Predmet.ProtuStrankaListFormatedWithAdressOIB_1">
      <item>AGRO DRVO zadruga za poljoprivredu i proizvodnju, OIB 50675148408, Mali Pašijan 61, 43280 Mali Pašijan zastupanog po punomoćniku Josip Jurić</item>
    </derivirana_varijabla>
  </DomainObject.Predmet.ProtuStrankaListFormatedWithAdressOIB>
  <DomainObject.Predmet.ProtuStrankaListNazivFormated>
    <izvorni_sadrzaj>
      <item>AGRO DRVO zadruga za poljoprivredu i proizvodnju</item>
    </izvorni_sadrzaj>
    <derivirana_varijabla naziv="DomainObject.Predmet.ProtuStrankaListNazivFormated_1">
      <item>AGRO DRVO zadruga za poljoprivredu i proizvodnju</item>
    </derivirana_varijabla>
  </DomainObject.Predmet.ProtuStrankaListNazivFormated>
  <DomainObject.Predmet.ProtuStrankaListNazivFormatedOIB>
    <izvorni_sadrzaj>
      <item>AGRO DRVO zadruga za poljoprivredu i proizvodnju, OIB 50675148408</item>
    </izvorni_sadrzaj>
    <derivirana_varijabla naziv="DomainObject.Predmet.ProtuStrankaListNazivFormatedOIB_1">
      <item>AGRO DRVO zadruga za poljoprivredu i proizvodnju, OIB 50675148408</item>
    </derivirana_varijabla>
  </DomainObject.Predmet.ProtuStrankaListNazivFormatedOIB>
  <DomainObject.Predmet.OstaliListFormated>
    <izvorni_sadrzaj>
      <item>Josip Jurić punomoćnik sudionika u postupku AGRO DRVO zadruga za poljoprivredu i proizvodnju</item>
    </izvorni_sadrzaj>
    <derivirana_varijabla naziv="DomainObject.Predmet.OstaliListFormated_1">
      <item>Josip Jurić punomoćnik sudionika u postupku AGRO DRVO zadruga za poljoprivredu i proizvodnju</item>
    </derivirana_varijabla>
  </DomainObject.Predmet.OstaliListFormated>
  <DomainObject.Predmet.OstaliListFormatedOIB>
    <izvorni_sadrzaj>
      <item>Josip Jurić, OIB 85195279363 punomoćnik sudionika u postupku AGRO DRVO zadruga za poljoprivredu i proizvodnju</item>
    </izvorni_sadrzaj>
    <derivirana_varijabla naziv="DomainObject.Predmet.OstaliListFormatedOIB_1">
      <item>Josip Jurić, OIB 85195279363 punomoćnik sudionika u postupku AGRO DRVO zadruga za poljoprivredu i proizvodnju</item>
    </derivirana_varijabla>
  </DomainObject.Predmet.OstaliListFormatedOIB>
  <DomainObject.Predmet.OstaliListFormatedWithAdress>
    <izvorni_sadrzaj>
      <item>Josip Jurić, Mali Pašijan 24, 43280 Mali Pašijan punomoćnik sudionika u postupku AGRO DRVO zadruga za poljoprivredu i proizvodnju</item>
    </izvorni_sadrzaj>
    <derivirana_varijabla naziv="DomainObject.Predmet.OstaliListFormatedWithAdress_1">
      <item>Josip Jurić, Mali Pašijan 24, 43280 Mali Pašijan punomoćnik sudionika u postupku AGRO DRVO zadruga za poljoprivredu i proizvodnju</item>
    </derivirana_varijabla>
  </DomainObject.Predmet.OstaliListFormatedWithAdress>
  <DomainObject.Predmet.OstaliListFormatedWithAdressOIB>
    <izvorni_sadrzaj>
      <item>Josip Jurić, OIB 85195279363, Mali Pašijan 24, 43280 Mali Pašijan punomoćnik sudionika u postupku AGRO DRVO zadruga za poljoprivredu i proizvodnju</item>
    </izvorni_sadrzaj>
    <derivirana_varijabla naziv="DomainObject.Predmet.OstaliListFormatedWithAdressOIB_1">
      <item>Josip Jurić, OIB 85195279363, Mali Pašijan 24, 43280 Mali Pašijan punomoćnik sudionika u postupku AGRO DRVO zadruga za poljoprivredu i proizvodnju</item>
    </derivirana_varijabla>
  </DomainObject.Predmet.OstaliListFormatedWithAdressOIB>
  <DomainObject.Predmet.OstaliListNazivFormated>
    <izvorni_sadrzaj>
      <item>Josip Jurić</item>
    </izvorni_sadrzaj>
    <derivirana_varijabla naziv="DomainObject.Predmet.OstaliListNazivFormated_1">
      <item>Josip Jurić</item>
    </derivirana_varijabla>
  </DomainObject.Predmet.OstaliListNazivFormated>
  <DomainObject.Predmet.OstaliListNazivFormatedOIB>
    <izvorni_sadrzaj>
      <item>Josip Jurić, OIB 85195279363</item>
    </izvorni_sadrzaj>
    <derivirana_varijabla naziv="DomainObject.Predmet.OstaliListNazivFormatedOIB_1">
      <item>Josip Jurić, OIB 85195279363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>St-1321/2016-3</izvorni_sadrzaj>
    <derivirana_varijabla naziv="DomainObject.PoslovniBrojDokumenta_1">St-1321/2016-3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AGRO DRVO zadruga za poljoprivredu i proizvodnju</izvorni_sadrzaj>
    <derivirana_varijabla naziv="DomainObject.Predmet.ProtustrankaIDrugi_1">AGRO DRVO zadruga za poljoprivredu i proizvodnju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AGRO DRVO zadruga za poljoprivredu i proizvodnju, OIB 50675148408, Mali Pašijan 61, 43280 Mali Pašijan</izvorni_sadrzaj>
    <derivirana_varijabla naziv="DomainObject.Predmet.ProtustrankaIDrugiAdressOIB_1">AGRO DRVO zadruga za poljoprivredu i proizvodnju, OIB 50675148408, Mali Pašijan 61, 43280 Mali Pašijan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AGRO DRVO zadruga za poljoprivredu i proizvodnju</item>
      <item>Josip Jurić</item>
    </izvorni_sadrzaj>
    <derivirana_varijabla naziv="DomainObject.Predmet.SudioniciListNaziv_1">
      <item>FINA, RC ZAGREB, Podružnica Bjelovar</item>
      <item>AGRO DRVO zadruga za poljoprivredu i proizvodnju</item>
      <item>Josip Jurić</item>
    </derivirana_varijabla>
  </DomainObject.Predmet.SudioniciListNaziv>
  <DomainObject.Predmet.SudioniciListAdressOIB>
    <izvorni_sadrzaj>
      <item>FINA, RC ZAGREB, Podružnica Bjelovar, OIB 85821130368, F. Supila 4,43000 Bjelovar</item>
      <item>AGRO DRVO zadruga za poljoprivredu i proizvodnju, OIB 50675148408, Mali Pašijan 61,43280 Mali Pašijan</item>
      <item>Josip Jurić, OIB 85195279363, Mali Pašijan 24,43280 Mali Pašijan</item>
    </izvorni_sadrzaj>
    <derivirana_varijabla naziv="DomainObject.Predmet.SudioniciListAdressOIB_1">
      <item>FINA, RC ZAGREB, Podružnica Bjelovar, OIB 85821130368, F. Supila 4,43000 Bjelovar</item>
      <item>AGRO DRVO zadruga za poljoprivredu i proizvodnju, OIB 50675148408, Mali Pašijan 61,43280 Mali Pašijan</item>
      <item>Josip Jurić, OIB 85195279363, Mali Pašijan 24,43280 Mali Pašijan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506637-A684-47AD-BD43-2B278E172F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717</properties:Words>
  <properties:Characters>3845</properties:Characters>
  <properties:Lines>100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2016-11-10T12:00:00Z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St-1321/2016-3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