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4b45" w14:paraId="0074b45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9B3B91">
        <w:t>St-</w:t>
      </w:r>
      <w:r w:rsidR="001543BD">
        <w:t>403/17</w:t>
      </w:r>
      <w:r w:rsidR="00E506E4">
        <w:t>-13</w:t>
      </w:r>
      <w:r w:rsidRPr="00F53100">
        <w:t xml:space="preserve">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1543BD" w:rsidP="005F2AFB" w:rsidR="009E3981" w:rsidRPr="009E3981">
      <w:pPr>
        <w:jc w:val="both"/>
        <w:rPr>
          <w:lang w:val="pt-BR"/>
        </w:rPr>
      </w:pPr>
      <w:r w:rsidRPr="001543BD">
        <w:t>Trgovački sud u Zagrebu, po sucu Gordanu Zubaku, u</w:t>
      </w:r>
      <w:r w:rsidRPr="001543BD">
        <w:rPr>
          <w:lang w:val="pt-BR"/>
        </w:rPr>
        <w:t xml:space="preserve"> stečajnom postupku u povodu prijedloga predlagatelja ELECTUS DGS d.o.o., Zagreb, Strojarska 22, OIB: 91413782576, kojeg zastupa punomoćnica Kristina Cezner Bujan, odvjetnica u Zagrebu, Gradišćanska 30, za otvaranje stečajnog postupka nad dužnikom DEPROMO KOMUNIKACIJE j.d.o.o., Zagreb, Trg Johna Fitzgeralda Kennedya 2, OIB: 80400524699</w:t>
      </w:r>
      <w:r w:rsidR="00FE2DD9" w:rsidRPr="00FE2DD9">
        <w:rPr>
          <w:lang w:val="pt-BR"/>
        </w:rPr>
        <w:t xml:space="preserve">, </w:t>
      </w:r>
      <w:r>
        <w:rPr>
          <w:lang w:val="pt-BR"/>
        </w:rPr>
        <w:t>17. svibnja</w:t>
      </w:r>
      <w:r w:rsidR="00FE2DD9" w:rsidRPr="00FE2DD9">
        <w:rPr>
          <w:lang w:val="pt-BR"/>
        </w:rPr>
        <w:t xml:space="preserve"> 2017</w:t>
      </w:r>
      <w:r w:rsidR="00FE2DD9"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1543BD" w:rsidRPr="001543BD">
        <w:rPr>
          <w:rFonts w:hAnsi="Times New Roman" w:ascii="Times New Roman"/>
          <w:szCs w:val="24"/>
          <w:lang w:val="pt-BR"/>
        </w:rPr>
        <w:t>DEPROMO KOMUNIKACIJE j.d.o.o., Zagreb, Trg Johna Fitzgeralda Kennedya 2, OIB: 80400524699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C96367">
        <w:rPr>
          <w:rFonts w:hAnsi="Times New Roman" w:ascii="Times New Roman"/>
          <w:szCs w:val="24"/>
        </w:rPr>
        <w:t>Jozo Brčić iz Zagreba, Horvaćanska cesta 146 a., OIB: 08987900956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7720FA" w:rsidP="001543BD" w:rsidR="007720FA" w:rsidRPr="00D57D9F">
      <w:pPr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1543BD">
        <w:t>5. travnja</w:t>
      </w:r>
      <w:r w:rsidR="007937C9">
        <w:t xml:space="preserve"> 2017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 xml:space="preserve">izvješće o financijsko-gospodarskom stanju </w:t>
      </w:r>
      <w:r w:rsidR="009F5A00" w:rsidRPr="00862C15">
        <w:lastRenderedPageBreak/>
        <w:t>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1543BD">
        <w:t xml:space="preserve"> pristupio na ročište</w:t>
      </w:r>
      <w:r w:rsidR="00EB5A2F" w:rsidRPr="00EB5A2F">
        <w:t xml:space="preserve"> od </w:t>
      </w:r>
      <w:r w:rsidR="001543BD">
        <w:t>16. svibnja</w:t>
      </w:r>
      <w:r w:rsidR="00FE2DD9">
        <w:t xml:space="preserve"> 2017.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1543BD">
        <w:t>17. svibnja</w:t>
      </w:r>
      <w:r w:rsidR="00FE2DD9">
        <w:t xml:space="preserve">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E506E4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C96367" w:rsidP="00076114" w:rsidR="00C96367"/>
    <w:p w:rsidRDefault="00E506E4" w:rsidP="00076114" w:rsidR="00E506E4" w:rsidRPr="00D57D9F"/>
    <w:p w:rsidRDefault="00E506E4" w:rsidP="002C6293" w:rsidR="00E506E4">
      <w:pPr>
        <w:jc w:val="both"/>
      </w:pPr>
      <w:r>
        <w:t>Za točnost otpravka - ovlašteni službenik:</w:t>
      </w:r>
    </w:p>
    <w:p w:rsidRDefault="00E506E4" w:rsidP="002C6293" w:rsidR="00E506E4">
      <w:pPr>
        <w:jc w:val="both"/>
      </w:pPr>
      <w:r>
        <w:t xml:space="preserve">            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E506E4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1543BD">
      <w:t>St-403/17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543BD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937C9"/>
    <w:rsid w:val="007C3986"/>
    <w:rsid w:val="00823A3D"/>
    <w:rsid w:val="00964D2E"/>
    <w:rsid w:val="009B3B91"/>
    <w:rsid w:val="009E3981"/>
    <w:rsid w:val="009F5A00"/>
    <w:rsid w:val="00AB0EC3"/>
    <w:rsid w:val="00B758FF"/>
    <w:rsid w:val="00BF3C14"/>
    <w:rsid w:val="00C96367"/>
    <w:rsid w:val="00D57D9F"/>
    <w:rsid w:val="00E506E4"/>
    <w:rsid w:val="00EB5A2F"/>
    <w:rsid w:val="00EC3788"/>
    <w:rsid w:val="00EE19B8"/>
    <w:rsid w:val="00F25F03"/>
    <w:rsid w:val="00F83779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2273</properties:Characters>
  <properties:Lines>67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2017-05-16T13:15:00Z</dcterms:created>
  <dc:creator>gzubak</dc:creator>
  <cp:lastModifiedBy>Katica Franjić</cp:lastModifiedBy>
  <cp:lastPrinted>2017-05-17T11:52:00Z</cp:lastPrinted>
  <dcterms:modified xmlns:xsi="http://www.w3.org/2001/XMLSchema-instance" xsi:type="dcterms:W3CDTF">2017-05-17T11:53:00Z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