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0a2d" w14:paraId="b700a2d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A06327">
        <w:t>9</w:t>
      </w:r>
      <w:r w:rsidR="00540ADB">
        <w:t>43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A06327">
        <w:t>9</w:t>
      </w:r>
      <w:r w:rsidR="00540ADB">
        <w:t>43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40ADB">
        <w:t>ELEKTRO-BUDEN d.o.o., OIB 63015733205, Zlatar-Bistrica, Selska 3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40ADB">
        <w:t>9.331,89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40ADB"/>
    <w:rsid w:val="005A0492"/>
    <w:rsid w:val="005F77A6"/>
    <w:rsid w:val="006156D0"/>
    <w:rsid w:val="006205E4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06327"/>
    <w:rsid w:val="00A9783B"/>
    <w:rsid w:val="00AF1FB5"/>
    <w:rsid w:val="00AF31FC"/>
    <w:rsid w:val="00B00AAF"/>
    <w:rsid w:val="00B37548"/>
    <w:rsid w:val="00B64127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94494"/>
    <w:rsid w:val="00EA64CE"/>
    <w:rsid w:val="00EB51D1"/>
    <w:rsid w:val="00EB6112"/>
    <w:rsid w:val="00F139CD"/>
    <w:rsid w:val="00F30A84"/>
    <w:rsid w:val="00F602F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7943</izvorni_sadrzaj>
    <derivirana_varijabla naziv="DomainObject.Predmet.Broj_1">7943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St-7943/2015</izvorni_sadrzaj>
    <derivirana_varijabla naziv="DomainObject.Predmet.OznakaBroj_1">St-7943/2015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ELEKTRO-BUDEN d.o.o. zastupanog po punomoćniku STJEPAN BUDEN</izvorni_sadrzaj>
    <derivirana_varijabla naziv="DomainObject.Predmet.ProtustrankaFormated_1">  ELEKTRO-BUDEN d.o.o. zastupanog po punomoćniku STJEPAN BUDEN</derivirana_varijabla>
  </DomainObject.Predmet.ProtustrankaFormated>
  <DomainObject.Predmet.ProtustrankaFormatedOIB>
    <izvorni_sadrzaj>  ELEKTRO-BUDEN d.o.o., OIB 63015733205 zastupanog po punomoćniku STJEPAN BUDEN</izvorni_sadrzaj>
    <derivirana_varijabla naziv="DomainObject.Predmet.ProtustrankaFormatedOIB_1">  ELEKTRO-BUDEN d.o.o., OIB 63015733205 zastupanog po punomoćniku STJEPAN BUDEN</derivirana_varijabla>
  </DomainObject.Predmet.ProtustrankaFormatedOIB>
  <DomainObject.Predmet.ProtustrankaFormatedWithAdress>
    <izvorni_sadrzaj> ELEKTRO-BUDEN d.o.o., Selska 3, 49247 Zlatar-Bistrica zastupanog po punomoćniku STJEPAN BUDEN</izvorni_sadrzaj>
    <derivirana_varijabla naziv="DomainObject.Predmet.ProtustrankaFormatedWithAdress_1"> ELEKTRO-BUDEN d.o.o., Selska 3, 49247 Zlatar-Bistrica zastupanog po punomoćniku STJEPAN BUDEN</derivirana_varijabla>
  </DomainObject.Predmet.ProtustrankaFormatedWithAdress>
  <DomainObject.Predmet.ProtustrankaFormatedWithAdressOIB>
    <izvorni_sadrzaj> ELEKTRO-BUDEN d.o.o., OIB 63015733205, Selska 3, 49247 Zlatar-Bistrica zastupanog po punomoćniku STJEPAN BUDEN</izvorni_sadrzaj>
    <derivirana_varijabla naziv="DomainObject.Predmet.ProtustrankaFormatedWithAdressOIB_1"> ELEKTRO-BUDEN d.o.o., OIB 63015733205, Selska 3, 49247 Zlatar-Bistrica zastupanog po punomoćniku STJEPAN BUDEN</derivirana_varijabla>
  </DomainObject.Predmet.ProtustrankaFormatedWithAdressOIB>
  <DomainObject.Predmet.ProtustrankaWithAdress>
    <izvorni_sadrzaj>ELEKTRO-BUDEN d.o.o. Selska 3, 49247 Zlatar-Bistrica</izvorni_sadrzaj>
    <derivirana_varijabla naziv="DomainObject.Predmet.ProtustrankaWithAdress_1">ELEKTRO-BUDEN d.o.o. Selska 3, 49247 Zlatar-Bistrica</derivirana_varijabla>
  </DomainObject.Predmet.ProtustrankaWithAdress>
  <DomainObject.Predmet.ProtustrankaWithAdressOIB>
    <izvorni_sadrzaj>ELEKTRO-BUDEN d.o.o., OIB 63015733205, Selska 3, 49247 Zlatar-Bistrica</izvorni_sadrzaj>
    <derivirana_varijabla naziv="DomainObject.Predmet.ProtustrankaWithAdressOIB_1">ELEKTRO-BUDEN d.o.o., OIB 63015733205, Selska 3, 49247 Zlatar-Bistrica</derivirana_varijabla>
  </DomainObject.Predmet.ProtustrankaWithAdressOIB>
  <DomainObject.Predmet.ProtustrankaNazivFormated>
    <izvorni_sadrzaj>ELEKTRO-BUDEN d.o.o.</izvorni_sadrzaj>
    <derivirana_varijabla naziv="DomainObject.Predmet.ProtustrankaNazivFormated_1">ELEKTRO-BUDEN d.o.o.</derivirana_varijabla>
  </DomainObject.Predmet.ProtustrankaNazivFormated>
  <DomainObject.Predmet.ProtustrankaNazivFormatedOIB>
    <izvorni_sadrzaj>ELEKTRO-BUDEN d.o.o., OIB 63015733205</izvorni_sadrzaj>
    <derivirana_varijabla naziv="DomainObject.Predmet.ProtustrankaNazivFormatedOIB_1">ELEKTRO-BUDEN d.o.o., OIB 63015733205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ELEKTRO-BUDEN d.o.o. zastupanog po punomoćniku STJEPAN BUDEN</item>
    </izvorni_sadrzaj>
    <derivirana_varijabla naziv="DomainObject.Predmet.ProtuStrankaListFormated_1">
      <item>ELEKTRO-BUDEN d.o.o. zastupanog po punomoćniku STJEPAN BUDEN</item>
    </derivirana_varijabla>
  </DomainObject.Predmet.ProtuStrankaListFormated>
  <DomainObject.Predmet.ProtuStrankaListFormatedOIB>
    <izvorni_sadrzaj>
      <item>ELEKTRO-BUDEN d.o.o., OIB 63015733205 zastupanog po punomoćniku STJEPAN BUDEN</item>
    </izvorni_sadrzaj>
    <derivirana_varijabla naziv="DomainObject.Predmet.ProtuStrankaListFormatedOIB_1">
      <item>ELEKTRO-BUDEN d.o.o., OIB 63015733205 zastupanog po punomoćniku STJEPAN BUDEN</item>
    </derivirana_varijabla>
  </DomainObject.Predmet.ProtuStrankaListFormatedOIB>
  <DomainObject.Predmet.ProtuStrankaListFormatedWithAdress>
    <izvorni_sadrzaj>
      <item>ELEKTRO-BUDEN d.o.o., Selska 3, 49247 Zlatar-Bistrica zastupanog po punomoćniku STJEPAN BUDEN</item>
    </izvorni_sadrzaj>
    <derivirana_varijabla naziv="DomainObject.Predmet.ProtuStrankaListFormatedWithAdress_1">
      <item>ELEKTRO-BUDEN d.o.o., Selska 3, 49247 Zlatar-Bistrica zastupanog po punomoćniku STJEPAN BUDEN</item>
    </derivirana_varijabla>
  </DomainObject.Predmet.ProtuStrankaListFormatedWithAdress>
  <DomainObject.Predmet.ProtuStrankaListFormatedWithAdressOIB>
    <izvorni_sadrzaj>
      <item>ELEKTRO-BUDEN d.o.o., OIB 63015733205, Selska 3, 49247 Zlatar-Bistrica zastupanog po punomoćniku STJEPAN BUDEN</item>
    </izvorni_sadrzaj>
    <derivirana_varijabla naziv="DomainObject.Predmet.ProtuStrankaListFormatedWithAdressOIB_1">
      <item>ELEKTRO-BUDEN d.o.o., OIB 63015733205, Selska 3, 49247 Zlatar-Bistrica zastupanog po punomoćniku STJEPAN BUDEN</item>
    </derivirana_varijabla>
  </DomainObject.Predmet.ProtuStrankaListFormatedWithAdressOIB>
  <DomainObject.Predmet.ProtuStrankaListNazivFormated>
    <izvorni_sadrzaj>
      <item>ELEKTRO-BUDEN d.o.o.</item>
    </izvorni_sadrzaj>
    <derivirana_varijabla naziv="DomainObject.Predmet.ProtuStrankaListNazivFormated_1">
      <item>ELEKTRO-BUDEN d.o.o.</item>
    </derivirana_varijabla>
  </DomainObject.Predmet.ProtuStrankaListNazivFormated>
  <DomainObject.Predmet.ProtuStrankaListNazivFormatedOIB>
    <izvorni_sadrzaj>
      <item>ELEKTRO-BUDEN d.o.o., OIB 63015733205</item>
    </izvorni_sadrzaj>
    <derivirana_varijabla naziv="DomainObject.Predmet.ProtuStrankaListNazivFormatedOIB_1">
      <item>ELEKTRO-BUDEN d.o.o., OIB 63015733205</item>
    </derivirana_varijabla>
  </DomainObject.Predmet.ProtuStrankaListNazivFormatedOIB>
  <DomainObject.Predmet.OstaliListFormated>
    <izvorni_sadrzaj>
      <item>STJEPAN BUDEN punomoćnik sudionika u postupku ELEKTRO-BUDEN d.o.o.</item>
    </izvorni_sadrzaj>
    <derivirana_varijabla naziv="DomainObject.Predmet.OstaliListFormated_1">
      <item>STJEPAN BUDEN punomoćnik sudionika u postupku ELEKTRO-BUDEN d.o.o.</item>
    </derivirana_varijabla>
  </DomainObject.Predmet.OstaliListFormated>
  <DomainObject.Predmet.OstaliListFormatedOIB>
    <izvorni_sadrzaj>
      <item>STJEPAN BUDEN, OIB 84630446273 punomoćnik sudionika u postupku ELEKTRO-BUDEN d.o.o.</item>
    </izvorni_sadrzaj>
    <derivirana_varijabla naziv="DomainObject.Predmet.OstaliListFormatedOIB_1">
      <item>STJEPAN BUDEN, OIB 84630446273 punomoćnik sudionika u postupku ELEKTRO-BUDEN d.o.o.</item>
    </derivirana_varijabla>
  </DomainObject.Predmet.OstaliListFormatedOIB>
  <DomainObject.Predmet.OstaliListFormatedWithAdress>
    <izvorni_sadrzaj>
      <item>STJEPAN BUDEN, SELSKA 3, 49247 Zlatar-Bistrica punomoćnik sudionika u postupku ELEKTRO-BUDEN d.o.o.</item>
    </izvorni_sadrzaj>
    <derivirana_varijabla naziv="DomainObject.Predmet.OstaliListFormatedWithAdress_1">
      <item>STJEPAN BUDEN, SELSKA 3, 49247 Zlatar-Bistrica punomoćnik sudionika u postupku ELEKTRO-BUDEN d.o.o.</item>
    </derivirana_varijabla>
  </DomainObject.Predmet.OstaliListFormatedWithAdress>
  <DomainObject.Predmet.OstaliListFormatedWithAdressOIB>
    <izvorni_sadrzaj>
      <item>STJEPAN BUDEN, OIB 84630446273, SELSKA 3, 49247 Zlatar-Bistrica punomoćnik sudionika u postupku ELEKTRO-BUDEN d.o.o.</item>
    </izvorni_sadrzaj>
    <derivirana_varijabla naziv="DomainObject.Predmet.OstaliListFormatedWithAdressOIB_1">
      <item>STJEPAN BUDEN, OIB 84630446273, SELSKA 3, 49247 Zlatar-Bistrica punomoćnik sudionika u postupku ELEKTRO-BUDEN d.o.o.</item>
    </derivirana_varijabla>
  </DomainObject.Predmet.OstaliListFormatedWithAdressOIB>
  <DomainObject.Predmet.OstaliListNazivFormated>
    <izvorni_sadrzaj>
      <item>STJEPAN BUDEN</item>
    </izvorni_sadrzaj>
    <derivirana_varijabla naziv="DomainObject.Predmet.OstaliListNazivFormated_1">
      <item>STJEPAN BUDEN</item>
    </derivirana_varijabla>
  </DomainObject.Predmet.OstaliListNazivFormated>
  <DomainObject.Predmet.OstaliListNazivFormatedOIB>
    <izvorni_sadrzaj>
      <item>STJEPAN BUDEN, OIB 84630446273</item>
    </izvorni_sadrzaj>
    <derivirana_varijabla naziv="DomainObject.Predmet.OstaliListNazivFormatedOIB_1">
      <item>STJEPAN BUDEN, OIB 84630446273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ELEKTRO-BUDEN d.o.o.</izvorni_sadrzaj>
    <derivirana_varijabla naziv="DomainObject.Predmet.ProtustrankaIDrugi_1">ELEKTRO-BUDEN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ELEKTRO-BUDEN d.o.o., OIB 63015733205, Selska 3, 49247 Zlatar-Bistrica</izvorni_sadrzaj>
    <derivirana_varijabla naziv="DomainObject.Predmet.ProtustrankaIDrugiAdressOIB_1">ELEKTRO-BUDEN d.o.o., OIB 63015733205, Selska 3,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ELEKTRO-BUDEN d.o.o.</item>
      <item>STJEPAN BUDEN</item>
    </izvorni_sadrzaj>
    <derivirana_varijabla naziv="DomainObject.Predmet.SudioniciListNaziv_1">
      <item>FINA Regionalni centar Zagreb</item>
      <item>ELEKTRO-BUDEN d.o.o.</item>
      <item>STJEPAN BUDEN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ELEKTRO-BUDEN d.o.o., OIB 63015733205, Selska 3,49247 Zlatar-Bistrica</item>
      <item>STJEPAN BUDEN, OIB 84630446273, SELSKA 3,49247 Zlatar-Bistrica</item>
    </izvorni_sadrzaj>
    <derivirana_varijabla naziv="DomainObject.Predmet.SudioniciListAdressOIB_1">
      <item>FINA Regionalni centar Zagreb, OIB 85821130368, Trg svibanjskih žrtava 1995. 1,10000 Zagreb</item>
      <item>ELEKTRO-BUDEN d.o.o., OIB 63015733205, Selska 3,49247 Zlatar-Bistrica</item>
      <item>STJEPAN BUDEN, OIB 84630446273, SELSKA 3,49247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63015733205</item>
      <item>, OIB 84630446273</item>
    </izvorni_sadrzaj>
    <derivirana_varijabla naziv="DomainObject.Predmet.SudioniciListNazivOIB_1">
      <item>, OIB 85821130368</item>
      <item>, OIB 63015733205</item>
      <item>, OIB 84630446273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C7464-5165-4C4C-89CC-C1EF5EE12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1327</properties:Characters>
  <properties:Lines>48</properties:Lines>
  <properties:Paragraphs>17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2016-01-19T08:50:00Z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