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8c3a" w14:paraId="b598c3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E3F64">
        <w:t>321</w:t>
      </w:r>
      <w:r w:rsidR="00586EE0">
        <w:t>/2017-8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74435">
        <w:t>AUTO HERMES j.d.o.o., Šibenik, Nova V 5, OIB: 61247700831</w:t>
      </w:r>
      <w:r w:rsidR="00EF7969">
        <w:t>,</w:t>
      </w:r>
      <w:r w:rsidR="00F86FB4">
        <w:t xml:space="preserve"> zastupanom po članu uprave </w:t>
      </w:r>
      <w:r w:rsidR="00474435">
        <w:t xml:space="preserve">Goranu Goviću iz Šibenika, </w:t>
      </w:r>
      <w:r w:rsidR="003E3F64">
        <w:t>3. studenoga 1944. br. 9</w:t>
      </w:r>
      <w:r w:rsidR="00677F0E">
        <w:t>,</w:t>
      </w:r>
      <w:r>
        <w:t xml:space="preserve">  </w:t>
      </w:r>
      <w:r w:rsidR="00A62F6F">
        <w:t>12. srpnja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62F6F">
        <w:rPr>
          <w:b/>
        </w:rPr>
        <w:t>28. kolovoza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3E3F64">
        <w:rPr>
          <w:b/>
        </w:rPr>
        <w:t>30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 za zastupanje dužnika po zakonu </w:t>
      </w:r>
      <w:r w:rsidR="003E3F64">
        <w:t>Goran Gović iz Šibenika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3E3F64">
        <w:t>Goran Gović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A62F6F">
        <w:t>12. srpnja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E3F64">
        <w:t>Goranu Goviću iz Šibenika, 3. studenoga 1944. br. 9</w:t>
      </w:r>
      <w:r w:rsidR="00677F0E">
        <w:t xml:space="preserve">, </w:t>
      </w:r>
      <w:r w:rsidR="00A576FE">
        <w:t>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35AB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E3F64">
      <w:t>321</w:t>
    </w:r>
    <w:r w:rsidR="006A4863">
      <w:t>/</w:t>
    </w:r>
    <w:r w:rsidR="007B450B">
      <w:t>20</w:t>
    </w:r>
    <w:r w:rsidR="006A4863">
      <w:t>17-</w:t>
    </w:r>
    <w:r w:rsidR="00586EE0">
      <w:t>8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5AB6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5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5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HERMES j.d.o.o. za prodaju i najam vozila</izvorni_sadrzaj>
    <derivirana_varijabla naziv="DomainObject.Predmet.ProtustrankaFormated_1">  AUTO HERMES j.d.o.o. za prodaju i najam vozila</derivirana_varijabla>
  </DomainObject.Predmet.ProtustrankaFormated>
  <DomainObject.Predmet.ProtustrankaFormatedOIB>
    <izvorni_sadrzaj>  AUTO HERMES j.d.o.o. za prodaju i najam vozila, OIB 61247700831</izvorni_sadrzaj>
    <derivirana_varijabla naziv="DomainObject.Predmet.ProtustrankaFormatedOIB_1">  AUTO HERMES j.d.o.o. za prodaju i najam vozila, OIB 61247700831</derivirana_varijabla>
  </DomainObject.Predmet.ProtustrankaFormatedOIB>
  <DomainObject.Predmet.ProtustrankaFormatedWithAdress>
    <izvorni_sadrzaj> AUTO HERMES j.d.o.o. za prodaju i najam vozila, Nova V 5 , 22000 Šibenik</izvorni_sadrzaj>
    <derivirana_varijabla naziv="DomainObject.Predmet.ProtustrankaFormatedWithAdress_1"> AUTO HERMES j.d.o.o. za prodaju i najam vozila, Nova V 5 , 22000 Šibenik</derivirana_varijabla>
  </DomainObject.Predmet.ProtustrankaFormatedWithAdress>
  <DomainObject.Predmet.ProtustrankaFormatedWithAdressOIB>
    <izvorni_sadrzaj> AUTO HERMES j.d.o.o. za prodaju i najam vozila, OIB 61247700831, Nova V 5 , 22000 Šibenik</izvorni_sadrzaj>
    <derivirana_varijabla naziv="DomainObject.Predmet.ProtustrankaFormatedWithAdressOIB_1"> AUTO HERMES j.d.o.o. za prodaju i najam vozila, OIB 61247700831, Nova V 5 , 22000 Šibenik</derivirana_varijabla>
  </DomainObject.Predmet.ProtustrankaFormatedWithAdressOIB>
  <DomainObject.Predmet.ProtustrankaWithAdress>
    <izvorni_sadrzaj>AUTO HERMES j.d.o.o. za prodaju i najam vozila Nova V 5 , 22000 Šibenik</izvorni_sadrzaj>
    <derivirana_varijabla naziv="DomainObject.Predmet.ProtustrankaWithAdress_1">AUTO HERMES j.d.o.o. za prodaju i najam vozila Nova V 5 , 22000 Šibenik</derivirana_varijabla>
  </DomainObject.Predmet.ProtustrankaWithAdress>
  <DomainObject.Predmet.ProtustrankaWithAdressOIB>
    <izvorni_sadrzaj>AUTO HERMES j.d.o.o. za prodaju i najam vozila, OIB 61247700831, Nova V 5 , 22000 Šibenik</izvorni_sadrzaj>
    <derivirana_varijabla naziv="DomainObject.Predmet.ProtustrankaWithAdressOIB_1">AUTO HERMES j.d.o.o. za prodaju i najam vozila, OIB 61247700831, Nova V 5 , 22000 Šibenik</derivirana_varijabla>
  </DomainObject.Predmet.ProtustrankaWithAdressOIB>
  <DomainObject.Predmet.ProtustrankaNazivFormated>
    <izvorni_sadrzaj>AUTO HERMES j.d.o.o. za prodaju i najam vozila</izvorni_sadrzaj>
    <derivirana_varijabla naziv="DomainObject.Predmet.ProtustrankaNazivFormated_1">AUTO HERMES j.d.o.o. za prodaju i najam vozila</derivirana_varijabla>
  </DomainObject.Predmet.ProtustrankaNazivFormated>
  <DomainObject.Predmet.ProtustrankaNazivFormatedOIB>
    <izvorni_sadrzaj>AUTO HERMES j.d.o.o. za prodaju i najam vozila, OIB 61247700831</izvorni_sadrzaj>
    <derivirana_varijabla naziv="DomainObject.Predmet.ProtustrankaNazivFormatedOIB_1">AUTO HERMES j.d.o.o. za prodaju i najam vozila, OIB 61247700831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HERMES j.d.o.o. za prodaju i najam vozila</item>
    </izvorni_sadrzaj>
    <derivirana_varijabla naziv="DomainObject.Predmet.ProtuStrankaListFormated_1">
      <item>AUTO HERMES j.d.o.o. za prodaju i najam vozila</item>
    </derivirana_varijabla>
  </DomainObject.Predmet.ProtuStrankaListFormated>
  <DomainObject.Predmet.ProtuStrankaListFormatedOIB>
    <izvorni_sadrzaj>
      <item>AUTO HERMES j.d.o.o. za prodaju i najam vozila, OIB 61247700831</item>
    </izvorni_sadrzaj>
    <derivirana_varijabla naziv="DomainObject.Predmet.ProtuStrankaListFormatedOIB_1">
      <item>AUTO HERMES j.d.o.o. za prodaju i najam vozila, OIB 61247700831</item>
    </derivirana_varijabla>
  </DomainObject.Predmet.ProtuStrankaListFormatedOIB>
  <DomainObject.Predmet.ProtuStrankaListFormatedWithAdress>
    <izvorni_sadrzaj>
      <item>AUTO HERMES j.d.o.o. za prodaju i najam vozila, Nova V 5 , 22000 Šibenik</item>
    </izvorni_sadrzaj>
    <derivirana_varijabla naziv="DomainObject.Predmet.ProtuStrankaListFormatedWithAdress_1">
      <item>AUTO HERMES j.d.o.o. za prodaju i najam vozila, Nova V 5 , 22000 Šibenik</item>
    </derivirana_varijabla>
  </DomainObject.Predmet.ProtuStrankaListFormatedWithAdress>
  <DomainObject.Predmet.ProtuStrankaListFormatedWithAdressOIB>
    <izvorni_sadrzaj>
      <item>AUTO HERMES j.d.o.o. za prodaju i najam vozila, OIB 61247700831, Nova V 5 , 22000 Šibenik</item>
    </izvorni_sadrzaj>
    <derivirana_varijabla naziv="DomainObject.Predmet.ProtuStrankaListFormatedWithAdressOIB_1">
      <item>AUTO HERMES j.d.o.o. za prodaju i najam vozila, OIB 61247700831, Nova V 5 , 22000 Šibenik</item>
    </derivirana_varijabla>
  </DomainObject.Predmet.ProtuStrankaListFormatedWithAdressOIB>
  <DomainObject.Predmet.ProtuStrankaListNazivFormated>
    <izvorni_sadrzaj>
      <item>AUTO HERMES j.d.o.o. za prodaju i najam vozila</item>
    </izvorni_sadrzaj>
    <derivirana_varijabla naziv="DomainObject.Predmet.ProtuStrankaListNazivFormated_1">
      <item>AUTO HERMES j.d.o.o. za prodaju i najam vozila</item>
    </derivirana_varijabla>
  </DomainObject.Predmet.ProtuStrankaListNazivFormated>
  <DomainObject.Predmet.ProtuStrankaListNazivFormatedOIB>
    <izvorni_sadrzaj>
      <item>AUTO HERMES j.d.o.o. za prodaju i najam vozila, OIB 61247700831</item>
    </izvorni_sadrzaj>
    <derivirana_varijabla naziv="DomainObject.Predmet.ProtuStrankaListNazivFormatedOIB_1">
      <item>AUTO HERMES j.d.o.o. za prodaju i najam vozila, OIB 61247700831</item>
    </derivirana_varijabla>
  </DomainObject.Predmet.ProtuStrankaListNazivFormatedOIB>
  <DomainObject.Predmet.OstaliListFormated>
    <izvorni_sadrzaj>
      <item>Goran Gović</item>
    </izvorni_sadrzaj>
    <derivirana_varijabla naziv="DomainObject.Predmet.OstaliListFormated_1">
      <item>Goran Gović</item>
    </derivirana_varijabla>
  </DomainObject.Predmet.OstaliListFormated>
  <DomainObject.Predmet.OstaliListFormatedOIB>
    <izvorni_sadrzaj>
      <item>Goran Gović, OIB 05087914435</item>
    </izvorni_sadrzaj>
    <derivirana_varijabla naziv="DomainObject.Predmet.OstaliListFormatedOIB_1">
      <item>Goran Gović, OIB 05087914435</item>
    </derivirana_varijabla>
  </DomainObject.Predmet.OstaliListFormatedOIB>
  <DomainObject.Predmet.OstaliListFormatedWithAdress>
    <izvorni_sadrzaj>
      <item>Goran Gović, Ulica 3. Studenog 1944. 9, 22000 Šibenik</item>
    </izvorni_sadrzaj>
    <derivirana_varijabla naziv="DomainObject.Predmet.OstaliListFormatedWithAdress_1">
      <item>Goran Gović, Ulica 3. Studenog 1944. 9, 22000 Šibenik</item>
    </derivirana_varijabla>
  </DomainObject.Predmet.OstaliListFormatedWithAdress>
  <DomainObject.Predmet.OstaliListFormatedWithAdressOIB>
    <izvorni_sadrzaj>
      <item>Goran Gović, OIB 05087914435, Ulica 3. Studenog 1944. 9, 22000 Šibenik</item>
    </izvorni_sadrzaj>
    <derivirana_varijabla naziv="DomainObject.Predmet.OstaliListFormatedWithAdressOIB_1">
      <item>Goran Gović, OIB 05087914435, Ulica 3. Studenog 1944. 9, 22000 Šibenik</item>
    </derivirana_varijabla>
  </DomainObject.Predmet.OstaliListFormatedWithAdressOIB>
  <DomainObject.Predmet.OstaliListNazivFormated>
    <izvorni_sadrzaj>
      <item>Goran Gović</item>
    </izvorni_sadrzaj>
    <derivirana_varijabla naziv="DomainObject.Predmet.OstaliListNazivFormated_1">
      <item>Goran Gović</item>
    </derivirana_varijabla>
  </DomainObject.Predmet.OstaliListNazivFormated>
  <DomainObject.Predmet.OstaliListNazivFormatedOIB>
    <izvorni_sadrzaj>
      <item>Goran Gović, OIB 05087914435</item>
    </izvorni_sadrzaj>
    <derivirana_varijabla naziv="DomainObject.Predmet.OstaliListNazivFormatedOIB_1">
      <item>Goran Gović, OIB 05087914435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HERMES j.d.o.o. za prodaju i najam vozila</izvorni_sadrzaj>
    <derivirana_varijabla naziv="DomainObject.Predmet.ProtustrankaIDrugi_1">AUTO HERMES j.d.o.o. za prodaju i najam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HERMES j.d.o.o. za prodaju i najam vozila, OIB 61247700831, Nova V 5 , 22000 Šibenik</izvorni_sadrzaj>
    <derivirana_varijabla naziv="DomainObject.Predmet.ProtustrankaIDrugiAdressOIB_1">AUTO HERMES j.d.o.o. za prodaju i najam vozila, OIB 61247700831, Nova V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HERMES j.d.o.o. za prodaju i najam vozila</item>
      <item>Goran Gović</item>
    </izvorni_sadrzaj>
    <derivirana_varijabla naziv="DomainObject.Predmet.SudioniciListNaziv_1">
      <item>FINA - Podružnica Šibenik</item>
      <item>AUTO HERMES j.d.o.o. za prodaju i najam vozila</item>
      <item>Goran Gović</item>
    </derivirana_varijabla>
  </DomainObject.Predmet.SudioniciListNaziv>
  <DomainObject.Predmet.SudioniciListAdressOIB>
    <izvorni_sadrzaj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izvorni_sadrzaj>
    <derivirana_varijabla naziv="DomainObject.Predmet.SudioniciListAdressOIB_1"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61247700831</item>
      <item>, OIB 05087914435</item>
    </izvorni_sadrzaj>
    <derivirana_varijabla naziv="DomainObject.Predmet.SudioniciListNazivOIB_1">
      <item>, OIB 85821130368</item>
      <item>, OIB 61247700831</item>
      <item>, OIB 05087914435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B1CD8-8C12-417F-9ACF-8630EC95A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1723</properties:Characters>
  <properties:Lines>61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2017-07-12T06:07:00Z</dcterms:created>
  <dc:creator>Administrator</dc:creator>
  <cp:lastModifiedBy>Ardena Bajlo</cp:lastModifiedBy>
  <cp:lastPrinted>2017-07-12T06:08:00Z</cp:lastPrinted>
  <dcterms:modified xmlns:xsi="http://www.w3.org/2001/XMLSchema-instance" xsi:type="dcterms:W3CDTF">2017-07-12T09:21:00Z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