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d0574" w14:paraId="9bd0574" w:rsidRDefault="00794B9D" w:rsidP="00910611" w:rsidR="00794B9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4B9D" w:rsidP="00910611" w:rsidR="00794B9D">
      <w:r>
        <w:rPr>
          <w:rFonts w:eastAsia="MS Mincho"/>
        </w:rPr>
        <w:t>REPUBLIKA HRVATSKA</w:t>
      </w:r>
    </w:p>
    <w:p w:rsidRDefault="00794B9D" w:rsidP="00910611" w:rsidR="00794B9D">
      <w:r>
        <w:rPr>
          <w:rFonts w:eastAsia="MS Mincho"/>
        </w:rPr>
        <w:t>TRGOVAČKI SUD U RIJECI</w:t>
      </w:r>
    </w:p>
    <w:p w:rsidRDefault="00794B9D" w:rsidR="00794B9D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FE567A">
        <w:t>1</w:t>
      </w:r>
      <w:r w:rsidR="00B56DCA">
        <w:t>26</w:t>
      </w:r>
      <w:r w:rsidR="00E15833">
        <w:t>9</w:t>
      </w:r>
      <w:proofErr w:type="spellEnd"/>
      <w:r w:rsidRPr="00A94E4D">
        <w:t>/</w:t>
      </w:r>
      <w:proofErr w:type="spellStart"/>
      <w:r w:rsidRPr="00A94E4D">
        <w:t>1</w:t>
      </w:r>
      <w:r w:rsidR="00A94E4D">
        <w:t>6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proofErr w:type="spellStart"/>
      <w:r w:rsidR="00983335">
        <w:t>2</w:t>
      </w:r>
      <w:r w:rsidR="00A97E6B">
        <w:t>1</w:t>
      </w:r>
      <w:proofErr w:type="spellEnd"/>
      <w:r w:rsidRPr="00A94E4D">
        <w:t xml:space="preserve">. </w:t>
      </w:r>
      <w:r w:rsidR="00D76AC5">
        <w:t xml:space="preserve">rujna </w:t>
      </w:r>
      <w:proofErr w:type="spellStart"/>
      <w:r w:rsidRPr="00A94E4D">
        <w:t>201</w:t>
      </w:r>
      <w:r w:rsidR="00A94E4D">
        <w:t>6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E15833" w:rsidP="00E15833" w:rsidR="00E15833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 xml:space="preserve">Za dužnika – </w:t>
      </w:r>
      <w:r w:rsidR="001E4CB6">
        <w:t xml:space="preserve">udrugu Društvo za sportsku rekreaciju "A &amp; A </w:t>
      </w:r>
      <w:proofErr w:type="spellStart"/>
      <w:r w:rsidR="001E4CB6">
        <w:t>GYM</w:t>
      </w:r>
      <w:proofErr w:type="spellEnd"/>
      <w:r w:rsidR="001E4CB6">
        <w:t xml:space="preserve">", Rijeka </w:t>
      </w:r>
      <w:r w:rsidR="001E4CB6" w:rsidRPr="002B06A4">
        <w:t>(</w:t>
      </w:r>
      <w:proofErr w:type="spellStart"/>
      <w:r w:rsidR="001E4CB6" w:rsidRPr="002B06A4">
        <w:t>OIB</w:t>
      </w:r>
      <w:proofErr w:type="spellEnd"/>
      <w:r w:rsidR="001E4CB6" w:rsidRPr="002B06A4">
        <w:t>:</w:t>
      </w:r>
      <w:proofErr w:type="spellStart"/>
      <w:r w:rsidR="001E4CB6">
        <w:t>21624417602</w:t>
      </w:r>
      <w:proofErr w:type="spellEnd"/>
      <w:r w:rsidR="001E4CB6" w:rsidRPr="002B06A4">
        <w:t xml:space="preserve">, </w:t>
      </w:r>
      <w:r w:rsidR="001E4CB6">
        <w:t>registarski broj:</w:t>
      </w:r>
      <w:proofErr w:type="spellStart"/>
      <w:r w:rsidR="001E4CB6">
        <w:t>08003588</w:t>
      </w:r>
      <w:proofErr w:type="spellEnd"/>
      <w:r w:rsidR="001E4CB6">
        <w:t xml:space="preserve">), Braće </w:t>
      </w:r>
      <w:proofErr w:type="spellStart"/>
      <w:r w:rsidR="001E4CB6">
        <w:t>Branchetta</w:t>
      </w:r>
      <w:proofErr w:type="spellEnd"/>
      <w:r w:rsidR="001E4CB6">
        <w:t xml:space="preserve"> 1</w:t>
      </w:r>
      <w:r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1E4CB6">
        <w:t>6</w:t>
      </w:r>
      <w:r w:rsidRPr="00A94E4D">
        <w:t xml:space="preserve">. </w:t>
      </w:r>
      <w:r w:rsidR="00B56DCA">
        <w:t xml:space="preserve">srpnja </w:t>
      </w:r>
      <w:proofErr w:type="spellStart"/>
      <w:r w:rsidR="00D76AC5">
        <w:t>2</w:t>
      </w:r>
      <w:r w:rsidR="00A94E4D">
        <w:t>016</w:t>
      </w:r>
      <w:proofErr w:type="spellEnd"/>
      <w:r w:rsidRPr="00A94E4D">
        <w:t xml:space="preserve">. iznosi </w:t>
      </w:r>
      <w:r w:rsidR="001E4CB6">
        <w:t>7.199,39</w:t>
      </w:r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proofErr w:type="spellStart"/>
      <w:r w:rsidR="00983335">
        <w:t>2</w:t>
      </w:r>
      <w:r w:rsidR="00A97E6B">
        <w:t>1</w:t>
      </w:r>
      <w:proofErr w:type="spellEnd"/>
      <w:r w:rsidRPr="00A94E4D">
        <w:t xml:space="preserve">. </w:t>
      </w:r>
      <w:r w:rsidR="00231432">
        <w:t xml:space="preserve">rujna </w:t>
      </w:r>
      <w:proofErr w:type="spellStart"/>
      <w:r w:rsidR="002E1EFF">
        <w:t>2016</w:t>
      </w:r>
      <w:proofErr w:type="spellEnd"/>
      <w:r w:rsidRPr="00A94E4D">
        <w:t xml:space="preserve">. 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 xml:space="preserve">Tina Ružić </w:t>
      </w:r>
      <w:proofErr w:type="spellStart"/>
      <w:r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E61F4A">
        <w:rPr>
          <w:sz w:val="20"/>
          <w:szCs w:val="20"/>
        </w:rPr>
        <w:t>21</w:t>
      </w:r>
      <w:r w:rsidRPr="00520908">
        <w:rPr>
          <w:sz w:val="20"/>
          <w:szCs w:val="20"/>
        </w:rPr>
        <w:t>.</w:t>
      </w:r>
      <w:r w:rsidR="00E61F4A">
        <w:rPr>
          <w:sz w:val="20"/>
          <w:szCs w:val="20"/>
        </w:rPr>
        <w:t>9</w:t>
      </w:r>
      <w:r w:rsidRPr="00520908">
        <w:rPr>
          <w:sz w:val="20"/>
          <w:szCs w:val="20"/>
        </w:rPr>
        <w:t>.201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165" w:rsidP="00A34165" w:rsidR="00A34165">
      <w:r>
        <w:separator/>
      </w:r>
    </w:p>
  </w:endnote>
  <w:endnote w:id="0" w:type="continuationSeparator">
    <w:p w:rsidRDefault="00A34165" w:rsidP="00A34165" w:rsidR="00A34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165" w:rsidP="00A34165" w:rsidR="00A34165">
      <w:r>
        <w:separator/>
      </w:r>
    </w:p>
  </w:footnote>
  <w:footnote w:id="0" w:type="continuationSeparator">
    <w:p w:rsidRDefault="00A34165" w:rsidP="00A34165" w:rsidR="00A341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983335">
      <w:t>1</w:t>
    </w:r>
    <w:r w:rsidR="00B56DCA">
      <w:t>26</w:t>
    </w:r>
    <w:r w:rsidR="00E15833">
      <w:t>9</w:t>
    </w:r>
    <w:proofErr w:type="spellEnd"/>
    <w:r>
      <w:t>/</w:t>
    </w:r>
    <w:proofErr w:type="spellStart"/>
    <w:r>
      <w:t>2016</w:t>
    </w:r>
    <w:proofErr w:type="spellEnd"/>
    <w:r>
      <w:t>-</w:t>
    </w:r>
    <w:r w:rsidR="00603685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140B3"/>
    <w:rsid w:val="000600D3"/>
    <w:rsid w:val="00153BA1"/>
    <w:rsid w:val="001A2D9E"/>
    <w:rsid w:val="001A7646"/>
    <w:rsid w:val="001E4CB6"/>
    <w:rsid w:val="001F1915"/>
    <w:rsid w:val="00231432"/>
    <w:rsid w:val="00284C72"/>
    <w:rsid w:val="002D1D1A"/>
    <w:rsid w:val="002E1EFF"/>
    <w:rsid w:val="002F35F0"/>
    <w:rsid w:val="002F7FB1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3D4E7A"/>
    <w:rsid w:val="00403357"/>
    <w:rsid w:val="004039FF"/>
    <w:rsid w:val="00436D04"/>
    <w:rsid w:val="004D16FE"/>
    <w:rsid w:val="004D543B"/>
    <w:rsid w:val="004E2F53"/>
    <w:rsid w:val="004E7544"/>
    <w:rsid w:val="004F00E9"/>
    <w:rsid w:val="004F3206"/>
    <w:rsid w:val="00516A92"/>
    <w:rsid w:val="00520908"/>
    <w:rsid w:val="005606DB"/>
    <w:rsid w:val="00563899"/>
    <w:rsid w:val="00593C54"/>
    <w:rsid w:val="005A76AF"/>
    <w:rsid w:val="005C38A0"/>
    <w:rsid w:val="00600213"/>
    <w:rsid w:val="00603685"/>
    <w:rsid w:val="0060476B"/>
    <w:rsid w:val="00606542"/>
    <w:rsid w:val="00616E9B"/>
    <w:rsid w:val="006256EC"/>
    <w:rsid w:val="00651A5A"/>
    <w:rsid w:val="00662F7A"/>
    <w:rsid w:val="00685B7F"/>
    <w:rsid w:val="00695808"/>
    <w:rsid w:val="006E032E"/>
    <w:rsid w:val="006E15CE"/>
    <w:rsid w:val="00701902"/>
    <w:rsid w:val="00724AF5"/>
    <w:rsid w:val="0073234C"/>
    <w:rsid w:val="00747457"/>
    <w:rsid w:val="00783861"/>
    <w:rsid w:val="00794B9D"/>
    <w:rsid w:val="007B0EBF"/>
    <w:rsid w:val="007C3BDB"/>
    <w:rsid w:val="007E3D43"/>
    <w:rsid w:val="008A0387"/>
    <w:rsid w:val="008B08C4"/>
    <w:rsid w:val="00913415"/>
    <w:rsid w:val="00983335"/>
    <w:rsid w:val="00990968"/>
    <w:rsid w:val="009B26D5"/>
    <w:rsid w:val="009C0731"/>
    <w:rsid w:val="00A273BA"/>
    <w:rsid w:val="00A34165"/>
    <w:rsid w:val="00A74730"/>
    <w:rsid w:val="00A85111"/>
    <w:rsid w:val="00A872B4"/>
    <w:rsid w:val="00A94E4D"/>
    <w:rsid w:val="00A97E6B"/>
    <w:rsid w:val="00AA120F"/>
    <w:rsid w:val="00B32559"/>
    <w:rsid w:val="00B56DCA"/>
    <w:rsid w:val="00B64C66"/>
    <w:rsid w:val="00BA00AD"/>
    <w:rsid w:val="00BB79EE"/>
    <w:rsid w:val="00C07B68"/>
    <w:rsid w:val="00C64BA3"/>
    <w:rsid w:val="00C7229D"/>
    <w:rsid w:val="00CA6554"/>
    <w:rsid w:val="00CA7EA1"/>
    <w:rsid w:val="00CC75DC"/>
    <w:rsid w:val="00CD3718"/>
    <w:rsid w:val="00D116F8"/>
    <w:rsid w:val="00D2182C"/>
    <w:rsid w:val="00D36003"/>
    <w:rsid w:val="00D45A7F"/>
    <w:rsid w:val="00D72B7F"/>
    <w:rsid w:val="00D76AC5"/>
    <w:rsid w:val="00D824B0"/>
    <w:rsid w:val="00D8442C"/>
    <w:rsid w:val="00DA4712"/>
    <w:rsid w:val="00DC4BA2"/>
    <w:rsid w:val="00DD5FC1"/>
    <w:rsid w:val="00DE3AB1"/>
    <w:rsid w:val="00DF588D"/>
    <w:rsid w:val="00E00B60"/>
    <w:rsid w:val="00E13BC3"/>
    <w:rsid w:val="00E15833"/>
    <w:rsid w:val="00E165FF"/>
    <w:rsid w:val="00E422BB"/>
    <w:rsid w:val="00E61F4A"/>
    <w:rsid w:val="00E7514B"/>
    <w:rsid w:val="00E907ED"/>
    <w:rsid w:val="00EB11EB"/>
    <w:rsid w:val="00EB5A7D"/>
    <w:rsid w:val="00F03FB1"/>
    <w:rsid w:val="00F11FCA"/>
    <w:rsid w:val="00F15304"/>
    <w:rsid w:val="00F61EBF"/>
    <w:rsid w:val="00F7585B"/>
    <w:rsid w:val="00FD580E"/>
    <w:rsid w:val="00FE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4B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4B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4B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4B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4B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4B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4B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4B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4B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4B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1269</izvorni_sadrzaj>
    <derivirana_varijabla naziv="DomainObject.Predmet.Broj_1">1269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St-1269/2016</izvorni_sadrzaj>
    <derivirana_varijabla naziv="DomainObject.Predmet.OznakaBroj_1">St-1269/2016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za sportsku rekreaciju A &amp; A GYM</izvorni_sadrzaj>
    <derivirana_varijabla naziv="DomainObject.Predmet.ProtustrankaFormated_1">  Društvo za sportsku rekreaciju A &amp; A GYM</derivirana_varijabla>
  </DomainObject.Predmet.ProtustrankaFormated>
  <DomainObject.Predmet.ProtustrankaFormatedOIB>
    <izvorni_sadrzaj>  Društvo za sportsku rekreaciju A &amp; A GYM, OIB 21624417602</izvorni_sadrzaj>
    <derivirana_varijabla naziv="DomainObject.Predmet.ProtustrankaFormatedOIB_1">  Društvo za sportsku rekreaciju A &amp; A GYM, OIB 21624417602</derivirana_varijabla>
  </DomainObject.Predmet.ProtustrankaFormatedOIB>
  <DomainObject.Predmet.ProtustrankaFormatedWithAdress>
    <izvorni_sadrzaj> Društvo za sportsku rekreaciju A &amp; A GYM, Braće Branchetta 1, 51000 Rijeka</izvorni_sadrzaj>
    <derivirana_varijabla naziv="DomainObject.Predmet.ProtustrankaFormatedWithAdress_1"> Društvo za sportsku rekreaciju A &amp; A GYM, Braće Branchetta 1, 51000 Rijeka</derivirana_varijabla>
  </DomainObject.Predmet.ProtustrankaFormatedWithAdress>
  <DomainObject.Predmet.ProtustrankaFormatedWithAdressOIB>
    <izvorni_sadrzaj> Društvo za sportsku rekreaciju A &amp; A GYM, OIB 21624417602, Braće Branchetta 1, 51000 Rijeka</izvorni_sadrzaj>
    <derivirana_varijabla naziv="DomainObject.Predmet.ProtustrankaFormatedWithAdressOIB_1"> Društvo za sportsku rekreaciju A &amp; A GYM, OIB 21624417602, Braće Branchetta 1, 51000 Rijeka</derivirana_varijabla>
  </DomainObject.Predmet.ProtustrankaFormatedWithAdressOIB>
  <DomainObject.Predmet.ProtustrankaWithAdress>
    <izvorni_sadrzaj>Društvo za sportsku rekreaciju A &amp; A GYM Braće Branchetta 1, 51000 Rijeka</izvorni_sadrzaj>
    <derivirana_varijabla naziv="DomainObject.Predmet.ProtustrankaWithAdress_1">Društvo za sportsku rekreaciju A &amp; A GYM Braće Branchetta 1, 51000 Rijeka</derivirana_varijabla>
  </DomainObject.Predmet.ProtustrankaWithAdress>
  <DomainObject.Predmet.ProtustrankaWithAdressOIB>
    <izvorni_sadrzaj>Društvo za sportsku rekreaciju A &amp; A GYM, OIB 21624417602, Braće Branchetta 1, 51000 Rijeka</izvorni_sadrzaj>
    <derivirana_varijabla naziv="DomainObject.Predmet.ProtustrankaWithAdressOIB_1">Društvo za sportsku rekreaciju A &amp; A GYM, OIB 21624417602, Braće Branchetta 1, 51000 Rijeka</derivirana_varijabla>
  </DomainObject.Predmet.ProtustrankaWithAdressOIB>
  <DomainObject.Predmet.ProtustrankaNazivFormated>
    <izvorni_sadrzaj>Društvo za sportsku rekreaciju A &amp; A GYM</izvorni_sadrzaj>
    <derivirana_varijabla naziv="DomainObject.Predmet.ProtustrankaNazivFormated_1">Društvo za sportsku rekreaciju A &amp; A GYM</derivirana_varijabla>
  </DomainObject.Predmet.ProtustrankaNazivFormated>
  <DomainObject.Predmet.ProtustrankaNazivFormatedOIB>
    <izvorni_sadrzaj>Društvo za sportsku rekreaciju A &amp; A GYM, OIB 21624417602</izvorni_sadrzaj>
    <derivirana_varijabla naziv="DomainObject.Predmet.ProtustrankaNazivFormatedOIB_1">Društvo za sportsku rekreaciju A &amp; A GYM, OIB 21624417602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Društvo za sportsku rekreaciju A &amp; A GYM</item>
    </izvorni_sadrzaj>
    <derivirana_varijabla naziv="DomainObject.Predmet.ProtuStrankaListFormated_1">
      <item>Društvo za sportsku rekreaciju A &amp; A GYM</item>
    </derivirana_varijabla>
  </DomainObject.Predmet.ProtuStrankaListFormated>
  <DomainObject.Predmet.ProtuStrankaListFormatedOIB>
    <izvorni_sadrzaj>
      <item>Društvo za sportsku rekreaciju A &amp; A GYM, OIB 21624417602</item>
    </izvorni_sadrzaj>
    <derivirana_varijabla naziv="DomainObject.Predmet.ProtuStrankaListFormatedOIB_1">
      <item>Društvo za sportsku rekreaciju A &amp; A GYM, OIB 21624417602</item>
    </derivirana_varijabla>
  </DomainObject.Predmet.ProtuStrankaListFormatedOIB>
  <DomainObject.Predmet.ProtuStrankaListFormatedWithAdress>
    <izvorni_sadrzaj>
      <item>Društvo za sportsku rekreaciju A &amp; A GYM, Braće Branchetta 1, 51000 Rijeka</item>
    </izvorni_sadrzaj>
    <derivirana_varijabla naziv="DomainObject.Predmet.ProtuStrankaListFormatedWithAdress_1">
      <item>Društvo za sportsku rekreaciju A &amp; A GYM, Braće Branchetta 1, 51000 Rijeka</item>
    </derivirana_varijabla>
  </DomainObject.Predmet.ProtuStrankaListFormatedWithAdress>
  <DomainObject.Predmet.ProtuStrankaListFormatedWithAdressOIB>
    <izvorni_sadrzaj>
      <item>Društvo za sportsku rekreaciju A &amp; A GYM, OIB 21624417602, Braće Branchetta 1, 51000 Rijeka</item>
    </izvorni_sadrzaj>
    <derivirana_varijabla naziv="DomainObject.Predmet.ProtuStrankaListFormatedWithAdressOIB_1">
      <item>Društvo za sportsku rekreaciju A &amp; A GYM, OIB 21624417602, Braće Branchetta 1, 51000 Rijeka</item>
    </derivirana_varijabla>
  </DomainObject.Predmet.ProtuStrankaListFormatedWithAdressOIB>
  <DomainObject.Predmet.ProtuStrankaListNazivFormated>
    <izvorni_sadrzaj>
      <item>Društvo za sportsku rekreaciju A &amp; A GYM</item>
    </izvorni_sadrzaj>
    <derivirana_varijabla naziv="DomainObject.Predmet.ProtuStrankaListNazivFormated_1">
      <item>Društvo za sportsku rekreaciju A &amp; A GYM</item>
    </derivirana_varijabla>
  </DomainObject.Predmet.ProtuStrankaListNazivFormated>
  <DomainObject.Predmet.ProtuStrankaListNazivFormatedOIB>
    <izvorni_sadrzaj>
      <item>Društvo za sportsku rekreaciju A &amp; A GYM, OIB 21624417602</item>
    </izvorni_sadrzaj>
    <derivirana_varijabla naziv="DomainObject.Predmet.ProtuStrankaListNazivFormatedOIB_1">
      <item>Društvo za sportsku rekreaciju A &amp; A GYM, OIB 21624417602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Društvo za sportsku rekreaciju A &amp; A GYM</izvorni_sadrzaj>
    <derivirana_varijabla naziv="DomainObject.Predmet.ProtustrankaIDrugi_1">Društvo za sportsku rekreaciju A &amp; A GYM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Društvo za sportsku rekreaciju A &amp; A GYM, OIB 21624417602, Braće Branchetta 1, 51000 Rijeka</izvorni_sadrzaj>
    <derivirana_varijabla naziv="DomainObject.Predmet.ProtustrankaIDrugiAdressOIB_1">Društvo za sportsku rekreaciju A &amp; A GYM, OIB 21624417602, Braće Branchetta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Društvo za sportsku rekreaciju A &amp; A GYM</item>
    </izvorni_sadrzaj>
    <derivirana_varijabla naziv="DomainObject.Predmet.SudioniciListNaziv_1">
      <item>FINA  Rijeka</item>
      <item>Društvo za sportsku rekreaciju A &amp; A GYM</item>
    </derivirana_varijabla>
  </DomainObject.Predmet.SudioniciListNaziv>
  <DomainObject.Predmet.SudioniciListAdressOIB>
    <izvorni_sadrzaj>
      <item>FINA  Rijeka, OIB 85821130368, Frana Kurelca 8,51000 Rijeka</item>
      <item>Društvo za sportsku rekreaciju A &amp; A GYM, OIB 21624417602, Braće Branchetta 1,51000 Rijeka</item>
    </izvorni_sadrzaj>
    <derivirana_varijabla naziv="DomainObject.Predmet.SudioniciListAdressOIB_1">
      <item>FINA  Rijeka, OIB 85821130368, Frana Kurelca 8,51000 Rijeka</item>
      <item>Društvo za sportsku rekreaciju A &amp; A GYM, OIB 21624417602, Braće Branchetta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21624417602</item>
    </izvorni_sadrzaj>
    <derivirana_varijabla naziv="DomainObject.Predmet.SudioniciListNazivOIB_1">
      <item>, OIB 85821130368</item>
      <item>, OIB 21624417602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2E48CF-FA50-4AB6-83BA-5B0FB020C4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1465</properties:Characters>
  <properties:Lines>59</properties:Lines>
  <properties:Paragraphs>23</properties:Paragraphs>
  <properties:TotalTime>2</properties:TotalTime>
  <properties:ScaleCrop>false</properties:ScaleCrop>
  <properties:LinksUpToDate>false</properties:LinksUpToDate>
  <properties:CharactersWithSpaces>1776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2016-09-21T13:07:00Z</dcterms:created>
  <dc:creator>Željka Matovina</dc:creator>
  <cp:lastModifiedBy>Željka Matovina</cp:lastModifiedBy>
  <cp:lastPrinted>2016-09-21T12:13:00Z</cp:lastPrinted>
  <dcterms:modified xmlns:xsi="http://www.w3.org/2001/XMLSchema-instance" xsi:type="dcterms:W3CDTF">2016-09-21T13:11:00Z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