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df6b" w14:paraId="93edf6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16E">
        <w:t>23</w:t>
      </w:r>
      <w:r w:rsidR="003D1D8D">
        <w:t>6</w:t>
      </w:r>
      <w:r w:rsidR="0089116E">
        <w:t>3/2016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425BC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DITIAL j.d.o.o., OIB: 15598109624, Obala Tome Bakača Erdodya 23 a, Sisak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5D4B0E">
        <w:rPr>
          <w:lang w:val="pt-BR"/>
        </w:rPr>
        <w:t>14. rujna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C0D1E">
        <w:rPr>
          <w:lang w:val="pt-BR"/>
        </w:rPr>
        <w:t>DITIAL j.d.o.o., OIB: 15598109624, Obala Tome Bakača Erdodya 23 a, Sisak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9116E">
        <w:t>23</w:t>
      </w:r>
      <w:r w:rsidR="005C0D1E">
        <w:t>6</w:t>
      </w:r>
      <w:r w:rsidR="0089116E">
        <w:t>3-16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374E82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374E82">
        <w:rPr>
          <w:lang w:val="pt-BR"/>
        </w:rPr>
        <w:t>DITIAL j.d.o.o., OIB: 15598109624, Obala Tome Bakača Erdodya 23 a, Sisak</w:t>
      </w:r>
      <w:r w:rsidR="00374E82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89116E">
        <w:t>0</w:t>
      </w:r>
      <w:r w:rsidR="00374E82">
        <w:t>9</w:t>
      </w:r>
      <w:r w:rsidR="0089116E">
        <w:t>.03.2016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374E82">
        <w:t>132.371,08</w:t>
      </w:r>
      <w:r w:rsidRPr="00EF73E0">
        <w:t xml:space="preserve"> kn, kao i da dužnik ima </w:t>
      </w:r>
      <w:r w:rsidR="00374E82">
        <w:t>15</w:t>
      </w:r>
      <w:r w:rsidRPr="00EF73E0">
        <w:t xml:space="preserve"> zaposlen</w:t>
      </w:r>
      <w:r w:rsidR="00374E82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897C41">
        <w:t>23. lipnja</w:t>
      </w:r>
      <w:r w:rsidR="00F81D7B">
        <w:t xml:space="preserve"> 2017.</w:t>
      </w:r>
      <w:r w:rsidR="00901CFD">
        <w:t xml:space="preserve"> pokrenuo prethodni postupak nad dužnikom, a </w:t>
      </w:r>
      <w:r w:rsidR="00897C41">
        <w:t>14. rujna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220A3B">
        <w:t>1</w:t>
      </w:r>
      <w:r w:rsidR="00374E82">
        <w:t>3</w:t>
      </w:r>
      <w:r w:rsidR="00220A3B">
        <w:t>.07.2017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20A3B">
        <w:t>14. rujna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77566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77566" w:rsidP="004F5146" w:rsidR="00377566">
      <w:pPr>
        <w:jc w:val="right"/>
      </w:pPr>
      <w:r>
        <w:t>za točnost otpravka-ovlašteni službenik</w:t>
      </w:r>
    </w:p>
    <w:p w:rsidRDefault="00377566" w:rsidP="004F5146" w:rsidR="00377566">
      <w:pPr>
        <w:jc w:val="right"/>
      </w:pPr>
      <w:r>
        <w:t xml:space="preserve">Mirjana Gašparić </w:t>
      </w:r>
    </w:p>
    <w:p w:rsidRDefault="00065B42" w:rsidP="0037756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7756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897C41">
          <w:rPr>
            <w:sz w:val="24"/>
            <w:szCs w:val="24"/>
          </w:rPr>
          <w:t>23</w:t>
        </w:r>
        <w:r w:rsidR="00374E82">
          <w:rPr>
            <w:sz w:val="24"/>
            <w:szCs w:val="24"/>
          </w:rPr>
          <w:t>6</w:t>
        </w:r>
        <w:r w:rsidR="00897C41">
          <w:rPr>
            <w:sz w:val="24"/>
            <w:szCs w:val="24"/>
          </w:rPr>
          <w:t>3/2016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2F3"/>
    <w:rsid w:val="00065B42"/>
    <w:rsid w:val="00073A7D"/>
    <w:rsid w:val="000B22E7"/>
    <w:rsid w:val="000E05B5"/>
    <w:rsid w:val="000E335E"/>
    <w:rsid w:val="001013EE"/>
    <w:rsid w:val="00134F3A"/>
    <w:rsid w:val="00166201"/>
    <w:rsid w:val="001861A1"/>
    <w:rsid w:val="0019700A"/>
    <w:rsid w:val="001A762F"/>
    <w:rsid w:val="0021298E"/>
    <w:rsid w:val="00220A3B"/>
    <w:rsid w:val="00220FCD"/>
    <w:rsid w:val="00241561"/>
    <w:rsid w:val="00260C00"/>
    <w:rsid w:val="002817DE"/>
    <w:rsid w:val="002B5FE9"/>
    <w:rsid w:val="002C3072"/>
    <w:rsid w:val="002D5087"/>
    <w:rsid w:val="002D60CE"/>
    <w:rsid w:val="002F5BC7"/>
    <w:rsid w:val="003670F2"/>
    <w:rsid w:val="00374E82"/>
    <w:rsid w:val="00377566"/>
    <w:rsid w:val="003D1D8D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2425"/>
    <w:rsid w:val="00535D8E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565"/>
    <w:rsid w:val="00EC0E8E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St-2363/2016</izvorni_sadrzaj>
    <derivirana_varijabla naziv="DomainObject.Predmet.OznakaBroj_1">St-2363/2016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DITIAL j.d.o.o. za ugostiteljstvo, trgovinu i druge usluge zastupanog po punomoćniku Ivančica Kalabić</izvorni_sadrzaj>
    <derivirana_varijabla naziv="DomainObject.Predmet.ProtustrankaFormated_1">  DITIAL j.d.o.o. za ugostiteljstvo, trgovinu i druge usluge zastupanog po punomoćniku Ivančica Kalabić</derivirana_varijabla>
  </DomainObject.Predmet.ProtustrankaFormated>
  <DomainObject.Predmet.ProtustrankaFormatedOIB>
    <izvorni_sadrzaj>  DITIAL j.d.o.o. za ugostiteljstvo, trgovinu i druge usluge, OIB 15598109624 zastupanog po punomoćniku Ivančica Kalabić</izvorni_sadrzaj>
    <derivirana_varijabla naziv="DomainObject.Predmet.ProtustrankaFormatedOIB_1">  DITIAL j.d.o.o. za ugostiteljstvo, trgovinu i druge usluge, OIB 15598109624 zastupanog po punomoćniku Ivančica Kalabić</derivirana_varijabla>
  </DomainObject.Predmet.ProtustrankaFormatedOIB>
  <DomainObject.Predmet.ProtustrankaFormatedWithAdress>
    <izvorni_sadrzaj> DITIAL j.d.o.o. za ugostiteljstvo, trgovinu i druge usluge, Obala Tome Bakača Erdodya 23 A, 44000 Sisak zastupanog po punomoćniku Ivančica Kalabić</izvorni_sadrzaj>
    <derivirana_varijabla naziv="DomainObject.Predmet.ProtustrankaFormatedWithAdress_1"> DITIAL j.d.o.o. za ugostiteljstvo, trgovinu i druge usluge, Obala Tome Bakača Erdodya 23 A, 44000 Sisak zastupanog po punomoćniku Ivančica Kalabić</derivirana_varijabla>
  </DomainObject.Predmet.ProtustrankaFormatedWithAdress>
  <DomainObject.Predmet.ProtustrankaFormatedWithAdressOIB>
    <izvorni_sadrzaj> DITIAL j.d.o.o. za ugostiteljstvo, trgovinu i druge usluge, OIB 15598109624, Obala Tome Bakača Erdodya 23 A, 44000 Sisak zastupanog po punomoćniku Ivančica Kalabić</izvorni_sadrzaj>
    <derivirana_varijabla naziv="DomainObject.Predmet.ProtustrankaFormatedWithAdressOIB_1"> DITIAL j.d.o.o. za ugostiteljstvo, trgovinu i druge usluge, OIB 15598109624, Obala Tome Bakača Erdodya 23 A, 44000 Sisak zastupanog po punomoćniku Ivančica Kalabić</derivirana_varijabla>
  </DomainObject.Predmet.ProtustrankaFormatedWithAdressOIB>
  <DomainObject.Predmet.ProtustrankaWithAdress>
    <izvorni_sadrzaj>DITIAL j.d.o.o. za ugostiteljstvo, trgovinu i druge usluge Obala Tome Bakača Erdodya 23 A, 44000 Sisak</izvorni_sadrzaj>
    <derivirana_varijabla naziv="DomainObject.Predmet.ProtustrankaWithAdress_1">DITIAL j.d.o.o. za ugostiteljstvo, trgovinu i druge usluge Obala Tome Bakača Erdodya 23 A, 44000 Sisak</derivirana_varijabla>
  </DomainObject.Predmet.ProtustrankaWithAdress>
  <DomainObject.Predmet.ProtustrankaWithAdressOIB>
    <izvorni_sadrzaj>DITIAL j.d.o.o. za ugostiteljstvo, trgovinu i druge usluge, OIB 15598109624, Obala Tome Bakača Erdodya 23 A, 44000 Sisak</izvorni_sadrzaj>
    <derivirana_varijabla naziv="DomainObject.Predmet.ProtustrankaWithAdressOIB_1">DITIAL j.d.o.o. za ugostiteljstvo, trgovinu i druge usluge, OIB 15598109624, Obala Tome Bakača Erdodya 23 A, 44000 Sisak</derivirana_varijabla>
  </DomainObject.Predmet.ProtustrankaWithAdressOIB>
  <DomainObject.Predmet.ProtustrankaNazivFormated>
    <izvorni_sadrzaj>DITIAL j.d.o.o. za ugostiteljstvo, trgovinu i druge usluge</izvorni_sadrzaj>
    <derivirana_varijabla naziv="DomainObject.Predmet.ProtustrankaNazivFormated_1">DITIAL j.d.o.o. za ugostiteljstvo, trgovinu i druge usluge</derivirana_varijabla>
  </DomainObject.Predmet.ProtustrankaNazivFormated>
  <DomainObject.Predmet.ProtustrankaNazivFormatedOIB>
    <izvorni_sadrzaj>DITIAL j.d.o.o. za ugostiteljstvo, trgovinu i druge usluge, OIB 15598109624</izvorni_sadrzaj>
    <derivirana_varijabla naziv="DomainObject.Predmet.ProtustrankaNazivFormatedOIB_1">DITIAL j.d.o.o. za ugostiteljstvo, trgovinu i druge usluge, OIB 15598109624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DITIAL j.d.o.o. za ugostiteljstvo, trgovinu i druge usluge zastupanog po punomoćniku Ivančica Kalabić</item>
    </izvorni_sadrzaj>
    <derivirana_varijabla naziv="DomainObject.Predmet.ProtuStrankaListFormated_1">
      <item>DITIAL j.d.o.o. za ugostiteljstvo, trgovinu i druge usluge zastupanog po punomoćniku Ivančica Kalabić</item>
    </derivirana_varijabla>
  </DomainObject.Predmet.ProtuStrankaListFormated>
  <DomainObject.Predmet.ProtuStrankaListFormatedOIB>
    <izvorni_sadrzaj>
      <item>DITIAL j.d.o.o. za ugostiteljstvo, trgovinu i druge usluge, OIB 15598109624 zastupanog po punomoćniku Ivančica Kalabić</item>
    </izvorni_sadrzaj>
    <derivirana_varijabla naziv="DomainObject.Predmet.ProtuStrankaListFormatedOIB_1">
      <item>DITIAL j.d.o.o. za ugostiteljstvo, trgovinu i druge usluge, OIB 15598109624 zastupanog po punomoćniku Ivančica Kalabić</item>
    </derivirana_varijabla>
  </DomainObject.Predmet.ProtuStrankaListFormatedOIB>
  <DomainObject.Predmet.ProtuStrankaListFormatedWithAdress>
    <izvorni_sadrzaj>
      <item>DITIAL j.d.o.o. za ugostiteljstvo, trgovinu i druge usluge, Obala Tome Bakača Erdodya 23 A, 44000 Sisak zastupanog po punomoćniku Ivančica Kalabić</item>
    </izvorni_sadrzaj>
    <derivirana_varijabla naziv="DomainObject.Predmet.ProtuStrankaListFormatedWithAdress_1">
      <item>DITIAL j.d.o.o. za ugostiteljstvo, trgovinu i druge usluge, Obala Tome Bakača Erdodya 23 A, 44000 Sisak zastupanog po punomoćniku Ivančica Kalabić</item>
    </derivirana_varijabla>
  </DomainObject.Predmet.ProtuStrankaListFormatedWithAdress>
  <DomainObject.Predmet.ProtuStrankaListFormatedWithAdressOIB>
    <izvorni_sadrzaj>
      <item>DITIAL j.d.o.o. za ugostiteljstvo, trgovinu i druge usluge, OIB 15598109624, Obala Tome Bakača Erdodya 23 A, 44000 Sisak zastupanog po punomoćniku Ivančica Kalabić</item>
    </izvorni_sadrzaj>
    <derivirana_varijabla naziv="DomainObject.Predmet.ProtuStrankaListFormatedWithAdressOIB_1">
      <item>DITIAL j.d.o.o. za ugostiteljstvo, trgovinu i druge usluge, OIB 15598109624, Obala Tome Bakača Erdodya 23 A, 44000 Sisak zastupanog po punomoćniku Ivančica Kalabić</item>
    </derivirana_varijabla>
  </DomainObject.Predmet.ProtuStrankaListFormatedWithAdressOIB>
  <DomainObject.Predmet.ProtuStrankaListNazivFormated>
    <izvorni_sadrzaj>
      <item>DITIAL j.d.o.o. za ugostiteljstvo, trgovinu i druge usluge</item>
    </izvorni_sadrzaj>
    <derivirana_varijabla naziv="DomainObject.Predmet.ProtuStrankaListNazivFormated_1">
      <item>DITIAL j.d.o.o. za ugostiteljstvo, trgovinu i druge usluge</item>
    </derivirana_varijabla>
  </DomainObject.Predmet.ProtuStrankaListNazivFormated>
  <DomainObject.Predmet.ProtuStrankaListNazivFormatedOIB>
    <izvorni_sadrzaj>
      <item>DITIAL j.d.o.o. za ugostiteljstvo, trgovinu i druge usluge, OIB 15598109624</item>
    </izvorni_sadrzaj>
    <derivirana_varijabla naziv="DomainObject.Predmet.ProtuStrankaListNazivFormatedOIB_1">
      <item>DITIAL j.d.o.o. za ugostiteljstvo, trgovinu i druge usluge, OIB 15598109624</item>
    </derivirana_varijabla>
  </DomainObject.Predmet.ProtuStrankaListNazivFormatedOIB>
  <DomainObject.Predmet.OstaliListFormated>
    <izvorni_sadrzaj>
      <item>Ivančica Kalabić punomoćnik sudionika u postupku DITIAL j.d.o.o. za ugostiteljstvo, trgovinu i druge usluge</item>
    </izvorni_sadrzaj>
    <derivirana_varijabla naziv="DomainObject.Predmet.OstaliListFormated_1">
      <item>Ivančica Kalabić punomoćnik sudionika u postupku DITIAL j.d.o.o. za ugostiteljstvo, trgovinu i druge usluge</item>
    </derivirana_varijabla>
  </DomainObject.Predmet.OstaliListFormated>
  <DomainObject.Predmet.OstaliListFormatedOIB>
    <izvorni_sadrzaj>
      <item>Ivančica Kalabić, OIB 95314060205 punomoćnik sudionika u postupku DITIAL j.d.o.o. za ugostiteljstvo, trgovinu i druge usluge</item>
    </izvorni_sadrzaj>
    <derivirana_varijabla naziv="DomainObject.Predmet.OstaliListFormatedOIB_1">
      <item>Ivančica Kalabić, OIB 95314060205 punomoćnik sudionika u postupku DITIAL j.d.o.o. za ugostiteljstvo, trgovinu i druge usluge</item>
    </derivirana_varijabla>
  </DomainObject.Predmet.OstaliListFormatedOIB>
  <DomainObject.Predmet.OstaliListFormatedWithAdress>
    <izvorni_sadrzaj>
      <item>Ivančica Kalabić, Dr Ivana Ribara 16, 44250 Petrinja punomoćnik sudionika u postupku DITIAL j.d.o.o. za ugostiteljstvo, trgovinu i druge usluge</item>
    </izvorni_sadrzaj>
    <derivirana_varijabla naziv="DomainObject.Predmet.OstaliListFormatedWithAdress_1">
      <item>Ivančica Kalabić, Dr Ivana Ribara 16, 44250 Petrinja punomoćnik sudionika u postupku DITIAL j.d.o.o. za ugostiteljstvo, trgovinu i druge usluge</item>
    </derivirana_varijabla>
  </DomainObject.Predmet.OstaliListFormatedWithAdress>
  <DomainObject.Predmet.OstaliListFormatedWithAdressOIB>
    <izvorni_sadrzaj>
      <item>Ivančica Kalabić, OIB 95314060205, Dr Ivana Ribara 16, 44250 Petrinja punomoćnik sudionika u postupku DITIAL j.d.o.o. za ugostiteljstvo, trgovinu i druge usluge</item>
    </izvorni_sadrzaj>
    <derivirana_varijabla naziv="DomainObject.Predmet.OstaliListFormatedWithAdressOIB_1">
      <item>Ivančica Kalabić, OIB 95314060205, Dr Ivana Ribara 16, 44250 Petrinja punomoćnik sudionika u postupku DITIAL j.d.o.o. za ugostiteljstvo, trgovinu i druge usluge</item>
    </derivirana_varijabla>
  </DomainObject.Predmet.OstaliListFormatedWithAdressOIB>
  <DomainObject.Predmet.OstaliListNazivFormated>
    <izvorni_sadrzaj>
      <item>Ivančica Kalabić</item>
    </izvorni_sadrzaj>
    <derivirana_varijabla naziv="DomainObject.Predmet.OstaliListNazivFormated_1">
      <item>Ivančica Kalabić</item>
    </derivirana_varijabla>
  </DomainObject.Predmet.OstaliListNazivFormated>
  <DomainObject.Predmet.OstaliListNazivFormatedOIB>
    <izvorni_sadrzaj>
      <item>Ivančica Kalabić, OIB 95314060205</item>
    </izvorni_sadrzaj>
    <derivirana_varijabla naziv="DomainObject.Predmet.OstaliListNazivFormatedOIB_1">
      <item>Ivančica Kalabić, OIB 95314060205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DITIAL j.d.o.o. za ugostiteljstvo, trgovinu i druge usluge</izvorni_sadrzaj>
    <derivirana_varijabla naziv="DomainObject.Predmet.ProtustrankaIDrugi_1">DITIAL j.d.o.o. za ugostiteljstvo, trgovinu i druge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DITIAL j.d.o.o. za ugostiteljstvo, trgovinu i druge usluge, OIB 15598109624, Obala Tome Bakača Erdodya 23 A, 44000 Sisak</izvorni_sadrzaj>
    <derivirana_varijabla naziv="DomainObject.Predmet.ProtustrankaIDrugiAdressOIB_1">DITIAL j.d.o.o. za ugostiteljstvo, trgovinu i druge usluge, OIB 15598109624, Obala Tome Bakača Erdodya 23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DITIAL j.d.o.o. za ugostiteljstvo, trgovinu i druge usluge</item>
      <item>Ivančica Kalabić</item>
    </izvorni_sadrzaj>
    <derivirana_varijabla naziv="DomainObject.Predmet.SudioniciListNaziv_1">
      <item>FINA Regionalni centar Zagreb</item>
      <item>DITIAL j.d.o.o. za ugostiteljstvo, trgovinu i druge usluge</item>
      <item>Ivančica Kalabić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DITIAL j.d.o.o. za ugostiteljstvo, trgovinu i druge usluge, OIB 15598109624, Obala Tome Bakača Erdodya 23 A,44000 Sisak</item>
      <item>Ivančica Kalabić, OIB 95314060205, Dr Ivana Ribara 16,44250 Petrinja</item>
    </izvorni_sadrzaj>
    <derivirana_varijabla naziv="DomainObject.Predmet.SudioniciListAdressOIB_1">
      <item>FINA Regionalni centar Zagreb, OIB 85821130368, Trg svibanjskih žrtava 1995. 1,10000 Zagreb</item>
      <item>DITIAL j.d.o.o. za ugostiteljstvo, trgovinu i druge usluge, OIB 15598109624, Obala Tome Bakača Erdodya 23 A,44000 Sisak</item>
      <item>Ivančica Kalabić, OIB 95314060205, Dr Ivana Ribara 16,44250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15598109624</item>
      <item>, OIB 95314060205</item>
    </izvorni_sadrzaj>
    <derivirana_varijabla naziv="DomainObject.Predmet.SudioniciListNazivOIB_1">
      <item>, OIB 85821130368</item>
      <item>, OIB 15598109624</item>
      <item>, OIB 95314060205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FC496-15AC-4526-B4E5-526D9589A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3898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2017-09-14T12:19:00Z</dcterms:created>
  <dc:creator>gzubak</dc:creator>
  <cp:lastModifiedBy>Mirjana Gašparić</cp:lastModifiedBy>
  <cp:lastPrinted>2017-09-14T12:23:00Z</cp:lastPrinted>
  <dcterms:modified xmlns:xsi="http://www.w3.org/2001/XMLSchema-instance" xsi:type="dcterms:W3CDTF">2017-09-14T12:24:00Z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