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7f28" w14:paraId="6d27f28" w:rsidRDefault="00B23C9B" w:rsidR="001A1EF4" w:rsidRPr="001A1EF4">
      <w:pPr>
        <w15:collapsed w:val="false"/>
        <w:rPr>
          <w:bCs/>
        </w:rPr>
      </w:pPr>
      <w:bookmarkStart w:name="_GoBack" w:id="0"/>
      <w:bookmarkEnd w:id="0"/>
      <w:r w:rsidRPr="001A1EF4">
        <w:rPr>
          <w:bCs/>
        </w:rPr>
        <w:t xml:space="preserve">  </w:t>
      </w:r>
      <w:r w:rsidR="001A1EF4" w:rsidRPr="001A1EF4">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A1EF4" w:rsidR="00AA6ECC" w:rsidRPr="001A1EF4">
      <w:pPr>
        <w:rPr>
          <w:bCs/>
        </w:rPr>
      </w:pPr>
      <w:r w:rsidRPr="001A1EF4">
        <w:rPr>
          <w:bCs/>
        </w:rPr>
        <w:t xml:space="preserve"> </w:t>
      </w:r>
      <w:r w:rsidR="00B23C9B" w:rsidRPr="001A1EF4">
        <w:rPr>
          <w:bCs/>
        </w:rPr>
        <w:t xml:space="preserve"> REPUBLIKA HRVATSKA </w:t>
      </w:r>
    </w:p>
    <w:p w:rsidRDefault="00B23C9B" w:rsidR="00B23C9B" w:rsidRPr="001A1EF4">
      <w:pPr>
        <w:rPr>
          <w:bCs/>
        </w:rPr>
      </w:pPr>
      <w:r w:rsidRPr="001A1EF4">
        <w:rPr>
          <w:bCs/>
        </w:rPr>
        <w:t>TRGOVAČKI SUD U ZAGREBU</w:t>
      </w:r>
    </w:p>
    <w:p w:rsidRDefault="00B23C9B" w:rsidR="00B23C9B" w:rsidRPr="001A1EF4">
      <w:pPr>
        <w:rPr>
          <w:bCs/>
        </w:rPr>
      </w:pPr>
      <w:r w:rsidRPr="001A1EF4">
        <w:rPr>
          <w:bCs/>
        </w:rPr>
        <w:t>Zagre</w:t>
      </w:r>
      <w:r w:rsidR="00C3703D" w:rsidRPr="001A1EF4">
        <w:rPr>
          <w:bCs/>
        </w:rPr>
        <w:t>b, Amruševa 2/II</w:t>
      </w:r>
      <w:r w:rsidR="00C3703D" w:rsidRPr="001A1EF4">
        <w:rPr>
          <w:bCs/>
        </w:rPr>
        <w:tab/>
      </w:r>
      <w:r w:rsidR="00C3703D" w:rsidRPr="001A1EF4">
        <w:rPr>
          <w:bCs/>
        </w:rPr>
        <w:tab/>
      </w:r>
      <w:r w:rsidR="00C3703D" w:rsidRPr="001A1EF4">
        <w:rPr>
          <w:bCs/>
        </w:rPr>
        <w:tab/>
      </w:r>
      <w:r w:rsidR="00C3703D" w:rsidRPr="001A1EF4">
        <w:rPr>
          <w:bCs/>
        </w:rPr>
        <w:tab/>
      </w:r>
      <w:r w:rsidR="00790845" w:rsidRPr="001A1EF4">
        <w:rPr>
          <w:bCs/>
        </w:rPr>
        <w:tab/>
      </w:r>
      <w:r w:rsidR="00790845" w:rsidRPr="001A1EF4">
        <w:rPr>
          <w:bCs/>
        </w:rPr>
        <w:tab/>
      </w:r>
      <w:r w:rsidR="008E1638" w:rsidRPr="001A1EF4">
        <w:rPr>
          <w:bCs/>
        </w:rPr>
        <w:t>31-ST-</w:t>
      </w:r>
      <w:r w:rsidR="007F23D7">
        <w:rPr>
          <w:bCs/>
        </w:rPr>
        <w:t>460/15-15</w:t>
      </w:r>
    </w:p>
    <w:p w:rsidRDefault="002C6C80" w:rsidR="002C6C80" w:rsidRPr="001A1EF4">
      <w:pPr>
        <w:rPr>
          <w:bCs/>
        </w:rPr>
      </w:pPr>
    </w:p>
    <w:p w:rsidRDefault="002C6C80" w:rsidR="00B23C9B" w:rsidRPr="001A1EF4">
      <w:pPr>
        <w:jc w:val="center"/>
        <w:rPr>
          <w:bCs/>
        </w:rPr>
      </w:pPr>
      <w:r w:rsidRPr="001A1EF4">
        <w:rPr>
          <w:bCs/>
        </w:rPr>
        <w:t xml:space="preserve">U  I M E   R E P U B L I K E   H R V A T S K E </w:t>
      </w:r>
    </w:p>
    <w:p w:rsidRDefault="00AA6ECC" w:rsidR="00AA6ECC" w:rsidRPr="001A1EF4">
      <w:pPr>
        <w:jc w:val="center"/>
        <w:rPr>
          <w:bCs/>
        </w:rPr>
      </w:pPr>
      <w:r w:rsidRPr="001A1EF4">
        <w:rPr>
          <w:bCs/>
        </w:rPr>
        <w:t xml:space="preserve">R J E Š E N J E </w:t>
      </w:r>
    </w:p>
    <w:p w:rsidRDefault="00AA6ECC" w:rsidR="00AA6ECC" w:rsidRPr="001A1EF4">
      <w:pPr>
        <w:rPr>
          <w:bCs/>
        </w:rPr>
      </w:pPr>
    </w:p>
    <w:p w:rsidRDefault="00AA6ECC" w:rsidR="00FE68C8" w:rsidRPr="001A1EF4">
      <w:r w:rsidRPr="001A1EF4">
        <w:rPr>
          <w:bCs/>
        </w:rPr>
        <w:tab/>
      </w:r>
      <w:r w:rsidR="00DE6140" w:rsidRPr="001A1EF4">
        <w:rPr>
          <w:bCs/>
        </w:rPr>
        <w:t>TRGOVAČKI SUD U ZAGREBU</w:t>
      </w:r>
      <w:r w:rsidR="00DE6140" w:rsidRPr="001A1EF4">
        <w:t xml:space="preserve"> po stečajnom sucu Nadi Kraljić povodom prijedloga predlagatelja </w:t>
      </w:r>
      <w:r w:rsidR="00C87938">
        <w:t xml:space="preserve">MIRO TRBUŠČIĆ, Karlovac, A. G. Matoša 46a, OIB: 192475656160 </w:t>
      </w:r>
      <w:r w:rsidR="00C87938" w:rsidRPr="00342AD8">
        <w:t xml:space="preserve">za otvaranje stečajnog postupka nad dužnikom </w:t>
      </w:r>
      <w:r w:rsidR="00C87938">
        <w:t>BRANITELJSKA ZADRUGA SOKOL, Barilović, Carevo selo 9/b MBS: 020047142, OIB: 70980579887</w:t>
      </w:r>
      <w:r w:rsidR="00C87938" w:rsidRPr="00342AD8">
        <w:t xml:space="preserve"> </w:t>
      </w:r>
      <w:r w:rsidR="00FE68C8" w:rsidRPr="001A1EF4">
        <w:t xml:space="preserve">sukladno odredbi čl. 63 Stečajnog zakona dana </w:t>
      </w:r>
      <w:r w:rsidR="001A1EF4" w:rsidRPr="001A1EF4">
        <w:t xml:space="preserve">11. veljače 2106. </w:t>
      </w:r>
      <w:r w:rsidR="00FE68C8" w:rsidRPr="001A1EF4">
        <w:t>godine</w:t>
      </w:r>
    </w:p>
    <w:p w:rsidRDefault="00D66F08" w:rsidR="00D66F08" w:rsidRPr="001A1EF4"/>
    <w:p w:rsidRDefault="00AA6ECC" w:rsidR="00AA6ECC" w:rsidRPr="001A1EF4">
      <w:pPr>
        <w:pStyle w:val="Naslov2"/>
        <w:rPr>
          <w:b w:val="false"/>
        </w:rPr>
      </w:pPr>
      <w:r w:rsidRPr="001A1EF4">
        <w:rPr>
          <w:b w:val="false"/>
        </w:rPr>
        <w:t>r i j e š i o   j e</w:t>
      </w:r>
    </w:p>
    <w:p w:rsidRDefault="007B17CF" w:rsidP="007B17CF" w:rsidR="007B17CF" w:rsidRPr="001A1EF4"/>
    <w:p w:rsidRDefault="001B057F" w:rsidP="007B17CF" w:rsidR="007B17CF" w:rsidRPr="001A1EF4">
      <w:pPr>
        <w:ind w:firstLine="708"/>
      </w:pPr>
      <w:r w:rsidRPr="001A1EF4">
        <w:t>1.</w:t>
      </w:r>
      <w:r w:rsidR="00AA6ECC" w:rsidRPr="001A1EF4">
        <w:t xml:space="preserve">   Otvara se stečajni postupak nad </w:t>
      </w:r>
      <w:r w:rsidR="008B783D" w:rsidRPr="001A1EF4">
        <w:t xml:space="preserve">dužnikom </w:t>
      </w:r>
      <w:r w:rsidR="00C87938">
        <w:t>BRANITELJSKA ZADRUGA SOKOL, Barilović, Carevo selo 9/b MBS: 020047142, OIB: 70980579887</w:t>
      </w:r>
      <w:r w:rsidR="006F09B9" w:rsidRPr="001A1EF4">
        <w:t xml:space="preserve">.  </w:t>
      </w:r>
    </w:p>
    <w:p w:rsidRDefault="001B057F" w:rsidP="00921F3F" w:rsidR="005A690D" w:rsidRPr="001A1EF4">
      <w:pPr>
        <w:ind w:firstLine="705"/>
      </w:pPr>
      <w:r w:rsidRPr="001A1EF4">
        <w:rPr>
          <w:bCs/>
        </w:rPr>
        <w:t>2.</w:t>
      </w:r>
      <w:r w:rsidR="005A690D" w:rsidRPr="001A1EF4">
        <w:rPr>
          <w:bCs/>
        </w:rPr>
        <w:tab/>
      </w:r>
      <w:r w:rsidR="00EF1F2F" w:rsidRPr="001A1EF4">
        <w:rPr>
          <w:bCs/>
        </w:rPr>
        <w:t>Za stečajn</w:t>
      </w:r>
      <w:r w:rsidRPr="001A1EF4">
        <w:rPr>
          <w:bCs/>
        </w:rPr>
        <w:t>og upravitelja</w:t>
      </w:r>
      <w:r w:rsidR="00CC2173" w:rsidRPr="001A1EF4">
        <w:rPr>
          <w:bCs/>
        </w:rPr>
        <w:t xml:space="preserve"> imenuje se</w:t>
      </w:r>
      <w:r w:rsidR="00C87938" w:rsidRPr="00C87938">
        <w:rPr>
          <w:rFonts w:cs="Arial" w:hAnsi="Arial" w:ascii="Arial"/>
          <w:b/>
          <w:bCs/>
        </w:rPr>
        <w:t xml:space="preserve"> </w:t>
      </w:r>
      <w:r w:rsidR="00C87938" w:rsidRPr="00C87938">
        <w:rPr>
          <w:bCs/>
        </w:rPr>
        <w:t>PETAR POPOVIĆ iz Zagreba, Maksimirska 88, OIB: 89375564266</w:t>
      </w:r>
      <w:r w:rsidR="001A1EF4" w:rsidRPr="00C87938">
        <w:t>.</w:t>
      </w:r>
    </w:p>
    <w:p w:rsidRDefault="005A690D" w:rsidP="005A690D" w:rsidR="005A690D" w:rsidRPr="001A1EF4">
      <w:pPr>
        <w:rPr>
          <w:bCs/>
        </w:rPr>
      </w:pPr>
      <w:r w:rsidRPr="001A1EF4">
        <w:rPr>
          <w:bCs/>
        </w:rPr>
        <w:tab/>
      </w:r>
      <w:r w:rsidR="001B057F" w:rsidRPr="001A1EF4">
        <w:rPr>
          <w:bCs/>
        </w:rPr>
        <w:t>3.</w:t>
      </w:r>
      <w:r w:rsidRPr="001A1EF4">
        <w:rPr>
          <w:bCs/>
        </w:rPr>
        <w:tab/>
        <w:t xml:space="preserve">Zaključuje se stečajni postupak nad stečajnim </w:t>
      </w:r>
      <w:r w:rsidR="006F09B9" w:rsidRPr="001A1EF4">
        <w:t xml:space="preserve">nad </w:t>
      </w:r>
      <w:r w:rsidR="008B783D" w:rsidRPr="001A1EF4">
        <w:t xml:space="preserve">dužnikom </w:t>
      </w:r>
      <w:r w:rsidR="00C87938">
        <w:t>BRANITELJSKA ZADRUGA SOKOL, Barilović, Carevo selo 9/b MBS: 020047142, OIB: 70980579887.</w:t>
      </w:r>
    </w:p>
    <w:p w:rsidRDefault="00212572" w:rsidR="00AA6ECC" w:rsidRPr="001A1EF4">
      <w:r w:rsidRPr="001A1EF4">
        <w:tab/>
      </w:r>
      <w:r w:rsidR="00AF6E3B" w:rsidRPr="001A1EF4">
        <w:t>4.</w:t>
      </w:r>
      <w:r w:rsidR="00AA6ECC" w:rsidRPr="001A1EF4">
        <w:t xml:space="preserve">  Rješenje o otvaranju i istovremenom zaključenju stečajnog postupka objavit će se u Narodnim novinama. </w:t>
      </w:r>
    </w:p>
    <w:p w:rsidRDefault="00AA6ECC" w:rsidR="00AA6ECC" w:rsidRPr="001A1EF4">
      <w:r w:rsidRPr="001A1EF4">
        <w:tab/>
      </w:r>
      <w:r w:rsidR="00AF6E3B" w:rsidRPr="001A1EF4">
        <w:t>5.</w:t>
      </w:r>
      <w:r w:rsidRPr="001A1EF4">
        <w:t xml:space="preserve">  Po pravomoćnosti rješenja stečajni dužnik brisat će se iz registra ovog suda. </w:t>
      </w:r>
    </w:p>
    <w:p w:rsidRDefault="00921F3F" w:rsidR="00921F3F" w:rsidRPr="001A1EF4"/>
    <w:p w:rsidRDefault="00AA6ECC" w:rsidR="00AA6ECC" w:rsidRPr="001A1EF4">
      <w:pPr>
        <w:jc w:val="center"/>
        <w:rPr>
          <w:bCs/>
        </w:rPr>
      </w:pPr>
      <w:r w:rsidRPr="001A1EF4">
        <w:rPr>
          <w:bCs/>
        </w:rPr>
        <w:t xml:space="preserve">Obrazloženje </w:t>
      </w:r>
    </w:p>
    <w:p w:rsidRDefault="00AA6ECC" w:rsidR="00AA6ECC" w:rsidRPr="001A1EF4">
      <w:r w:rsidRPr="001A1EF4">
        <w:tab/>
      </w:r>
    </w:p>
    <w:p w:rsidRDefault="00C87938" w:rsidR="00DE6140" w:rsidRPr="001A1EF4">
      <w:pPr>
        <w:ind w:firstLine="708"/>
      </w:pPr>
      <w:r>
        <w:t>P</w:t>
      </w:r>
      <w:r w:rsidR="006F7B8D" w:rsidRPr="001A1EF4">
        <w:t xml:space="preserve">redlagatelj </w:t>
      </w:r>
      <w:r w:rsidR="000F03F6" w:rsidRPr="001A1EF4">
        <w:t xml:space="preserve">je </w:t>
      </w:r>
      <w:r w:rsidR="006F7B8D" w:rsidRPr="001A1EF4">
        <w:t xml:space="preserve">podnio </w:t>
      </w:r>
      <w:r w:rsidR="00DE6140" w:rsidRPr="001A1EF4">
        <w:t>prijedlog za otvaranje stečajnog postupka nad</w:t>
      </w:r>
      <w:r w:rsidR="006F09B9" w:rsidRPr="001A1EF4">
        <w:t xml:space="preserve">  </w:t>
      </w:r>
      <w:r w:rsidR="008B783D" w:rsidRPr="001A1EF4">
        <w:t>dužnikom</w:t>
      </w:r>
      <w:r w:rsidR="001A1EF4" w:rsidRPr="001A1EF4">
        <w:t xml:space="preserve"> </w:t>
      </w:r>
      <w:r>
        <w:t>BRANITELJSKA ZADRUGA SOKOL, Barilović, Carevo selo 9/b MBS: 020047142, OIB: 70980579887.</w:t>
      </w:r>
    </w:p>
    <w:p w:rsidRDefault="00C87938" w:rsidR="00C87938">
      <w:pPr>
        <w:ind w:firstLine="708"/>
      </w:pPr>
      <w:r>
        <w:t xml:space="preserve">U prijedlogu navodi da od dužnika potražuje plaću za kolovoz, rujan i listopad 2012. godine. </w:t>
      </w:r>
    </w:p>
    <w:p w:rsidRDefault="003B0982" w:rsidR="003B0982" w:rsidRPr="001A1EF4">
      <w:pPr>
        <w:ind w:firstLine="708"/>
      </w:pPr>
      <w:r w:rsidRPr="001A1EF4">
        <w:t>Na temelju prijedloga je rješenjem od</w:t>
      </w:r>
      <w:r w:rsidR="00A87EE6" w:rsidRPr="001A1EF4">
        <w:t xml:space="preserve"> </w:t>
      </w:r>
      <w:r w:rsidR="00C87938">
        <w:rPr>
          <w:bCs/>
        </w:rPr>
        <w:t xml:space="preserve">24. srpnja  2015.  </w:t>
      </w:r>
      <w:r w:rsidRPr="001A1EF4">
        <w:t>godine pokrenut prethodni postupak radi utvrđivanja uvjeta za otv</w:t>
      </w:r>
      <w:r w:rsidR="008E065D" w:rsidRPr="001A1EF4">
        <w:t xml:space="preserve">aranje stečajnog postupka te naloženo zakonskom zastupniku da dostavi sudu popis imovine (prokazni popis imovine). </w:t>
      </w:r>
    </w:p>
    <w:p w:rsidRDefault="006F09B9" w:rsidP="00C87938" w:rsidR="00A80D01" w:rsidRPr="001A1EF4">
      <w:pPr>
        <w:ind w:firstLine="708"/>
      </w:pPr>
      <w:r w:rsidRPr="001A1EF4">
        <w:t xml:space="preserve">Na ročištu za </w:t>
      </w:r>
      <w:r w:rsidR="008E7792" w:rsidRPr="001A1EF4">
        <w:t>utvrđenje uvjeta</w:t>
      </w:r>
      <w:r w:rsidR="00550498" w:rsidRPr="001A1EF4">
        <w:t xml:space="preserve"> za</w:t>
      </w:r>
      <w:r w:rsidR="00C87938" w:rsidRPr="00C87938">
        <w:t xml:space="preserve"> </w:t>
      </w:r>
      <w:r w:rsidR="00C87938">
        <w:t xml:space="preserve">upravitelj stečajnog dužnika izjavio je da se ne protivi prijedlogu za otvaranje stečajnog postupka, te ostao kod navoda sa ročišta za izjašnjenje da stečajni dužnik nema nikakve imovine iz koje bi se mogli namiriti troškovi stečajnog postupka. </w:t>
      </w:r>
    </w:p>
    <w:p w:rsidRDefault="00C87938" w:rsidP="00C87938" w:rsidR="00C87938" w:rsidRPr="00D2196E">
      <w:pPr>
        <w:ind w:firstLine="708"/>
      </w:pPr>
      <w:r>
        <w:t>Prema potvrdi FINE  na dan 12.siječnja 2016. godine žiro račun dužnika je blokiran neprekidno 1372 dana sa iznosom 94.935,78 kuna.</w:t>
      </w:r>
    </w:p>
    <w:p w:rsidRDefault="00C87938" w:rsidP="008E7792" w:rsidR="00C87938">
      <w:pPr>
        <w:ind w:firstLine="708"/>
      </w:pPr>
      <w:r>
        <w:lastRenderedPageBreak/>
        <w:t>Rješenjem suda od 23. rujna 2015. godine koje je objavljeno na e-oglasnoj ploči 24. rujna 2015. godine pozvani su vjerovnici stečajnog dužnika koji imaju pravni interes da se stečajni postupak provede na uplatu predujma. Nitko od vjerovnika nije uplatio zatraženi predujam.</w:t>
      </w:r>
    </w:p>
    <w:p w:rsidRDefault="00D35F18" w:rsidP="008E7792" w:rsidR="00D35F18" w:rsidRPr="001A1EF4">
      <w:pPr>
        <w:ind w:firstLine="708"/>
      </w:pPr>
      <w:r w:rsidRPr="001A1EF4">
        <w:t xml:space="preserve">Istim rješenjem vjerovnici su upozoreni da ukoliko ne postupe u skladu sa točkom I će stečajni sudac nakon proteka roka donijeti rješenje o otvaranju i zaključenju stečajnog postupka. </w:t>
      </w:r>
    </w:p>
    <w:p w:rsidRDefault="00D35F18" w:rsidP="00E9274C" w:rsidR="00F01CA7" w:rsidRPr="001A1EF4">
      <w:pPr>
        <w:ind w:firstLine="708"/>
      </w:pPr>
      <w:r w:rsidRPr="001A1EF4">
        <w:t xml:space="preserve">Prema odredbi čl. 63 Stečajnog zakona ako tijekom prethodnog </w:t>
      </w:r>
      <w:r w:rsidR="00E27765" w:rsidRPr="001A1EF4">
        <w:t xml:space="preserve">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E27765" w:rsidP="006F7B8D" w:rsidR="00E27765" w:rsidRPr="001A1EF4">
      <w:pPr>
        <w:ind w:firstLine="708"/>
      </w:pPr>
      <w:r w:rsidRPr="001A1EF4">
        <w:t>S obzirom da</w:t>
      </w:r>
      <w:r w:rsidR="00811746" w:rsidRPr="001A1EF4">
        <w:t xml:space="preserve"> je utvrđeno postojanje stečajnog razloga nesposobnosti za plaćanje iz čl. 4 Stečajnog zakona</w:t>
      </w:r>
      <w:r w:rsidR="008E7792" w:rsidRPr="001A1EF4">
        <w:t xml:space="preserve">, </w:t>
      </w:r>
      <w:r w:rsidR="00D35F18" w:rsidRPr="001A1EF4">
        <w:t xml:space="preserve">te </w:t>
      </w:r>
      <w:r w:rsidR="00811746" w:rsidRPr="001A1EF4">
        <w:t xml:space="preserve"> kako </w:t>
      </w:r>
      <w:r w:rsidRPr="001A1EF4">
        <w:t xml:space="preserve">nitko od vjerovnika nije </w:t>
      </w:r>
      <w:r w:rsidR="002C5747" w:rsidRPr="001A1EF4">
        <w:t xml:space="preserve">predujmio iznos određen </w:t>
      </w:r>
      <w:r w:rsidR="00A87EE6" w:rsidRPr="001A1EF4">
        <w:t>rješenjem</w:t>
      </w:r>
      <w:r w:rsidRPr="001A1EF4">
        <w:t xml:space="preserve"> od</w:t>
      </w:r>
      <w:r w:rsidR="00CC2173" w:rsidRPr="001A1EF4">
        <w:t xml:space="preserve"> </w:t>
      </w:r>
      <w:r w:rsidR="00C87938">
        <w:t xml:space="preserve">23. rujna </w:t>
      </w:r>
      <w:r w:rsidR="008E7792" w:rsidRPr="001A1EF4">
        <w:t xml:space="preserve"> 2015.</w:t>
      </w:r>
      <w:r w:rsidR="001F3E85" w:rsidRPr="001A1EF4">
        <w:t xml:space="preserve"> </w:t>
      </w:r>
      <w:r w:rsidR="006F7B8D" w:rsidRPr="001A1EF4">
        <w:t xml:space="preserve"> </w:t>
      </w:r>
      <w:r w:rsidRPr="001A1EF4">
        <w:t xml:space="preserve">godine, valjalo </w:t>
      </w:r>
      <w:r w:rsidR="000C5863" w:rsidRPr="001A1EF4">
        <w:t xml:space="preserve">je </w:t>
      </w:r>
      <w:r w:rsidRPr="001A1EF4">
        <w:t xml:space="preserve">temeljem čl. </w:t>
      </w:r>
      <w:smartTag w:element="metricconverter" w:uri="urn:schemas-microsoft-com:office:smarttags">
        <w:smartTagPr>
          <w:attr w:val="54 st" w:name="ProductID"/>
        </w:smartTagPr>
        <w:r w:rsidR="00F01CA7" w:rsidRPr="001A1EF4">
          <w:t>54 st</w:t>
        </w:r>
      </w:smartTag>
      <w:r w:rsidR="00F01CA7" w:rsidRPr="001A1EF4">
        <w:t>. 1 Stečajnog zakona imenovati stečajnog upravitelj</w:t>
      </w:r>
      <w:r w:rsidR="00FD0801" w:rsidRPr="001A1EF4">
        <w:t>a</w:t>
      </w:r>
      <w:r w:rsidR="00F01CA7" w:rsidRPr="001A1EF4">
        <w:t xml:space="preserve"> te temeljem čl. </w:t>
      </w:r>
      <w:smartTag w:element="metricconverter" w:uri="urn:schemas-microsoft-com:office:smarttags">
        <w:smartTagPr>
          <w:attr w:val="63 st" w:name="ProductID"/>
        </w:smartTagPr>
        <w:r w:rsidRPr="001A1EF4">
          <w:t>63 st</w:t>
        </w:r>
      </w:smartTag>
      <w:r w:rsidRPr="001A1EF4">
        <w:t xml:space="preserve">. 1 Stečajnog zakona donijeti odluku o otvaranju i zaključenju stečajnog postupka. </w:t>
      </w:r>
    </w:p>
    <w:p w:rsidRDefault="00B45208" w:rsidR="00AA6ECC" w:rsidRPr="001A1EF4">
      <w:r w:rsidRPr="001A1EF4">
        <w:t xml:space="preserve">  </w:t>
      </w:r>
    </w:p>
    <w:p w:rsidRDefault="00AA6ECC" w:rsidR="00AA6ECC" w:rsidRPr="001A1EF4">
      <w:pPr>
        <w:jc w:val="center"/>
      </w:pPr>
      <w:r w:rsidRPr="001A1EF4">
        <w:t>U Zagrebu,</w:t>
      </w:r>
      <w:r w:rsidR="0095467C" w:rsidRPr="001A1EF4">
        <w:t xml:space="preserve"> </w:t>
      </w:r>
      <w:r w:rsidR="001A1EF4">
        <w:t xml:space="preserve">11. veljače 2016. </w:t>
      </w:r>
      <w:r w:rsidR="007C3C96" w:rsidRPr="001A1EF4">
        <w:t xml:space="preserve"> </w:t>
      </w:r>
      <w:r w:rsidR="008E065D" w:rsidRPr="001A1EF4">
        <w:t xml:space="preserve"> </w:t>
      </w:r>
    </w:p>
    <w:p w:rsidRDefault="00DB4F7A" w:rsidP="00A87EE6" w:rsidR="00DB4F7A" w:rsidRPr="001A1EF4"/>
    <w:p w:rsidRDefault="00DB4F7A" w:rsidP="00DB4F7A" w:rsidR="00DB4F7A" w:rsidRPr="001A1EF4">
      <w:r w:rsidRPr="001A1EF4">
        <w:tab/>
      </w:r>
      <w:r w:rsidRPr="001A1EF4">
        <w:tab/>
      </w:r>
      <w:r w:rsidRPr="001A1EF4">
        <w:tab/>
      </w:r>
      <w:r w:rsidRPr="001A1EF4">
        <w:tab/>
      </w:r>
      <w:r w:rsidRPr="001A1EF4">
        <w:tab/>
      </w:r>
      <w:r w:rsidRPr="001A1EF4">
        <w:tab/>
      </w:r>
      <w:r w:rsidRPr="001A1EF4">
        <w:tab/>
      </w:r>
      <w:r w:rsidRPr="001A1EF4">
        <w:tab/>
      </w:r>
      <w:r w:rsidRPr="001A1EF4">
        <w:tab/>
        <w:t xml:space="preserve">STEČAJNI SUDAC </w:t>
      </w:r>
    </w:p>
    <w:p w:rsidRDefault="00525A3A" w:rsidP="00DE6140" w:rsidR="009A1EE8" w:rsidRPr="001A1EF4">
      <w:r w:rsidRPr="001A1EF4">
        <w:tab/>
      </w:r>
      <w:r w:rsidRPr="001A1EF4">
        <w:tab/>
      </w:r>
      <w:r w:rsidRPr="001A1EF4">
        <w:tab/>
      </w:r>
      <w:r w:rsidRPr="001A1EF4">
        <w:tab/>
      </w:r>
      <w:r w:rsidRPr="001A1EF4">
        <w:tab/>
      </w:r>
      <w:r w:rsidRPr="001A1EF4">
        <w:tab/>
      </w:r>
      <w:r w:rsidRPr="001A1EF4">
        <w:tab/>
      </w:r>
      <w:r w:rsidRPr="001A1EF4">
        <w:tab/>
      </w:r>
      <w:r w:rsidRPr="001A1EF4">
        <w:tab/>
        <w:t>Nada Kraljić</w:t>
      </w:r>
      <w:r w:rsidR="00690CDA">
        <w:t>,v.r.</w:t>
      </w:r>
    </w:p>
    <w:p w:rsidRDefault="00AA6ECC" w:rsidR="00AA6ECC" w:rsidRPr="001A1EF4">
      <w:pPr>
        <w:pStyle w:val="Naslov1"/>
        <w:rPr>
          <w:b w:val="false"/>
        </w:rPr>
      </w:pPr>
      <w:r w:rsidRPr="001A1EF4">
        <w:rPr>
          <w:b w:val="false"/>
        </w:rPr>
        <w:t xml:space="preserve">POUKA O PRAVNOM LIJEKU </w:t>
      </w:r>
    </w:p>
    <w:p w:rsidRDefault="00B45208" w:rsidR="003E02AA" w:rsidRPr="001A1EF4">
      <w:r w:rsidRPr="001A1EF4">
        <w:t>Protiv rješenja</w:t>
      </w:r>
      <w:r w:rsidR="00657111" w:rsidRPr="001A1EF4">
        <w:t xml:space="preserve"> o otvaranju stečajnog postupka žalbu može izjaviti zakonski zastupnik stečajnog dužnika, a prot</w:t>
      </w:r>
      <w:r w:rsidR="00795A29" w:rsidRPr="001A1EF4">
        <w:t>iv odluke o zaključenju stečajn</w:t>
      </w:r>
      <w:r w:rsidR="00657111" w:rsidRPr="001A1EF4">
        <w:t>o</w:t>
      </w:r>
      <w:r w:rsidR="00795A29" w:rsidRPr="001A1EF4">
        <w:t>g</w:t>
      </w:r>
      <w:r w:rsidR="00657111" w:rsidRPr="001A1EF4">
        <w:t xml:space="preserve"> postupka</w:t>
      </w:r>
      <w:r w:rsidRPr="001A1EF4">
        <w:t xml:space="preserve"> žalbu </w:t>
      </w:r>
      <w:r w:rsidR="00795A29" w:rsidRPr="001A1EF4">
        <w:t xml:space="preserve">mogu izjaviti vjerovnici </w:t>
      </w:r>
      <w:r w:rsidRPr="001A1EF4">
        <w:t>Visokom trgovačkom sudu Repu</w:t>
      </w:r>
      <w:r w:rsidR="00E32BF2" w:rsidRPr="001A1EF4">
        <w:t xml:space="preserve">blike Hrvatske u roku od 8 dana od dana objave u Narodnim novinama, </w:t>
      </w:r>
      <w:r w:rsidRPr="001A1EF4">
        <w:t>a ulaže se putem ovog suda u 3 primjerka</w:t>
      </w:r>
    </w:p>
    <w:p w:rsidRDefault="00AA6ECC" w:rsidR="00AA6ECC"/>
    <w:p w:rsidRDefault="00690CDA" w:rsidR="00690CDA">
      <w:r>
        <w:tab/>
      </w:r>
      <w:r>
        <w:tab/>
      </w:r>
      <w:r>
        <w:tab/>
      </w:r>
      <w:r>
        <w:tab/>
      </w:r>
      <w:r>
        <w:tab/>
      </w:r>
      <w:r>
        <w:tab/>
      </w:r>
      <w:r>
        <w:tab/>
      </w:r>
      <w:r>
        <w:tab/>
        <w:t>Za točnost otpravka-ovl.službenik</w:t>
      </w:r>
    </w:p>
    <w:p w:rsidRDefault="00690CDA" w:rsidP="00690CDA" w:rsidR="00690CDA">
      <w:pPr>
        <w:ind w:firstLine="708" w:left="5664"/>
      </w:pPr>
      <w:r>
        <w:t>Vinka Mihalinčić</w:t>
      </w:r>
    </w:p>
    <w:p w:rsidRDefault="00690CDA" w:rsidR="00690CDA" w:rsidRPr="001A1EF4"/>
    <w:p w:rsidRDefault="00DB4F7A" w:rsidR="00DB4F7A" w:rsidRPr="001A1EF4">
      <w:r w:rsidRPr="001A1EF4">
        <w:tab/>
      </w:r>
      <w:r w:rsidRPr="001A1EF4">
        <w:tab/>
      </w:r>
      <w:r w:rsidRPr="001A1EF4">
        <w:tab/>
      </w:r>
      <w:r w:rsidRPr="001A1EF4">
        <w:tab/>
      </w:r>
      <w:r w:rsidR="00143BF0" w:rsidRPr="001A1EF4">
        <w:tab/>
      </w:r>
      <w:r w:rsidR="00143BF0" w:rsidRPr="001A1EF4">
        <w:tab/>
      </w:r>
      <w:r w:rsidR="00143BF0" w:rsidRPr="001A1EF4">
        <w:tab/>
      </w:r>
    </w:p>
    <w:p w:rsidRDefault="00AA6ECC" w:rsidR="00AA6ECC" w:rsidRPr="001A1EF4">
      <w:pPr>
        <w:ind w:left="360"/>
        <w:rPr>
          <w:bCs/>
        </w:rPr>
      </w:pPr>
      <w:r w:rsidRPr="001A1EF4">
        <w:rPr>
          <w:bCs/>
        </w:rPr>
        <w:t xml:space="preserve"> </w:t>
      </w:r>
    </w:p>
    <w:p w:rsidRDefault="00DB4F7A" w:rsidR="00AA6ECC" w:rsidRPr="001A1EF4">
      <w:r w:rsidRPr="001A1EF4">
        <w:tab/>
      </w:r>
      <w:r w:rsidRPr="001A1EF4">
        <w:tab/>
      </w:r>
      <w:r w:rsidRPr="001A1EF4">
        <w:tab/>
      </w:r>
      <w:r w:rsidRPr="001A1EF4">
        <w:tab/>
      </w:r>
      <w:r w:rsidRPr="001A1EF4">
        <w:tab/>
      </w:r>
      <w:r w:rsidRPr="001A1EF4">
        <w:tab/>
      </w:r>
      <w:r w:rsidRPr="001A1EF4">
        <w:tab/>
      </w:r>
      <w:r w:rsidRPr="001A1EF4">
        <w:tab/>
      </w:r>
      <w:r w:rsidRPr="001A1EF4">
        <w:tab/>
      </w:r>
    </w:p>
    <w:p w:rsidRDefault="00DB4F7A" w:rsidP="00DB4F7A" w:rsidR="00DB4F7A" w:rsidRPr="001A1EF4">
      <w:pPr>
        <w:ind w:left="360"/>
      </w:pPr>
      <w:r w:rsidRPr="001A1EF4">
        <w:t xml:space="preserve"> </w:t>
      </w:r>
    </w:p>
    <w:sectPr w:rsidSect="00C4610E" w:rsidR="00DB4F7A" w:rsidRPr="001A1EF4">
      <w:headerReference w:type="even" r:id="rId10"/>
      <w:headerReference w:type="default" r:id="rId11"/>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8FF" w:rsidR="00EE78FF">
      <w:r>
        <w:separator/>
      </w:r>
    </w:p>
  </w:endnote>
  <w:endnote w:id="0" w:type="continuationSeparator">
    <w:p w:rsidRDefault="00EE78FF" w:rsidR="00EE7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8FF" w:rsidR="00EE78FF">
      <w:r>
        <w:separator/>
      </w:r>
    </w:p>
  </w:footnote>
  <w:footnote w:id="0" w:type="continuationSeparator">
    <w:p w:rsidRDefault="00EE78FF" w:rsidR="00EE7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74C" w:rsidP="001C5CCA" w:rsidR="00E9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74C" w:rsidR="00E927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74C" w:rsidP="001C5CCA" w:rsidR="00E9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CDA">
      <w:rPr>
        <w:rStyle w:val="Brojstranice"/>
        <w:noProof/>
      </w:rPr>
      <w:t>2</w:t>
    </w:r>
    <w:r>
      <w:rPr>
        <w:rStyle w:val="Brojstranice"/>
      </w:rPr>
      <w:fldChar w:fldCharType="end"/>
    </w:r>
  </w:p>
  <w:p w:rsidRDefault="00E9274C" w:rsidR="00E9274C" w:rsidRPr="007C3C96">
    <w:pPr>
      <w:pStyle w:val="Zaglavlje"/>
    </w:pPr>
    <w:r w:rsidRPr="007C3C96">
      <w:t xml:space="preserve">                                                                                                     31-ST-</w:t>
    </w:r>
    <w:r w:rsidR="00C87938">
      <w:t>460/15-15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43E36"/>
    <w:multiLevelType w:val="hybridMultilevel"/>
    <w:tmpl w:val="429246E0"/>
    <w:lvl w:tplc="7066554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8050A26"/>
    <w:multiLevelType w:val="hybridMultilevel"/>
    <w:tmpl w:val="5EFECF66"/>
    <w:lvl w:tplc="9B300CE8"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288361DA"/>
    <w:multiLevelType w:val="hybridMultilevel"/>
    <w:tmpl w:val="B0B22EEC"/>
    <w:lvl w:tplc="5ABC4A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157308"/>
    <w:multiLevelType w:val="hybridMultilevel"/>
    <w:tmpl w:val="7D00F4C4"/>
    <w:lvl w:tplc="BDB688B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4FE090C"/>
    <w:multiLevelType w:val="hybridMultilevel"/>
    <w:tmpl w:val="2B8C19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7C7FCC"/>
    <w:multiLevelType w:val="hybridMultilevel"/>
    <w:tmpl w:val="7B222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27F1333"/>
    <w:multiLevelType w:val="hybridMultilevel"/>
    <w:tmpl w:val="AE14A19E"/>
    <w:lvl w:tplc="75E66CD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FB54FC4"/>
    <w:multiLevelType w:val="hybridMultilevel"/>
    <w:tmpl w:val="A2E4B624"/>
    <w:lvl w:tplc="7E8085C6"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572"/>
    <w:rsid w:val="00007FC2"/>
    <w:rsid w:val="000201F8"/>
    <w:rsid w:val="00067CD1"/>
    <w:rsid w:val="000759BE"/>
    <w:rsid w:val="000A36D7"/>
    <w:rsid w:val="000A7240"/>
    <w:rsid w:val="000B78A8"/>
    <w:rsid w:val="000C5863"/>
    <w:rsid w:val="000D10DB"/>
    <w:rsid w:val="000F03F6"/>
    <w:rsid w:val="0011336F"/>
    <w:rsid w:val="001410C8"/>
    <w:rsid w:val="00143BF0"/>
    <w:rsid w:val="001A1EF4"/>
    <w:rsid w:val="001B057F"/>
    <w:rsid w:val="001C5CCA"/>
    <w:rsid w:val="001E028A"/>
    <w:rsid w:val="001F3E85"/>
    <w:rsid w:val="00212572"/>
    <w:rsid w:val="00233E53"/>
    <w:rsid w:val="00241FCE"/>
    <w:rsid w:val="00251C52"/>
    <w:rsid w:val="00297C64"/>
    <w:rsid w:val="002A4DCE"/>
    <w:rsid w:val="002B36F9"/>
    <w:rsid w:val="002C5747"/>
    <w:rsid w:val="002C6C80"/>
    <w:rsid w:val="002E31C0"/>
    <w:rsid w:val="003049DA"/>
    <w:rsid w:val="0030618C"/>
    <w:rsid w:val="00325DD6"/>
    <w:rsid w:val="0033499F"/>
    <w:rsid w:val="003357EC"/>
    <w:rsid w:val="003756C2"/>
    <w:rsid w:val="003B0982"/>
    <w:rsid w:val="003E02AA"/>
    <w:rsid w:val="00475259"/>
    <w:rsid w:val="004A64DD"/>
    <w:rsid w:val="004D03A5"/>
    <w:rsid w:val="004E31E5"/>
    <w:rsid w:val="004E51BD"/>
    <w:rsid w:val="004F0DB7"/>
    <w:rsid w:val="00515FDF"/>
    <w:rsid w:val="00525A3A"/>
    <w:rsid w:val="0053157B"/>
    <w:rsid w:val="005410C6"/>
    <w:rsid w:val="00545B05"/>
    <w:rsid w:val="00550498"/>
    <w:rsid w:val="005611B1"/>
    <w:rsid w:val="00576D41"/>
    <w:rsid w:val="00593FC7"/>
    <w:rsid w:val="005A690D"/>
    <w:rsid w:val="005C2620"/>
    <w:rsid w:val="005C6007"/>
    <w:rsid w:val="006237A8"/>
    <w:rsid w:val="006432B7"/>
    <w:rsid w:val="00654EA7"/>
    <w:rsid w:val="00657111"/>
    <w:rsid w:val="00690CDA"/>
    <w:rsid w:val="006C3B68"/>
    <w:rsid w:val="006C4398"/>
    <w:rsid w:val="006C460D"/>
    <w:rsid w:val="006C7D28"/>
    <w:rsid w:val="006F09B9"/>
    <w:rsid w:val="006F79C5"/>
    <w:rsid w:val="006F7B8D"/>
    <w:rsid w:val="007064D1"/>
    <w:rsid w:val="00711EF9"/>
    <w:rsid w:val="00722964"/>
    <w:rsid w:val="00790845"/>
    <w:rsid w:val="00795A29"/>
    <w:rsid w:val="007B17CF"/>
    <w:rsid w:val="007B5166"/>
    <w:rsid w:val="007C3C96"/>
    <w:rsid w:val="007C5741"/>
    <w:rsid w:val="007F23D7"/>
    <w:rsid w:val="00811746"/>
    <w:rsid w:val="00832370"/>
    <w:rsid w:val="008825CB"/>
    <w:rsid w:val="008B783D"/>
    <w:rsid w:val="008E065D"/>
    <w:rsid w:val="008E1638"/>
    <w:rsid w:val="008E7792"/>
    <w:rsid w:val="008F2078"/>
    <w:rsid w:val="009037EB"/>
    <w:rsid w:val="00921F3F"/>
    <w:rsid w:val="00933EA5"/>
    <w:rsid w:val="00953A92"/>
    <w:rsid w:val="0095467C"/>
    <w:rsid w:val="00966FAC"/>
    <w:rsid w:val="009A1EE8"/>
    <w:rsid w:val="009A7B81"/>
    <w:rsid w:val="009E1F79"/>
    <w:rsid w:val="009F1A77"/>
    <w:rsid w:val="00A003C6"/>
    <w:rsid w:val="00A030B8"/>
    <w:rsid w:val="00A319A1"/>
    <w:rsid w:val="00A35695"/>
    <w:rsid w:val="00A577A7"/>
    <w:rsid w:val="00A80D01"/>
    <w:rsid w:val="00A87EE6"/>
    <w:rsid w:val="00AA0621"/>
    <w:rsid w:val="00AA6ECC"/>
    <w:rsid w:val="00AC7A0B"/>
    <w:rsid w:val="00AD6FEA"/>
    <w:rsid w:val="00AF5338"/>
    <w:rsid w:val="00AF6E3B"/>
    <w:rsid w:val="00B125C4"/>
    <w:rsid w:val="00B23C9B"/>
    <w:rsid w:val="00B36F63"/>
    <w:rsid w:val="00B45208"/>
    <w:rsid w:val="00B76D8E"/>
    <w:rsid w:val="00B821F6"/>
    <w:rsid w:val="00BB0980"/>
    <w:rsid w:val="00BC1F8F"/>
    <w:rsid w:val="00C25987"/>
    <w:rsid w:val="00C3703D"/>
    <w:rsid w:val="00C4610E"/>
    <w:rsid w:val="00C87938"/>
    <w:rsid w:val="00C914F4"/>
    <w:rsid w:val="00CC2173"/>
    <w:rsid w:val="00CF1FA1"/>
    <w:rsid w:val="00D24610"/>
    <w:rsid w:val="00D35F18"/>
    <w:rsid w:val="00D66F08"/>
    <w:rsid w:val="00D73B9B"/>
    <w:rsid w:val="00DB3922"/>
    <w:rsid w:val="00DB4F7A"/>
    <w:rsid w:val="00DC0BBD"/>
    <w:rsid w:val="00DD1363"/>
    <w:rsid w:val="00DE6140"/>
    <w:rsid w:val="00DE6B58"/>
    <w:rsid w:val="00E27765"/>
    <w:rsid w:val="00E32BF2"/>
    <w:rsid w:val="00E34F83"/>
    <w:rsid w:val="00E72557"/>
    <w:rsid w:val="00E83A48"/>
    <w:rsid w:val="00E86D7C"/>
    <w:rsid w:val="00E912A8"/>
    <w:rsid w:val="00E9274C"/>
    <w:rsid w:val="00E97510"/>
    <w:rsid w:val="00EC7DB0"/>
    <w:rsid w:val="00ED23B0"/>
    <w:rsid w:val="00EE78FF"/>
    <w:rsid w:val="00EF1F2F"/>
    <w:rsid w:val="00F01CA7"/>
    <w:rsid w:val="00F11BF0"/>
    <w:rsid w:val="00F43FC1"/>
    <w:rsid w:val="00FA10E4"/>
    <w:rsid w:val="00FD0801"/>
    <w:rsid w:val="00FD1F6F"/>
    <w:rsid w:val="00FE24E9"/>
    <w:rsid w:val="00FE5FCC"/>
    <w:rsid w:val="00FE6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32370"/>
    <w:rPr>
      <w:rFonts w:cs="Tahoma" w:hAnsi="Tahoma" w:asci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690CDA"/>
    <w:rPr>
      <w:color w:val="808080"/>
      <w:bdr w:space="0" w:sz="0" w:color="auto" w:val="none"/>
      <w:shd w:fill="auto" w:color="auto" w:val="clear"/>
    </w:rPr>
  </w:style>
  <w:style w:customStyle="true" w:styleId="eSPISCCParagraphDefaultFont" w:type="character">
    <w:name w:val="eSPIS_CC_Paragraph Default Font"/>
    <w:basedOn w:val="Zadanifontodlomka"/>
    <w:rsid w:val="00690CD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90CDA"/>
    <w:rPr>
      <w:bCs/>
      <w:bdr w:space="0" w:sz="0" w:color="auto" w:val="none"/>
      <w:shd w:fill="FFFFCC" w:color="auto" w:val="clear"/>
      <w:lang w:val="hr-HR"/>
    </w:rPr>
  </w:style>
  <w:style w:customStyle="true" w:styleId="PozadinaSvijetloCrvena" w:type="character">
    <w:name w:val="Pozadina_SvijetloCrvena"/>
    <w:basedOn w:val="eSPISCCParagraphDefaultFont"/>
    <w:rsid w:val="00690CD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0CD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32370"/>
    <w:rPr>
      <w:rFonts w:ascii="Tahoma" w:cs="Tahoma" w:hAns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690CDA"/>
    <w:rPr>
      <w:color w:val="808080"/>
      <w:bdr w:color="auto" w:space="0" w:sz="0" w:val="none"/>
      <w:shd w:color="auto" w:fill="auto" w:val="clear"/>
    </w:rPr>
  </w:style>
  <w:style w:customStyle="1" w:styleId="eSPISCCParagraphDefaultFont" w:type="character">
    <w:name w:val="eSPIS_CC_Paragraph Default Font"/>
    <w:basedOn w:val="Zadanifontodlomka"/>
    <w:rsid w:val="00690CD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90CDA"/>
    <w:rPr>
      <w:bCs/>
      <w:bdr w:color="auto" w:space="0" w:sz="0" w:val="none"/>
      <w:shd w:color="auto" w:fill="FFFFCC" w:val="clear"/>
      <w:lang w:val="hr-HR"/>
    </w:rPr>
  </w:style>
  <w:style w:customStyle="1" w:styleId="PozadinaSvijetloCrvena" w:type="character">
    <w:name w:val="Pozadina_SvijetloCrvena"/>
    <w:basedOn w:val="eSPISCCParagraphDefaultFont"/>
    <w:rsid w:val="00690CD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90CD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St-460/2015</izvorni_sadrzaj>
    <derivirana_varijabla naziv="DomainObject.Predmet.OznakaBroj_1">St-460/2015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Sokol</izvorni_sadrzaj>
    <derivirana_varijabla naziv="DomainObject.Predmet.ProtustrankaFormated_1">  Braniteljska zadruga Sokol</derivirana_varijabla>
  </DomainObject.Predmet.ProtustrankaFormated>
  <DomainObject.Predmet.ProtustrankaFormatedOIB>
    <izvorni_sadrzaj>  Braniteljska zadruga Sokol, OIB 70980579887</izvorni_sadrzaj>
    <derivirana_varijabla naziv="DomainObject.Predmet.ProtustrankaFormatedOIB_1">  Braniteljska zadruga Sokol, OIB 70980579887</derivirana_varijabla>
  </DomainObject.Predmet.ProtustrankaFormatedOIB>
  <DomainObject.Predmet.ProtustrankaFormatedWithAdress>
    <izvorni_sadrzaj> Braniteljska zadruga Sokol, Carevo selo 9b, 47252 Barilović</izvorni_sadrzaj>
    <derivirana_varijabla naziv="DomainObject.Predmet.ProtustrankaFormatedWithAdress_1"> Braniteljska zadruga Sokol, Carevo selo 9b, 47252 Barilović</derivirana_varijabla>
  </DomainObject.Predmet.ProtustrankaFormatedWithAdress>
  <DomainObject.Predmet.ProtustrankaFormatedWithAdressOIB>
    <izvorni_sadrzaj> Braniteljska zadruga Sokol, OIB 70980579887, Carevo selo 9b, 47252 Barilović</izvorni_sadrzaj>
    <derivirana_varijabla naziv="DomainObject.Predmet.ProtustrankaFormatedWithAdressOIB_1"> Braniteljska zadruga Sokol, OIB 70980579887, Carevo selo 9b, 47252 Barilović</derivirana_varijabla>
  </DomainObject.Predmet.ProtustrankaFormatedWithAdressOIB>
  <DomainObject.Predmet.ProtustrankaWithAdress>
    <izvorni_sadrzaj>Braniteljska zadruga Sokol Carevo selo 9b, 47252 Barilović</izvorni_sadrzaj>
    <derivirana_varijabla naziv="DomainObject.Predmet.ProtustrankaWithAdress_1">Braniteljska zadruga Sokol Carevo selo 9b, 47252 Barilović</derivirana_varijabla>
  </DomainObject.Predmet.ProtustrankaWithAdress>
  <DomainObject.Predmet.ProtustrankaWithAdressOIB>
    <izvorni_sadrzaj>Braniteljska zadruga Sokol, OIB 70980579887, Carevo selo 9b, 47252 Barilović</izvorni_sadrzaj>
    <derivirana_varijabla naziv="DomainObject.Predmet.ProtustrankaWithAdressOIB_1">Braniteljska zadruga Sokol, OIB 70980579887, Carevo selo 9b, 47252 Barilović</derivirana_varijabla>
  </DomainObject.Predmet.ProtustrankaWithAdressOIB>
  <DomainObject.Predmet.ProtustrankaNazivFormated>
    <izvorni_sadrzaj>Braniteljska zadruga Sokol</izvorni_sadrzaj>
    <derivirana_varijabla naziv="DomainObject.Predmet.ProtustrankaNazivFormated_1">Braniteljska zadruga Sokol</derivirana_varijabla>
  </DomainObject.Predmet.ProtustrankaNazivFormated>
  <DomainObject.Predmet.ProtustrankaNazivFormatedOIB>
    <izvorni_sadrzaj>Braniteljska zadruga Sokol, OIB 70980579887</izvorni_sadrzaj>
    <derivirana_varijabla naziv="DomainObject.Predmet.ProtustrankaNazivFormatedOIB_1">Braniteljska zadruga Sokol, OIB 70980579887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 Trbušćić; VJEROVNICI</izvorni_sadrzaj>
    <derivirana_varijabla naziv="DomainObject.Predmet.StrankaFormated_1">  Miro Trbušćić; VJEROVNICI</derivirana_varijabla>
  </DomainObject.Predmet.StrankaFormated>
  <DomainObject.Predmet.StrankaFormatedOIB>
    <izvorni_sadrzaj>  Miro Trbušćić, OIB 19247565160; VJEROVNICI</izvorni_sadrzaj>
    <derivirana_varijabla naziv="DomainObject.Predmet.StrankaFormatedOIB_1">  Miro Trbušćić, OIB 19247565160; VJEROVNICI</derivirana_varijabla>
  </DomainObject.Predmet.StrankaFormatedOIB>
  <DomainObject.Predmet.StrankaFormatedWithAdress>
    <izvorni_sadrzaj> Miro Trbušćić, A.G.Matoša 46a, 47000 Karlovac; VJEROVNICI</izvorni_sadrzaj>
    <derivirana_varijabla naziv="DomainObject.Predmet.StrankaFormatedWithAdress_1"> Miro Trbušćić, A.G.Matoša 46a, 47000 Karlovac; VJEROVNICI</derivirana_varijabla>
  </DomainObject.Predmet.StrankaFormatedWithAdress>
  <DomainObject.Predmet.StrankaFormatedWithAdressOIB>
    <izvorni_sadrzaj> Miro Trbušćić, OIB 19247565160, A.G.Matoša 46a, 47000 Karlovac; VJEROVNICI</izvorni_sadrzaj>
    <derivirana_varijabla naziv="DomainObject.Predmet.StrankaFormatedWithAdressOIB_1"> Miro Trbušćić, OIB 19247565160, A.G.Matoša 46a, 47000 Karlovac; VJEROVNICI</derivirana_varijabla>
  </DomainObject.Predmet.StrankaFormatedWithAdressOIB>
  <DomainObject.Predmet.StrankaWithAdress>
    <izvorni_sadrzaj>Miro Trbušćić A.G.Matoša 46a,47000 Karlovac,VJEROVNICI </izvorni_sadrzaj>
    <derivirana_varijabla naziv="DomainObject.Predmet.StrankaWithAdress_1">Miro Trbušćić A.G.Matoša 46a,47000 Karlovac,VJEROVNICI </derivirana_varijabla>
  </DomainObject.Predmet.StrankaWithAdress>
  <DomainObject.Predmet.StrankaWithAdressOIB>
    <izvorni_sadrzaj>Miro Trbušćić, OIB 19247565160, A.G.Matoša 46a,47000 Karlovac,VJEROVNICI</izvorni_sadrzaj>
    <derivirana_varijabla naziv="DomainObject.Predmet.StrankaWithAdressOIB_1">Miro Trbušćić, OIB 19247565160, A.G.Matoša 46a,47000 Karlovac,VJEROVNICI</derivirana_varijabla>
  </DomainObject.Predmet.StrankaWithAdressOIB>
  <DomainObject.Predmet.StrankaNazivFormated>
    <izvorni_sadrzaj>Miro Trbušćić,VJEROVNICI</izvorni_sadrzaj>
    <derivirana_varijabla naziv="DomainObject.Predmet.StrankaNazivFormated_1">Miro Trbušćić,VJEROVNICI</derivirana_varijabla>
  </DomainObject.Predmet.StrankaNazivFormated>
  <DomainObject.Predmet.StrankaNazivFormatedOIB>
    <izvorni_sadrzaj>Miro Trbušćić, OIB 19247565160,VJEROVNICI</izvorni_sadrzaj>
    <derivirana_varijabla naziv="DomainObject.Predmet.StrankaNazivFormatedOIB_1">Miro Trbušćić, OIB 19247565160,VJEROVNICI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Miro Trbušćić</item>
      <item>VJEROVNICI</item>
    </izvorni_sadrzaj>
    <derivirana_varijabla naziv="DomainObject.Predmet.StrankaListFormated_1">
      <item>Miro Trbušćić</item>
      <item>VJEROVNICI</item>
    </derivirana_varijabla>
  </DomainObject.Predmet.StrankaListFormated>
  <DomainObject.Predmet.StrankaListFormatedOIB>
    <izvorni_sadrzaj>
      <item>Miro Trbušćić, OIB 19247565160</item>
      <item>VJEROVNICI</item>
    </izvorni_sadrzaj>
    <derivirana_varijabla naziv="DomainObject.Predmet.StrankaListFormatedOIB_1">
      <item>Miro Trbušćić, OIB 19247565160</item>
      <item>VJEROVNICI</item>
    </derivirana_varijabla>
  </DomainObject.Predmet.StrankaListFormatedOIB>
  <DomainObject.Predmet.StrankaListFormatedWithAdress>
    <izvorni_sadrzaj>
      <item>Miro Trbušćić, A.G.Matoša 46a, 47000 Karlovac</item>
      <item>VJEROVNICI</item>
    </izvorni_sadrzaj>
    <derivirana_varijabla naziv="DomainObject.Predmet.StrankaListFormatedWithAdress_1">
      <item>Miro Trbušćić, A.G.Matoša 46a, 47000 Karlovac</item>
      <item>VJEROVNICI</item>
    </derivirana_varijabla>
  </DomainObject.Predmet.StrankaListFormatedWithAdress>
  <DomainObject.Predmet.StrankaListFormatedWithAdressOIB>
    <izvorni_sadrzaj>
      <item>Miro Trbušćić, OIB 19247565160, A.G.Matoša 46a, 47000 Karlovac</item>
      <item>VJEROVNICI</item>
    </izvorni_sadrzaj>
    <derivirana_varijabla naziv="DomainObject.Predmet.StrankaListFormatedWithAdressOIB_1">
      <item>Miro Trbušćić, OIB 19247565160, A.G.Matoša 46a, 47000 Karlovac</item>
      <item>VJEROVNICI</item>
    </derivirana_varijabla>
  </DomainObject.Predmet.StrankaListFormatedWithAdressOIB>
  <DomainObject.Predmet.StrankaListNazivFormated>
    <izvorni_sadrzaj>
      <item>Miro Trbušćić</item>
      <item>VJEROVNICI</item>
    </izvorni_sadrzaj>
    <derivirana_varijabla naziv="DomainObject.Predmet.StrankaListNazivFormated_1">
      <item>Miro Trbušćić</item>
      <item>VJEROVNICI</item>
    </derivirana_varijabla>
  </DomainObject.Predmet.StrankaListNazivFormated>
  <DomainObject.Predmet.StrankaListNazivFormatedOIB>
    <izvorni_sadrzaj>
      <item>Miro Trbušćić, OIB 19247565160</item>
      <item>VJEROVNICI</item>
    </izvorni_sadrzaj>
    <derivirana_varijabla naziv="DomainObject.Predmet.StrankaListNazivFormatedOIB_1">
      <item>Miro Trbušćić, OIB 19247565160</item>
      <item>VJEROVNICI</item>
    </derivirana_varijabla>
  </DomainObject.Predmet.StrankaListNazivFormatedOIB>
  <DomainObject.Predmet.ProtuStrankaListFormated>
    <izvorni_sadrzaj>
      <item>Braniteljska zadruga Sokol</item>
    </izvorni_sadrzaj>
    <derivirana_varijabla naziv="DomainObject.Predmet.ProtuStrankaListFormated_1">
      <item>Braniteljska zadruga Sokol</item>
    </derivirana_varijabla>
  </DomainObject.Predmet.ProtuStrankaListFormated>
  <DomainObject.Predmet.ProtuStrankaListFormatedOIB>
    <izvorni_sadrzaj>
      <item>Braniteljska zadruga Sokol, OIB 70980579887</item>
    </izvorni_sadrzaj>
    <derivirana_varijabla naziv="DomainObject.Predmet.ProtuStrankaListFormatedOIB_1">
      <item>Braniteljska zadruga Sokol, OIB 70980579887</item>
    </derivirana_varijabla>
  </DomainObject.Predmet.ProtuStrankaListFormatedOIB>
  <DomainObject.Predmet.ProtuStrankaListFormatedWithAdress>
    <izvorni_sadrzaj>
      <item>Braniteljska zadruga Sokol, Carevo selo 9b, 47252 Barilović</item>
    </izvorni_sadrzaj>
    <derivirana_varijabla naziv="DomainObject.Predmet.ProtuStrankaListFormatedWithAdress_1">
      <item>Braniteljska zadruga Sokol, Carevo selo 9b, 47252 Barilović</item>
    </derivirana_varijabla>
  </DomainObject.Predmet.ProtuStrankaListFormatedWithAdress>
  <DomainObject.Predmet.ProtuStrankaListFormatedWithAdressOIB>
    <izvorni_sadrzaj>
      <item>Braniteljska zadruga Sokol, OIB 70980579887, Carevo selo 9b, 47252 Barilović</item>
    </izvorni_sadrzaj>
    <derivirana_varijabla naziv="DomainObject.Predmet.ProtuStrankaListFormatedWithAdressOIB_1">
      <item>Braniteljska zadruga Sokol, OIB 70980579887, Carevo selo 9b, 47252 Barilović</item>
    </derivirana_varijabla>
  </DomainObject.Predmet.ProtuStrankaListFormatedWithAdressOIB>
  <DomainObject.Predmet.ProtuStrankaListNazivFormated>
    <izvorni_sadrzaj>
      <item>Braniteljska zadruga Sokol</item>
    </izvorni_sadrzaj>
    <derivirana_varijabla naziv="DomainObject.Predmet.ProtuStrankaListNazivFormated_1">
      <item>Braniteljska zadruga Sokol</item>
    </derivirana_varijabla>
  </DomainObject.Predmet.ProtuStrankaListNazivFormated>
  <DomainObject.Predmet.ProtuStrankaListNazivFormatedOIB>
    <izvorni_sadrzaj>
      <item>Braniteljska zadruga Sokol, OIB 70980579887</item>
    </izvorni_sadrzaj>
    <derivirana_varijabla naziv="DomainObject.Predmet.ProtuStrankaListNazivFormatedOIB_1">
      <item>Braniteljska zadruga Sokol, OIB 70980579887</item>
    </derivirana_varijabla>
  </DomainObject.Predmet.ProtuStrankaListNazivFormatedOIB>
  <DomainObject.Predmet.OstaliListFormated>
    <izvorni_sadrzaj>
      <item>Dražen Šebalj</item>
    </izvorni_sadrzaj>
    <derivirana_varijabla naziv="DomainObject.Predmet.OstaliListFormated_1">
      <item>Dražen Šebalj</item>
    </derivirana_varijabla>
  </DomainObject.Predmet.OstaliListFormated>
  <DomainObject.Predmet.OstaliListFormatedOIB>
    <izvorni_sadrzaj>
      <item>Dražen Šebalj, OIB 15072218283</item>
    </izvorni_sadrzaj>
    <derivirana_varijabla naziv="DomainObject.Predmet.OstaliListFormatedOIB_1">
      <item>Dražen Šebalj, OIB 15072218283</item>
    </derivirana_varijabla>
  </DomainObject.Predmet.OstaliListFormatedOIB>
  <DomainObject.Predmet.OstaliListFormatedWithAdress>
    <izvorni_sadrzaj>
      <item>Dražen Šebalj, Trg N. Š. Zrinskog 4, 47250 Duga Resa</item>
    </izvorni_sadrzaj>
    <derivirana_varijabla naziv="DomainObject.Predmet.OstaliListFormatedWithAdress_1">
      <item>Dražen Šebalj, Trg N. Š. Zrinskog 4, 47250 Duga Resa</item>
    </derivirana_varijabla>
  </DomainObject.Predmet.OstaliListFormatedWithAdress>
  <DomainObject.Predmet.OstaliListFormatedWithAdressOIB>
    <izvorni_sadrzaj>
      <item>Dražen Šebalj, OIB 15072218283, Trg N. Š. Zrinskog 4, 47250 Duga Resa</item>
    </izvorni_sadrzaj>
    <derivirana_varijabla naziv="DomainObject.Predmet.OstaliListFormatedWithAdressOIB_1">
      <item>Dražen Šebalj, OIB 15072218283, Trg N. Š. Zrinskog 4, 47250 Duga Resa</item>
    </derivirana_varijabla>
  </DomainObject.Predmet.OstaliListFormatedWithAdressOIB>
  <DomainObject.Predmet.OstaliListNazivFormated>
    <izvorni_sadrzaj>
      <item>Dražen Šebalj</item>
    </izvorni_sadrzaj>
    <derivirana_varijabla naziv="DomainObject.Predmet.OstaliListNazivFormated_1">
      <item>Dražen Šebalj</item>
    </derivirana_varijabla>
  </DomainObject.Predmet.OstaliListNazivFormated>
  <DomainObject.Predmet.OstaliListNazivFormatedOIB>
    <izvorni_sadrzaj>
      <item>Dražen Šebalj, OIB 15072218283</item>
    </izvorni_sadrzaj>
    <derivirana_varijabla naziv="DomainObject.Predmet.OstaliListNazivFormatedOIB_1">
      <item>Dražen Šebalj, OIB 15072218283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Miro Trbušćić i dr.</izvorni_sadrzaj>
    <derivirana_varijabla naziv="DomainObject.Predmet.StrankaIDrugi_1">Miro Trbušćić i dr.</derivirana_varijabla>
  </DomainObject.Predmet.StrankaIDrugi>
  <DomainObject.Predmet.ProtustrankaIDrugi>
    <izvorni_sadrzaj>Braniteljska zadruga Sokol</izvorni_sadrzaj>
    <derivirana_varijabla naziv="DomainObject.Predmet.ProtustrankaIDrugi_1">Braniteljska zadruga Sokol</derivirana_varijabla>
  </DomainObject.Predmet.ProtustrankaIDrugi>
  <DomainObject.Predmet.StrankaIDrugiAdressOIB>
    <izvorni_sadrzaj>Miro Trbušćić, OIB 19247565160, A.G.Matoša 46a, 47000 Karlovac i dr.</izvorni_sadrzaj>
    <derivirana_varijabla naziv="DomainObject.Predmet.StrankaIDrugiAdressOIB_1">Miro Trbušćić, OIB 19247565160, A.G.Matoša 46a, 47000 Karlovac i dr.</derivirana_varijabla>
  </DomainObject.Predmet.StrankaIDrugiAdressOIB>
  <DomainObject.Predmet.ProtustrankaIDrugiAdressOIB>
    <izvorni_sadrzaj>Braniteljska zadruga Sokol, OIB 70980579887, Carevo selo 9b, 47252 Barilović</izvorni_sadrzaj>
    <derivirana_varijabla naziv="DomainObject.Predmet.ProtustrankaIDrugiAdressOIB_1">Braniteljska zadruga Sokol, OIB 70980579887, Carevo selo 9b,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 Trbušćić</item>
      <item>Braniteljska zadruga Sokol</item>
      <item>Dražen Šebalj</item>
      <item>VJEROVNICI</item>
    </izvorni_sadrzaj>
    <derivirana_varijabla naziv="DomainObject.Predmet.SudioniciListNaziv_1">
      <item>Miro Trbušćić</item>
      <item>Braniteljska zadruga Sokol</item>
      <item>Dražen Šebalj</item>
      <item>VJEROVNICI</item>
    </derivirana_varijabla>
  </DomainObject.Predmet.SudioniciListNaziv>
  <DomainObject.Predmet.SudioniciListAdressOIB>
    <izvorni_sadrzaj>
      <item>Miro Trbušćić, OIB 19247565160, A.G.Matoša 46a,47000 Karlovac</item>
      <item>Braniteljska zadruga Sokol, OIB 70980579887, Carevo selo 9b,47252 Barilović</item>
      <item>Dražen Šebalj, OIB 15072218283, Trg N. Š. Zrinskog 4,47250 Duga Resa</item>
      <item>VJEROVNICI</item>
    </izvorni_sadrzaj>
    <derivirana_varijabla naziv="DomainObject.Predmet.SudioniciListAdressOIB_1">
      <item>Miro Trbušćić, OIB 19247565160, A.G.Matoša 46a,47000 Karlovac</item>
      <item>Braniteljska zadruga Sokol, OIB 70980579887, Carevo selo 9b,47252 Barilović</item>
      <item>Dražen Šebalj, OIB 15072218283, Trg N. Š. Zrinskog 4,47250 Duga Resa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19247565160</item>
      <item>, OIB 70980579887</item>
      <item>, OIB 15072218283</item>
      <item>, OIB null</item>
    </izvorni_sadrzaj>
    <derivirana_varijabla naziv="DomainObject.Predmet.SudioniciListNazivOIB_1">
      <item>, OIB 19247565160</item>
      <item>, OIB 70980579887</item>
      <item>, OIB 15072218283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573</properties:Words>
  <properties:Characters>3181</properties:Characters>
  <properties:Lines>78</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XXXI/XXII-ST-739/02</vt:lpstr>
    </vt:vector>
  </properties:TitlesOfParts>
  <properties:LinksUpToDate>false</properties:LinksUpToDate>
  <properties:CharactersWithSpaces>3822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2016-02-11T09:16:00Z</dcterms:created>
  <dc:creator>Nada Kraljić</dc:creator>
  <cp:lastModifiedBy>Vinka Mihalinčić</cp:lastModifiedBy>
  <cp:lastPrinted>2015-05-18T12:55:00Z</cp:lastPrinted>
  <dcterms:modified xmlns:xsi="http://www.w3.org/2001/XMLSchema-instance" xsi:type="dcterms:W3CDTF">2016-02-11T09:27:00Z</dcterms:modified>
  <cp:revision>4</cp:revision>
  <dc:title>XXXI/XXII-ST-739/02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