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0C6CF7" w:rsidR="002B6567" w:rsidRPr="00E003B6">
            <w:pPr>
              <w:jc w:val="right"/>
              <w:rPr>
                <w:noProof/>
                <w:sz w:val="24"/>
              </w:rPr>
            </w:pPr>
            <w:r w:rsidRPr="00E003B6">
              <w:rPr>
                <w:noProof/>
                <w:sz w:val="24"/>
              </w:rPr>
              <w:t>Poslovni broj: 11.St-</w:t>
            </w:r>
            <w:r w:rsidR="000C6CF7">
              <w:rPr>
                <w:noProof/>
                <w:sz w:val="24"/>
              </w:rPr>
              <w:t>653</w:t>
            </w:r>
            <w:r w:rsidR="00AF5E64">
              <w:rPr>
                <w:noProof/>
                <w:sz w:val="24"/>
              </w:rPr>
              <w:t>/2018-1</w:t>
            </w:r>
            <w:r w:rsidR="000C6CF7">
              <w:rPr>
                <w:noProof/>
                <w:sz w:val="24"/>
              </w:rPr>
              <w:t>5</w:t>
            </w:r>
          </w:p>
        </w:tc>
      </w:tr>
    </w:tbl>
    <w:p w14:textId="3637392" w14:paraId="3637392" w:rsidRDefault="007657AB" w:rsidP="00B562C5" w:rsidR="007657AB" w:rsidRPr="00DE2B55">
      <w:pPr>
        <w:spacing w:after="240" w:before="2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B562C5" w:rsidR="007657AB">
      <w:pPr>
        <w:spacing w:after="240" w:before="2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0C6CF7" w:rsidRPr="000C6CF7">
        <w:rPr>
          <w:lang w:val="hr-HR"/>
        </w:rPr>
        <w:t>LEKIĆ d.o.o., OIB: 28654702478, Milna, Blataška riva 24</w:t>
      </w:r>
      <w:r w:rsidR="00F5115D" w:rsidRPr="00F5115D">
        <w:rPr>
          <w:lang w:val="hr-HR"/>
        </w:rPr>
        <w:t xml:space="preserve">, </w:t>
      </w:r>
      <w:r w:rsidR="00AF5E64">
        <w:rPr>
          <w:lang w:val="hr-HR"/>
        </w:rPr>
        <w:t>18</w:t>
      </w:r>
      <w:r w:rsidR="007A0A9A">
        <w:rPr>
          <w:lang w:val="hr-HR"/>
        </w:rPr>
        <w:t>. prosinc</w:t>
      </w:r>
      <w:r w:rsidR="00B0732F" w:rsidRPr="00B0732F">
        <w:rPr>
          <w:lang w:val="hr-HR"/>
        </w:rPr>
        <w:t>a 2018.</w:t>
      </w:r>
    </w:p>
    <w:p w:rsidRDefault="007657AB" w:rsidP="004346D2" w:rsidR="007657AB" w:rsidRPr="00DE2B55">
      <w:pPr>
        <w:spacing w:after="240" w:before="240"/>
        <w:jc w:val="center"/>
      </w:pPr>
      <w:r w:rsidRPr="00DE2B55">
        <w:t xml:space="preserve">r i j e š i o  j e </w:t>
      </w:r>
    </w:p>
    <w:p w:rsidRDefault="00AF5E64" w:rsidP="00AF5E64" w:rsidR="00AF5E64">
      <w:pPr>
        <w:ind w:firstLine="720"/>
        <w:jc w:val="both"/>
      </w:pPr>
      <w:r>
        <w:t xml:space="preserve">I. Pozivaju se vjerovnici dužnika i sve druge zainteresirane osobe koje imaju pravni interes za redovnim provođenjem stečajnog </w:t>
      </w:r>
      <w:r w:rsidRPr="00C96C15">
        <w:t xml:space="preserve">postupka nad </w:t>
      </w:r>
      <w:r w:rsidR="000C6CF7" w:rsidRPr="000C6CF7">
        <w:t>LEKIĆ d.o.o., OIB: 28654702478, Milna, Blataška riva 24</w:t>
      </w:r>
      <w:r w:rsidR="00F5115D" w:rsidRPr="00F5115D">
        <w:t xml:space="preserve">, </w:t>
      </w:r>
      <w:r w:rsidRPr="00C96C15">
        <w:t xml:space="preserve">da u roku od 15 dana, nakon proteka </w:t>
      </w:r>
      <w:r w:rsidRPr="00303BD9">
        <w:t xml:space="preserve">osmog dana od objave ovog poziva na mrežnoj </w:t>
      </w:r>
      <w:r>
        <w:t>stranici e-Oglasna ploča sudova, solidarno predujme iznos od 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rsidR="00F5115D">
        <w:t xml:space="preserve">, poziv na broj: </w:t>
      </w:r>
      <w:r w:rsidR="000C6CF7">
        <w:t>653</w:t>
      </w:r>
      <w:r>
        <w:t xml:space="preserve">-2018, </w:t>
      </w:r>
      <w:r w:rsidRPr="00554528">
        <w:t>uz svrhu plaćanja "predujam za pokriće troškova stečajnog postupka br. 11.St-</w:t>
      </w:r>
      <w:r w:rsidR="000C6CF7">
        <w:t>653</w:t>
      </w:r>
      <w:r>
        <w:t>-2018</w:t>
      </w:r>
      <w:r w:rsidRPr="00554528">
        <w:t>"</w:t>
      </w:r>
      <w:r>
        <w:t xml:space="preserve">  te da ovom sudu dostave dokaz o uplati zatraženog predujma.</w:t>
      </w:r>
    </w:p>
    <w:p w:rsidRDefault="00AF5E64" w:rsidP="00AF5E64" w:rsidR="00AF5E64"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AF5E64" w:rsidP="00AF5E64" w:rsidR="00AF5E64" w:rsidRPr="00FD17E3">
      <w:pPr>
        <w:pStyle w:val="Naslov2"/>
        <w:numPr>
          <w:ilvl w:val="12"/>
          <w:numId w:val="0"/>
        </w:numPr>
        <w:spacing w:after="100" w:before="200"/>
        <w:rPr>
          <w:b w:val="false"/>
          <w:szCs w:val="24"/>
        </w:rPr>
      </w:pPr>
      <w:r w:rsidRPr="00FD17E3">
        <w:rPr>
          <w:b w:val="false"/>
          <w:szCs w:val="24"/>
        </w:rPr>
        <w:t>Obrazloženje</w:t>
      </w:r>
    </w:p>
    <w:p w:rsidRDefault="000C6CF7" w:rsidP="000C6CF7" w:rsidR="000C6CF7" w:rsidRPr="000C6CF7">
      <w:pPr>
        <w:spacing w:before="200"/>
        <w:ind w:firstLine="708"/>
        <w:jc w:val="both"/>
        <w:rPr>
          <w:rFonts w:cstheme="minorBidi" w:eastAsiaTheme="minorHAnsi"/>
          <w:lang w:eastAsia="en-US"/>
        </w:rPr>
      </w:pPr>
      <w:r w:rsidRPr="000C6CF7">
        <w:rPr>
          <w:rFonts w:cstheme="minorBidi" w:eastAsiaTheme="minorHAnsi"/>
          <w:lang w:eastAsia="en-US"/>
        </w:rPr>
        <w:t>Financijska agencija, Regionalni centar Split podnijela je ovom sudu 10. rujna 2018. prijedlog za otvaranje stečajnog postupka nad dužnikom LEKIĆ d.o.o., OIB: 28654702478, Milna, Blataška riva 24,  navodeći da dužnik ima dvoje zaposlenih, a da na dan 30. kolovoza 2018. u Očevidniku redoslijeda osnova za plaćanje, ima evidentirane neizvršene osnove za plaćanje u neprekinutom razdoblju od 120 dana, u ukupnom iznosu od 118.266,75 kn.</w:t>
      </w:r>
    </w:p>
    <w:p w:rsidRDefault="000C6CF7" w:rsidP="000C6CF7" w:rsidR="000C6CF7" w:rsidRPr="000C6CF7">
      <w:pPr>
        <w:spacing w:before="200"/>
        <w:ind w:firstLine="708"/>
        <w:jc w:val="both"/>
        <w:rPr>
          <w:rFonts w:cstheme="minorBidi" w:eastAsiaTheme="minorHAnsi"/>
          <w:lang w:eastAsia="en-US"/>
        </w:rPr>
      </w:pPr>
      <w:r w:rsidRPr="000C6CF7">
        <w:rPr>
          <w:rFonts w:cstheme="minorBidi" w:eastAsiaTheme="minorHAnsi"/>
          <w:lang w:eastAsia="en-US"/>
        </w:rPr>
        <w:t>Rješenjem ovog suda poslovni broj 11.St-653/2018-9 od 20. studenog 2018. pokrenut je prethodni postupak radi utvrđivanja pretpostavki za otvaranje stečajnog postupka nad dužnikom i određeno je ročište radi očitovanja o prijedlogu za otvaranje stečajnog postupka.</w:t>
      </w:r>
    </w:p>
    <w:p w:rsidRDefault="000A78D9" w:rsidP="000A78D9" w:rsidR="000A78D9" w:rsidRPr="000A78D9">
      <w:pPr>
        <w:spacing w:before="200"/>
        <w:ind w:firstLine="708"/>
        <w:jc w:val="both"/>
        <w:rPr>
          <w:rFonts w:cstheme="minorBidi" w:eastAsiaTheme="minorHAnsi"/>
          <w:lang w:eastAsia="en-US"/>
        </w:rPr>
      </w:pPr>
      <w:r w:rsidRPr="000A78D9">
        <w:rPr>
          <w:rFonts w:cstheme="minorBidi" w:eastAsiaTheme="minorHAnsi"/>
          <w:lang w:eastAsia="en-US"/>
        </w:rPr>
        <w:t>Dana 14. prosinca 2018. kod ovog suda zaprimljeno je izvješće o financijsko-gospodarskom stanju dužnika iz kojeg u bitnom proizlazi:</w:t>
      </w:r>
    </w:p>
    <w:p w:rsidRDefault="000A78D9" w:rsidP="000A78D9" w:rsidR="000A78D9" w:rsidRPr="000A78D9">
      <w:pPr>
        <w:spacing w:before="80"/>
        <w:ind w:firstLine="709"/>
        <w:jc w:val="both"/>
        <w:rPr>
          <w:rFonts w:cstheme="minorBidi" w:eastAsiaTheme="minorHAnsi"/>
          <w:lang w:eastAsia="en-US"/>
        </w:rPr>
      </w:pPr>
      <w:r w:rsidRPr="000A78D9">
        <w:rPr>
          <w:rFonts w:cstheme="minorBidi" w:eastAsiaTheme="minorHAnsi"/>
          <w:lang w:eastAsia="en-US"/>
        </w:rPr>
        <w:t>-  da dugotrajnu imovinu (Bosch tss paket, kosi krov, klima uređaj LG K1 8AH, Makita udarni čekić i osobni automobil Volkswagen) čine konta ukupne knjigovodstvene vrijednosti 15.377,09 kn</w:t>
      </w:r>
    </w:p>
    <w:p w:rsidRDefault="000A78D9" w:rsidP="000A78D9" w:rsidR="000A78D9" w:rsidRPr="000A78D9">
      <w:pPr>
        <w:spacing w:before="80"/>
        <w:ind w:firstLine="709"/>
        <w:jc w:val="both"/>
        <w:rPr>
          <w:rFonts w:cstheme="minorBidi" w:eastAsiaTheme="minorHAnsi"/>
          <w:lang w:eastAsia="en-US"/>
        </w:rPr>
      </w:pPr>
      <w:r w:rsidRPr="000A78D9">
        <w:rPr>
          <w:rFonts w:cstheme="minorBidi" w:eastAsiaTheme="minorHAnsi"/>
          <w:lang w:eastAsia="en-US"/>
        </w:rPr>
        <w:t>- da je na žiroračunu dužnika 0,00 kn, a u blagajni 13.319,54 kn</w:t>
      </w:r>
    </w:p>
    <w:p w:rsidRDefault="000A78D9" w:rsidP="000A78D9" w:rsidR="000A78D9" w:rsidRPr="000A78D9">
      <w:pPr>
        <w:spacing w:before="80"/>
        <w:ind w:firstLine="709"/>
        <w:jc w:val="both"/>
        <w:rPr>
          <w:rFonts w:cstheme="minorBidi" w:eastAsiaTheme="minorHAnsi"/>
          <w:lang w:eastAsia="en-US"/>
        </w:rPr>
      </w:pPr>
      <w:r w:rsidRPr="000A78D9">
        <w:rPr>
          <w:rFonts w:cstheme="minorBidi" w:eastAsiaTheme="minorHAnsi"/>
          <w:lang w:eastAsia="en-US"/>
        </w:rPr>
        <w:t>- da potraživanja od člana uprave iznose 201.259,96 kn</w:t>
      </w:r>
    </w:p>
    <w:p w:rsidRDefault="000A78D9" w:rsidP="000A78D9" w:rsidR="000A78D9" w:rsidRPr="000A78D9">
      <w:pPr>
        <w:spacing w:before="80"/>
        <w:ind w:firstLine="709"/>
        <w:jc w:val="both"/>
        <w:rPr>
          <w:rFonts w:cstheme="minorBidi" w:eastAsiaTheme="minorHAnsi"/>
          <w:lang w:eastAsia="en-US"/>
        </w:rPr>
      </w:pPr>
      <w:r w:rsidRPr="000A78D9">
        <w:rPr>
          <w:rFonts w:cstheme="minorBidi" w:eastAsiaTheme="minorHAnsi"/>
          <w:lang w:eastAsia="en-US"/>
        </w:rPr>
        <w:lastRenderedPageBreak/>
        <w:t>- da obveze prema dobavljačima iznose 41.650,00 kn, obveze za neto plaće 372.609,92 kn, a obveze za doprinose i poreze 113.242,40 kn.</w:t>
      </w:r>
    </w:p>
    <w:p w:rsidRDefault="000A78D9" w:rsidP="000A78D9" w:rsidR="000A78D9" w:rsidRPr="000A78D9">
      <w:pPr>
        <w:spacing w:before="200"/>
        <w:ind w:firstLine="708"/>
        <w:jc w:val="both"/>
        <w:rPr>
          <w:rFonts w:cstheme="minorBidi" w:eastAsiaTheme="minorHAnsi"/>
          <w:lang w:eastAsia="en-US"/>
        </w:rPr>
      </w:pPr>
      <w:r w:rsidRPr="000A78D9">
        <w:rPr>
          <w:rFonts w:cstheme="minorBidi" w:eastAsiaTheme="minorHAnsi"/>
          <w:lang w:eastAsia="en-US"/>
        </w:rPr>
        <w:t>Na ročište radi očitovanja o prijedlogu za otvaranje stečajnog postupka nad dužnikom, održano kod ovog suda 18. prosinca 2018., pristupio je punomoćnik dužnika, koji je naveo da se trgovačko društvo Lekić d.o.o. Milna faktički bavilo elektroinstalacijama. Poslovni problemi da su nastupili još dok se društvo bavilo trgovinom na malo i radi tih ˝repova˝ se ustvari nikada nije oporavilo. Izvješće o financijsko-gospodarskom stanju dužnika koje je predano u sudski spis da je sačinio knjigovodstveni servis, ali ono da ne odgovara stvarnom stanju. Naime, dugotrajna imovina koja je navedena u izvješću da je u cijelosti amortizirana te da u stvarnosti ne postoji. Vozilo marke Fiat Punto koje je evidentirano kao vlasništvo stečajnog dužnika da je vjerojatno na nekom od odlagališta na otoku Braču gdje je odvedeno kao staro željezo. Vozilo marke Kia da stoji ispred kuće neregistrirano.</w:t>
      </w:r>
      <w:r w:rsidRPr="000A78D9">
        <w:rPr>
          <w:rFonts w:cstheme="minorBidi" w:eastAsiaTheme="minorHAnsi"/>
          <w:szCs w:val="22"/>
          <w:lang w:eastAsia="en-US"/>
        </w:rPr>
        <w:t xml:space="preserve"> </w:t>
      </w:r>
      <w:r w:rsidRPr="000A78D9">
        <w:rPr>
          <w:rFonts w:cstheme="minorBidi" w:eastAsiaTheme="minorHAnsi"/>
          <w:lang w:eastAsia="en-US"/>
        </w:rPr>
        <w:t>Evidentirano potraživanje od člana uprave u iznosu od 201.259,96 kn, prema izvješću dužnika od 14. prosinca 2018., da nije realno.</w:t>
      </w:r>
    </w:p>
    <w:p w:rsidRDefault="000C6CF7" w:rsidP="00AF5E64" w:rsidR="00AF5E64">
      <w:pPr>
        <w:spacing w:before="140"/>
        <w:ind w:firstLine="720"/>
        <w:jc w:val="both"/>
      </w:pPr>
      <w:r>
        <w:t>I</w:t>
      </w:r>
      <w:r w:rsidR="00AF5E64">
        <w:t xml:space="preserve">z uvjerenja MUP-a od </w:t>
      </w:r>
      <w:r>
        <w:t>2</w:t>
      </w:r>
      <w:r w:rsidR="000A78D9">
        <w:t>4</w:t>
      </w:r>
      <w:r>
        <w:t>. rujna 2018. (list 1</w:t>
      </w:r>
      <w:r w:rsidR="000A78D9">
        <w:t>0</w:t>
      </w:r>
      <w:r w:rsidR="00AF5E64">
        <w:t xml:space="preserve"> spisa) proizlazi da </w:t>
      </w:r>
      <w:r>
        <w:t xml:space="preserve">je </w:t>
      </w:r>
      <w:r w:rsidR="00AF5E64">
        <w:t xml:space="preserve">dužnik prema službenoj evidenciji registracije cestovnih vozila evidentiran kao vlasnik </w:t>
      </w:r>
      <w:r w:rsidR="000A78D9">
        <w:t xml:space="preserve">dvaju </w:t>
      </w:r>
      <w:r w:rsidR="00AF5E64">
        <w:t>vozila</w:t>
      </w:r>
      <w:r w:rsidR="00537739">
        <w:t>: M1 marke Fiat Punto 1.2, god. proizvodnje: 1994., koje vozilo je odjavljeno 13. ožujka 2017. te M1 marke Kia Sportage 2.0I Canvas top, god. proizvodnje: 2000.</w:t>
      </w:r>
      <w:r w:rsidR="00AF5E64">
        <w:t>, a iz potvrde Općinskog suda u Splitu - Zeml</w:t>
      </w:r>
      <w:r w:rsidR="000A78D9">
        <w:t>jišnoknjižnog odjela Split od 19. rujna 2018. (list 9</w:t>
      </w:r>
      <w:r w:rsidR="00AF5E64">
        <w:t xml:space="preserve"> spisa) proizlazi da dužnik nije upisan kao vlasnik nekretnina na području nadležnosti tog zemljišnoknjižnog odjela. </w:t>
      </w:r>
    </w:p>
    <w:p w:rsidRDefault="000A78D9" w:rsidP="000A78D9" w:rsidR="000A78D9">
      <w:pPr>
        <w:spacing w:before="200"/>
        <w:ind w:firstLine="720"/>
        <w:jc w:val="both"/>
      </w:pPr>
      <w:r w:rsidRPr="00126F32">
        <w:t xml:space="preserve">Iz potvrde FINA-e </w:t>
      </w:r>
      <w:r w:rsidRPr="00B63FF7">
        <w:t xml:space="preserve">od </w:t>
      </w:r>
      <w:r>
        <w:t>17. prosinca 2018</w:t>
      </w:r>
      <w:r w:rsidRPr="00B63FF7">
        <w:t>.</w:t>
      </w:r>
      <w:r w:rsidRPr="00126F32">
        <w:t xml:space="preserve"> (list </w:t>
      </w:r>
      <w:r>
        <w:t>18</w:t>
      </w:r>
      <w:r w:rsidRPr="00126F32">
        <w:t xml:space="preserve"> spisa) proizlazi da dužnik u Očevidniku redoslijeda osnova za plaćanje ima evidentirane neizvršene osnove za plaćanje u neprekinutom razdoblju od</w:t>
      </w:r>
      <w:r>
        <w:t xml:space="preserve"> 228</w:t>
      </w:r>
      <w:r w:rsidRPr="00126F32">
        <w:t xml:space="preserve"> dana, slijedom čega ovaj sud utvrđuje da je na strani dužnika ostvaren stečajni razlog nesposobnosti za plaćanje u smislu odredbi članka 6</w:t>
      </w:r>
      <w:r>
        <w:t xml:space="preserve">. </w:t>
      </w:r>
      <w:r w:rsidRPr="0032578D">
        <w:t xml:space="preserve">Stečajnog zakona („Narodne novine“ </w:t>
      </w:r>
      <w:r>
        <w:t>71/15 i 104/17; dalje SZ).</w:t>
      </w:r>
    </w:p>
    <w:p w:rsidRDefault="00AF5E64" w:rsidP="00AF5E64" w:rsidR="00AF5E64" w:rsidRPr="00D214A5">
      <w:pPr>
        <w:spacing w:before="140"/>
        <w:ind w:firstLine="720"/>
        <w:jc w:val="both"/>
        <w:rPr>
          <w:szCs w:val="20"/>
        </w:rPr>
      </w:pPr>
      <w:r w:rsidRPr="00D214A5">
        <w:rPr>
          <w:szCs w:val="20"/>
        </w:rPr>
        <w:t>S obzirom da iz rezultata prethodnog postupka ne proizlazi da dužnik</w:t>
      </w:r>
      <w:r>
        <w:rPr>
          <w:szCs w:val="20"/>
        </w:rPr>
        <w:t xml:space="preserve"> </w:t>
      </w:r>
      <w:r w:rsidRPr="00D214A5">
        <w:rPr>
          <w:szCs w:val="20"/>
        </w:rPr>
        <w:t>raspolaže imovinom dostatnom za podmirenje barem troškova stečajnog postupka, to su se u konkretnom slučaju ispunili uvjeti za donošenje rješenja o otvaranju i istovremenom zaključenju stečajnog postupka nad dužnikom.</w:t>
      </w:r>
    </w:p>
    <w:p w:rsidRDefault="00AF5E64" w:rsidP="00AF5E64" w:rsidR="00AF5E64" w:rsidRPr="00D214A5">
      <w:pPr>
        <w:spacing w:before="140"/>
        <w:ind w:firstLine="720"/>
        <w:jc w:val="both"/>
        <w:rPr>
          <w:szCs w:val="20"/>
        </w:rPr>
      </w:pPr>
      <w:r w:rsidRPr="00D214A5">
        <w:rPr>
          <w:szCs w:val="20"/>
        </w:rPr>
        <w:t xml:space="preserve">Međutim, prethodno tom rješenju, u smislu odredbi </w:t>
      </w:r>
      <w:r w:rsidRPr="00AF5E64">
        <w:t>Stečajnog zakona</w:t>
      </w:r>
      <w:r w:rsidRPr="00D214A5">
        <w:rPr>
          <w:szCs w:val="20"/>
        </w:rPr>
        <w:t>,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AF5E64" w:rsidP="00AF5E64" w:rsidR="00AF5E64" w:rsidRPr="00D214A5">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AF5E64" w:rsidP="00AF5E64" w:rsidR="00AF5E64" w:rsidRPr="00C16234">
      <w:pPr>
        <w:pStyle w:val="Bezproreda"/>
        <w:spacing w:before="14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AF5E64" w:rsidP="00AF5E64" w:rsidR="00AF5E64" w:rsidRPr="00D214A5">
      <w:pPr>
        <w:spacing w:before="160"/>
        <w:ind w:firstLine="709"/>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AF5E64" w:rsidP="00AF5E64" w:rsidR="00AF5E64">
      <w:pPr>
        <w:spacing w:before="200"/>
        <w:jc w:val="center"/>
      </w:pPr>
      <w:r>
        <w:t>U Splitu 18. prosinca 2018.</w:t>
      </w:r>
    </w:p>
    <w:p w:rsidRDefault="00AF5E64" w:rsidP="00AF5E64" w:rsidR="00AF5E64">
      <w:pPr>
        <w:spacing w:before="200"/>
        <w:ind w:left="6480"/>
        <w:jc w:val="center"/>
      </w:pPr>
      <w:r>
        <w:t>Sutkinja</w:t>
      </w:r>
    </w:p>
    <w:p w:rsidRDefault="00AF5E64" w:rsidP="0094096C" w:rsidR="00C5192F">
      <w:pPr>
        <w:ind w:left="6372"/>
        <w:jc w:val="center"/>
      </w:pPr>
      <w:r>
        <w:t>Ana Golub Gruić</w:t>
      </w:r>
      <w:r w:rsidR="00C5192F">
        <w:t>, v.r.</w:t>
      </w:r>
    </w:p>
    <w:p w:rsidRDefault="00C5192F" w:rsidP="008832A6" w:rsidR="00C5192F">
      <w:pPr>
        <w:jc w:val="right"/>
      </w:pPr>
      <w:r>
        <w:t>za točnost otpravka – ovlašteni službenik</w:t>
      </w:r>
    </w:p>
    <w:p w:rsidRDefault="00C5192F" w:rsidP="008832A6" w:rsidR="00C5192F">
      <w:pPr>
        <w:ind w:firstLine="708" w:left="4956"/>
        <w:jc w:val="center"/>
      </w:pPr>
      <w:r>
        <w:t>Ana Bosančić</w:t>
      </w:r>
    </w:p>
    <w:p w:rsidRDefault="00AF5E64" w:rsidP="00AF5E64" w:rsidR="00AF5E64">
      <w:pPr>
        <w:ind w:left="6480"/>
        <w:jc w:val="center"/>
      </w:pPr>
    </w:p>
    <w:p w:rsidRDefault="00AF5E64" w:rsidP="00AF5E64" w:rsidR="00AF5E64" w:rsidRPr="00CA4354">
      <w:pPr>
        <w:spacing w:before="240"/>
        <w:jc w:val="both"/>
      </w:pPr>
      <w:r>
        <w:t>Uputa o pravnom lijeku</w:t>
      </w:r>
      <w:r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AF5E64"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5192F">
      <w:rPr>
        <w:noProof/>
      </w:rPr>
      <w:t>3</w:t>
    </w:r>
    <w:r>
      <w:fldChar w:fldCharType="end"/>
    </w:r>
    <w:r>
      <w:t xml:space="preserve"> -</w:t>
    </w:r>
    <w:r>
      <w:tab/>
    </w:r>
    <w:r w:rsidR="00172878">
      <w:t>Poslovni broj:</w:t>
    </w:r>
    <w:r w:rsidR="002619A0">
      <w:t xml:space="preserve"> </w:t>
    </w:r>
    <w:r w:rsidRPr="00F430F5">
      <w:t>11.St</w:t>
    </w:r>
    <w:r w:rsidR="00532993" w:rsidRPr="00532993">
      <w:t>-</w:t>
    </w:r>
    <w:r w:rsidR="000C6CF7">
      <w:t>653</w:t>
    </w:r>
    <w:r w:rsidR="00AF5E64">
      <w:t>/2018-1</w:t>
    </w:r>
    <w:r w:rsidR="000C6CF7">
      <w:t>5</w:t>
    </w:r>
  </w:p>
  <w:p w:rsidRDefault="00C5192F"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A78D9"/>
    <w:rsid w:val="000B4D96"/>
    <w:rsid w:val="000C6CF7"/>
    <w:rsid w:val="000D5416"/>
    <w:rsid w:val="000E6D83"/>
    <w:rsid w:val="00126126"/>
    <w:rsid w:val="00126F32"/>
    <w:rsid w:val="00133904"/>
    <w:rsid w:val="001564FE"/>
    <w:rsid w:val="00157B55"/>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A40C7"/>
    <w:rsid w:val="004A6B73"/>
    <w:rsid w:val="004E1445"/>
    <w:rsid w:val="004E7DCA"/>
    <w:rsid w:val="004F56AD"/>
    <w:rsid w:val="00522CA3"/>
    <w:rsid w:val="00524BFE"/>
    <w:rsid w:val="00532993"/>
    <w:rsid w:val="00535922"/>
    <w:rsid w:val="00537739"/>
    <w:rsid w:val="005918F5"/>
    <w:rsid w:val="00591ADB"/>
    <w:rsid w:val="005B7DB2"/>
    <w:rsid w:val="005D5FF0"/>
    <w:rsid w:val="00640153"/>
    <w:rsid w:val="006879A0"/>
    <w:rsid w:val="006B678B"/>
    <w:rsid w:val="006F29CD"/>
    <w:rsid w:val="006F7638"/>
    <w:rsid w:val="0071416B"/>
    <w:rsid w:val="0071519E"/>
    <w:rsid w:val="00722C23"/>
    <w:rsid w:val="0074045D"/>
    <w:rsid w:val="007657AB"/>
    <w:rsid w:val="007801F3"/>
    <w:rsid w:val="007A0A9A"/>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B1BFE"/>
    <w:rsid w:val="009F6C54"/>
    <w:rsid w:val="00A32A52"/>
    <w:rsid w:val="00A51DE9"/>
    <w:rsid w:val="00A777FB"/>
    <w:rsid w:val="00A82A40"/>
    <w:rsid w:val="00A8440F"/>
    <w:rsid w:val="00A85826"/>
    <w:rsid w:val="00AB6FBC"/>
    <w:rsid w:val="00AF219D"/>
    <w:rsid w:val="00AF5E64"/>
    <w:rsid w:val="00B02626"/>
    <w:rsid w:val="00B0732F"/>
    <w:rsid w:val="00B50981"/>
    <w:rsid w:val="00B562C5"/>
    <w:rsid w:val="00B63FF7"/>
    <w:rsid w:val="00B7506F"/>
    <w:rsid w:val="00B86154"/>
    <w:rsid w:val="00B970F2"/>
    <w:rsid w:val="00BF398A"/>
    <w:rsid w:val="00C16234"/>
    <w:rsid w:val="00C45466"/>
    <w:rsid w:val="00C5192F"/>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115D"/>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5192F"/>
    <w:rPr>
      <w:color w:val="808080"/>
      <w:bdr w:space="0" w:sz="0" w:color="auto" w:val="none"/>
      <w:shd w:fill="auto" w:color="auto" w:val="clear"/>
    </w:rPr>
  </w:style>
  <w:style w:customStyle="true" w:styleId="eSPISCCParagraphDefaultFont" w:type="character">
    <w:name w:val="eSPIS_CC_Paragraph Default Font"/>
    <w:basedOn w:val="Zadanifontodlomka"/>
    <w:rsid w:val="00C51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192F"/>
    <w:rPr>
      <w:sz w:val="20"/>
      <w:bdr w:space="0" w:sz="0" w:color="auto" w:val="none"/>
      <w:shd w:fill="FFFFCC" w:color="auto" w:val="clear"/>
      <w:lang w:val="hr-HR"/>
    </w:rPr>
  </w:style>
  <w:style w:customStyle="true" w:styleId="PozadinaSvijetloCrvena" w:type="character">
    <w:name w:val="Pozadina_SvijetloCrvena"/>
    <w:basedOn w:val="eSPISCCParagraphDefaultFont"/>
    <w:rsid w:val="00C5192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5192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5192F"/>
    <w:rPr>
      <w:color w:val="808080"/>
      <w:bdr w:color="auto" w:space="0" w:sz="0" w:val="none"/>
      <w:shd w:color="auto" w:fill="auto" w:val="clear"/>
    </w:rPr>
  </w:style>
  <w:style w:customStyle="1" w:styleId="eSPISCCParagraphDefaultFont" w:type="character">
    <w:name w:val="eSPIS_CC_Paragraph Default Font"/>
    <w:basedOn w:val="Zadanifontodlomka"/>
    <w:rsid w:val="00C519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192F"/>
    <w:rPr>
      <w:sz w:val="20"/>
      <w:bdr w:color="auto" w:space="0" w:sz="0" w:val="none"/>
      <w:shd w:color="auto" w:fill="FFFFCC" w:val="clear"/>
      <w:lang w:val="hr-HR"/>
    </w:rPr>
  </w:style>
  <w:style w:customStyle="1" w:styleId="PozadinaSvijetloCrvena" w:type="character">
    <w:name w:val="Pozadina_SvijetloCrvena"/>
    <w:basedOn w:val="eSPISCCParagraphDefaultFont"/>
    <w:rsid w:val="00C5192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5192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LEKIĆ  d.o.o. za trgovinu</izvorni_sadrzaj>
    <derivirana_varijabla naziv="DomainObject.Predmet.ProtustrankaFormated_1">  LEKIĆ  d.o.o. za trgovinu</derivirana_varijabla>
  </DomainObject.Predmet.ProtustrankaFormated>
  <DomainObject.Predmet.ProtustrankaFormatedOIB>
    <izvorni_sadrzaj>  LEKIĆ  d.o.o. za trgovinu, OIB 28654702478</izvorni_sadrzaj>
    <derivirana_varijabla naziv="DomainObject.Predmet.ProtustrankaFormatedOIB_1">  LEKIĆ  d.o.o. za trgovinu, OIB 28654702478</derivirana_varijabla>
  </DomainObject.Predmet.ProtustrankaFormatedOIB>
  <DomainObject.Predmet.ProtustrankaFormatedWithAdress>
    <izvorni_sadrzaj> LEKIĆ  d.o.o. za trgovinu, Blataška riva 24, 21405 Milna</izvorni_sadrzaj>
    <derivirana_varijabla naziv="DomainObject.Predmet.ProtustrankaFormatedWithAdress_1"> LEKIĆ  d.o.o. za trgovinu, Blataška riva 24, 21405 Milna</derivirana_varijabla>
  </DomainObject.Predmet.ProtustrankaFormatedWithAdress>
  <DomainObject.Predmet.ProtustrankaFormatedWithAdressOIB>
    <izvorni_sadrzaj> LEKIĆ  d.o.o. za trgovinu, OIB 28654702478, Blataška riva 24, 21405 Milna</izvorni_sadrzaj>
    <derivirana_varijabla naziv="DomainObject.Predmet.ProtustrankaFormatedWithAdressOIB_1"> LEKIĆ  d.o.o. za trgovinu, OIB 28654702478, Blataška riva 24, 21405 Milna</derivirana_varijabla>
  </DomainObject.Predmet.ProtustrankaFormatedWithAdressOIB>
  <DomainObject.Predmet.ProtustrankaWithAdress>
    <izvorni_sadrzaj>LEKIĆ  d.o.o. za trgovinu Blataška riva 24, 21405 Milna</izvorni_sadrzaj>
    <derivirana_varijabla naziv="DomainObject.Predmet.ProtustrankaWithAdress_1">LEKIĆ  d.o.o. za trgovinu Blataška riva 24, 21405 Milna</derivirana_varijabla>
  </DomainObject.Predmet.ProtustrankaWithAdress>
  <DomainObject.Predmet.ProtustrankaWithAdressOIB>
    <izvorni_sadrzaj>LEKIĆ  d.o.o. za trgovinu, OIB 28654702478, Blataška riva 24, 21405 Milna</izvorni_sadrzaj>
    <derivirana_varijabla naziv="DomainObject.Predmet.ProtustrankaWithAdressOIB_1">LEKIĆ  d.o.o. za trgovinu, OIB 28654702478, Blataška riva 24, 21405 Milna</derivirana_varijabla>
  </DomainObject.Predmet.ProtustrankaWithAdressOIB>
  <DomainObject.Predmet.ProtustrankaNazivFormated>
    <izvorni_sadrzaj>LEKIĆ  d.o.o. za trgovinu</izvorni_sadrzaj>
    <derivirana_varijabla naziv="DomainObject.Predmet.ProtustrankaNazivFormated_1">LEKIĆ  d.o.o. za trgovinu</derivirana_varijabla>
  </DomainObject.Predmet.ProtustrankaNazivFormated>
  <DomainObject.Predmet.ProtustrankaNazivFormatedOIB>
    <izvorni_sadrzaj>LEKIĆ  d.o.o. za trgovinu, OIB 28654702478</izvorni_sadrzaj>
    <derivirana_varijabla naziv="DomainObject.Predmet.ProtustrankaNazivFormatedOIB_1">LEKIĆ  d.o.o. za trgovinu, OIB 28654702478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118266.75</izvorni_sadrzaj>
    <derivirana_varijabla naziv="DomainObject.Predmet.TrenutnaVrijednost_1">118266.75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LEKIĆ  d.o.o. za trgovinu</item>
    </izvorni_sadrzaj>
    <derivirana_varijabla naziv="DomainObject.Predmet.ProtuStrankaListFormated_1">
      <item>LEKIĆ  d.o.o. za trgovinu</item>
    </derivirana_varijabla>
  </DomainObject.Predmet.ProtuStrankaListFormated>
  <DomainObject.Predmet.ProtuStrankaListFormatedOIB>
    <izvorni_sadrzaj>
      <item>LEKIĆ  d.o.o. za trgovinu, OIB 28654702478</item>
    </izvorni_sadrzaj>
    <derivirana_varijabla naziv="DomainObject.Predmet.ProtuStrankaListFormatedOIB_1">
      <item>LEKIĆ  d.o.o. za trgovinu, OIB 28654702478</item>
    </derivirana_varijabla>
  </DomainObject.Predmet.ProtuStrankaListFormatedOIB>
  <DomainObject.Predmet.ProtuStrankaListFormatedWithAdress>
    <izvorni_sadrzaj>
      <item>LEKIĆ  d.o.o. za trgovinu, Blataška riva 24, 21405 Milna</item>
    </izvorni_sadrzaj>
    <derivirana_varijabla naziv="DomainObject.Predmet.ProtuStrankaListFormatedWithAdress_1">
      <item>LEKIĆ  d.o.o. za trgovinu, Blataška riva 24, 21405 Milna</item>
    </derivirana_varijabla>
  </DomainObject.Predmet.ProtuStrankaListFormatedWithAdress>
  <DomainObject.Predmet.ProtuStrankaListFormatedWithAdressOIB>
    <izvorni_sadrzaj>
      <item>LEKIĆ  d.o.o. za trgovinu, OIB 28654702478, Blataška riva 24, 21405 Milna</item>
    </izvorni_sadrzaj>
    <derivirana_varijabla naziv="DomainObject.Predmet.ProtuStrankaListFormatedWithAdressOIB_1">
      <item>LEKIĆ  d.o.o. za trgovinu, OIB 28654702478, Blataška riva 24, 21405 Milna</item>
    </derivirana_varijabla>
  </DomainObject.Predmet.ProtuStrankaListFormatedWithAdressOIB>
  <DomainObject.Predmet.ProtuStrankaListNazivFormated>
    <izvorni_sadrzaj>
      <item>LEKIĆ  d.o.o. za trgovinu</item>
    </izvorni_sadrzaj>
    <derivirana_varijabla naziv="DomainObject.Predmet.ProtuStrankaListNazivFormated_1">
      <item>LEKIĆ  d.o.o. za trgovinu</item>
    </derivirana_varijabla>
  </DomainObject.Predmet.ProtuStrankaListNazivFormated>
  <DomainObject.Predmet.ProtuStrankaListNazivFormatedOIB>
    <izvorni_sadrzaj>
      <item>LEKIĆ  d.o.o. za trgovinu, OIB 28654702478</item>
    </izvorni_sadrzaj>
    <derivirana_varijabla naziv="DomainObject.Predmet.ProtuStrankaListNazivFormatedOIB_1">
      <item>LEKIĆ  d.o.o. za trgovinu, OIB 28654702478</item>
    </derivirana_varijabla>
  </DomainObject.Predmet.ProtuStrankaListNazivFormatedOIB>
  <DomainObject.Predmet.OstaliListFormated>
    <izvorni_sadrzaj>
      <item>Marino Lekić</item>
    </izvorni_sadrzaj>
    <derivirana_varijabla naziv="DomainObject.Predmet.OstaliListFormated_1">
      <item>Marino Lekić</item>
    </derivirana_varijabla>
  </DomainObject.Predmet.OstaliListFormated>
  <DomainObject.Predmet.OstaliListFormatedOIB>
    <izvorni_sadrzaj>
      <item>Marino Lekić, OIB 18105102118</item>
    </izvorni_sadrzaj>
    <derivirana_varijabla naziv="DomainObject.Predmet.OstaliListFormatedOIB_1">
      <item>Marino Lekić, OIB 18105102118</item>
    </derivirana_varijabla>
  </DomainObject.Predmet.OstaliListFormatedOIB>
  <DomainObject.Predmet.OstaliListFormatedWithAdress>
    <izvorni_sadrzaj>
      <item>Marino Lekić, Blataška Riva 24, 21405 Milna</item>
    </izvorni_sadrzaj>
    <derivirana_varijabla naziv="DomainObject.Predmet.OstaliListFormatedWithAdress_1">
      <item>Marino Lekić, Blataška Riva 24, 21405 Milna</item>
    </derivirana_varijabla>
  </DomainObject.Predmet.OstaliListFormatedWithAdress>
  <DomainObject.Predmet.OstaliListFormatedWithAdressOIB>
    <izvorni_sadrzaj>
      <item>Marino Lekić, OIB 18105102118, Blataška Riva 24, 21405 Milna</item>
    </izvorni_sadrzaj>
    <derivirana_varijabla naziv="DomainObject.Predmet.OstaliListFormatedWithAdressOIB_1">
      <item>Marino Lekić, OIB 18105102118, Blataška Riva 24, 21405 Milna</item>
    </derivirana_varijabla>
  </DomainObject.Predmet.OstaliListFormatedWithAdressOIB>
  <DomainObject.Predmet.OstaliListNazivFormated>
    <izvorni_sadrzaj>
      <item>Marino Lekić</item>
    </izvorni_sadrzaj>
    <derivirana_varijabla naziv="DomainObject.Predmet.OstaliListNazivFormated_1">
      <item>Marino Lekić</item>
    </derivirana_varijabla>
  </DomainObject.Predmet.OstaliListNazivFormated>
  <DomainObject.Predmet.OstaliListNazivFormatedOIB>
    <izvorni_sadrzaj>
      <item>Marino Lekić, OIB 18105102118</item>
    </izvorni_sadrzaj>
    <derivirana_varijabla naziv="DomainObject.Predmet.OstaliListNazivFormatedOIB_1">
      <item>Marino Lekić, OIB 18105102118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LEKIĆ  d.o.o. za trgovinu</izvorni_sadrzaj>
    <derivirana_varijabla naziv="DomainObject.Predmet.ProtustrankaIDrugi_1">LEKIĆ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LEKIĆ  d.o.o. za trgovinu, OIB 28654702478, Blataška riva 24, 21405 Milna</izvorni_sadrzaj>
    <derivirana_varijabla naziv="DomainObject.Predmet.ProtustrankaIDrugiAdressOIB_1">LEKIĆ  d.o.o. za trgovinu, OIB 28654702478, Blataška riva 24,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LEKIĆ  d.o.o. za trgovinu</item>
      <item>FINANCIJSKA AGENCIJA, RC SPLIT</item>
      <item>Marino Lekić</item>
    </izvorni_sadrzaj>
    <derivirana_varijabla naziv="DomainObject.Predmet.SudioniciListNaziv_1">
      <item>LEKIĆ  d.o.o. za trgovinu</item>
      <item>FINANCIJSKA AGENCIJA, RC SPLIT</item>
      <item>Marino Lekić</item>
    </derivirana_varijabla>
  </DomainObject.Predmet.SudioniciListNaziv>
  <DomainObject.Predmet.SudioniciListAdressOIB>
    <izvorni_sadrzaj>
      <item>LEKIĆ  d.o.o. za trgovinu, OIB 28654702478, Blataška riva 24,21405 Milna</item>
      <item>FINANCIJSKA AGENCIJA, RC SPLIT, OIB 85821130368, Mažuranićevo šetalište 24 b,21000 Split</item>
      <item>Marino Lekić, OIB 18105102118, Blataška Riva 24,21405 Milna</item>
    </izvorni_sadrzaj>
    <derivirana_varijabla naziv="DomainObject.Predmet.SudioniciListAdressOIB_1">
      <item>LEKIĆ  d.o.o. za trgovinu, OIB 28654702478, Blataška riva 24,21405 Milna</item>
      <item>FINANCIJSKA AGENCIJA, RC SPLIT, OIB 85821130368, Mažuranićevo šetalište 24 b,21000 Split</item>
      <item>Marino Lekić, OIB 18105102118, Blataška Riva 24,21405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28654702478</item>
      <item>, OIB 85821130368</item>
      <item>, OIB 18105102118</item>
    </izvorni_sadrzaj>
    <derivirana_varijabla naziv="DomainObject.Predmet.SudioniciListNazivOIB_1">
      <item>, OIB 28654702478</item>
      <item>, OIB 85821130368</item>
      <item>, OIB 18105102118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St-653/2018-9</izvorni_sadrzaj>
    <derivirana_varijabla naziv="DomainObject.PredzadnjaOdlukaIzPredmeta.Oznaka_1">St-653/2018-9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DFA867-1049-42D2-817B-20461745F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5784</properties:Characters>
  <properties:Lines>109</properties:Lines>
  <properties:Paragraphs>37</properties:Paragraphs>
  <properties:TotalTime>581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2018-12-18T14:08:00Z</cp:lastPrinted>
  <dcterms:modified xmlns:xsi="http://www.w3.org/2001/XMLSchema-instance" xsi:type="dcterms:W3CDTF">2018-12-18T14:12:00Z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(St-653-2018 PREDUJAM čl.132.docx)</vt:lpwstr>
  </prop:property>
  <prop:property name="CC_coloring" pid="4" fmtid="{D5CDD505-2E9C-101B-9397-08002B2CF9AE}">
    <vt:bool>false</vt:bool>
  </prop:property>
  <prop:property name="BrojStranica" pid="5" fmtid="{D5CDD505-2E9C-101B-9397-08002B2CF9AE}">
    <vt:i4>3</vt:i4>
  </prop:property>
</prop:Properties>
</file>