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609a" w14:paraId="87f609a" w:rsidRDefault="00977559" w:rsidP="00977559" w:rsidR="00977559">
      <w:pPr>
        <w:jc w:val="right"/>
        <w15:collapsed w:val="false"/>
      </w:pPr>
      <w:r>
        <w:t>Broj: St-</w:t>
      </w:r>
      <w:r w:rsidR="009217E6">
        <w:t>429/16-6</w:t>
      </w:r>
    </w:p>
    <w:p w:rsidRDefault="00977559" w:rsidP="00977559" w:rsidR="00977559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559" w:rsidP="00977559" w:rsidR="00977559" w:rsidRPr="00D21A2C"/>
    <w:p w:rsidRDefault="00977559" w:rsidP="00977559" w:rsidR="0097755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7559" w:rsidP="00977559" w:rsidR="0097755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7559" w:rsidP="00977559" w:rsidR="00977559"/>
    <w:p w:rsidRDefault="00977559" w:rsidP="00977559" w:rsidR="00977559">
      <w:pPr>
        <w:jc w:val="center"/>
      </w:pPr>
      <w:r>
        <w:t>R E P U B L I K A  H R V A T S K A</w:t>
      </w:r>
    </w:p>
    <w:p w:rsidRDefault="00977559" w:rsidP="00977559" w:rsidR="00977559"/>
    <w:p w:rsidRDefault="00977559" w:rsidP="00977559" w:rsidR="00977559" w:rsidRPr="0013209D">
      <w:pPr>
        <w:jc w:val="center"/>
      </w:pPr>
      <w:r w:rsidRPr="0013209D">
        <w:t>R J E Š E N J E</w:t>
      </w:r>
    </w:p>
    <w:p w:rsidRDefault="00977559" w:rsidP="00977559" w:rsidR="00977559" w:rsidRPr="0013209D"/>
    <w:p w:rsidRDefault="00977559" w:rsidP="00977559" w:rsidR="00977559">
      <w:pPr>
        <w:rPr>
          <w:b/>
        </w:rPr>
      </w:pPr>
    </w:p>
    <w:p w:rsidRDefault="00977559" w:rsidP="00977559" w:rsidR="00977559">
      <w:pPr>
        <w:jc w:val="both"/>
      </w:pPr>
      <w:r>
        <w:tab/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9217E6">
        <w:t xml:space="preserve">Financijska agencija Regionalni centar Osijek, za otvaranje stečajnog  postupka nad dužnikom </w:t>
      </w:r>
      <w:r w:rsidR="009217E6">
        <w:rPr>
          <w:b/>
        </w:rPr>
        <w:t xml:space="preserve">PAŠTI </w:t>
      </w:r>
      <w:proofErr w:type="spellStart"/>
      <w:r w:rsidR="009217E6">
        <w:rPr>
          <w:b/>
        </w:rPr>
        <w:t>Co</w:t>
      </w:r>
      <w:proofErr w:type="spellEnd"/>
      <w:r w:rsidR="009217E6">
        <w:rPr>
          <w:b/>
        </w:rPr>
        <w:t xml:space="preserve">. j.d.o.o. za trgovinu i usluge, </w:t>
      </w:r>
      <w:proofErr w:type="spellStart"/>
      <w:r w:rsidR="009217E6">
        <w:rPr>
          <w:b/>
        </w:rPr>
        <w:t>Čonkin</w:t>
      </w:r>
      <w:proofErr w:type="spellEnd"/>
      <w:r w:rsidR="009217E6">
        <w:rPr>
          <w:b/>
        </w:rPr>
        <w:t xml:space="preserve"> </w:t>
      </w:r>
      <w:proofErr w:type="spellStart"/>
      <w:r w:rsidR="009217E6">
        <w:rPr>
          <w:b/>
        </w:rPr>
        <w:t>Čot</w:t>
      </w:r>
      <w:proofErr w:type="spellEnd"/>
      <w:r w:rsidR="009217E6">
        <w:rPr>
          <w:b/>
        </w:rPr>
        <w:t xml:space="preserve"> 3, Dalj, MBS: 030156547, OIB: 90304358446</w:t>
      </w:r>
      <w:r>
        <w:rPr>
          <w:b/>
        </w:rPr>
        <w:t xml:space="preserve">, </w:t>
      </w:r>
      <w:r>
        <w:t xml:space="preserve">dana </w:t>
      </w:r>
      <w:r w:rsidR="009217E6">
        <w:t>21</w:t>
      </w:r>
      <w:r w:rsidR="002B1017">
        <w:t>. studenog</w:t>
      </w:r>
      <w:r>
        <w:t xml:space="preserve"> 2016. g.,</w:t>
      </w:r>
    </w:p>
    <w:p w:rsidRDefault="00DD49B7" w:rsidP="00B63703" w:rsidR="00DD49B7" w:rsidRPr="00D14516">
      <w:pPr>
        <w:jc w:val="right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2B1017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2B1017" w:rsidRPr="002B1017">
        <w:t xml:space="preserve">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9217E6" w:rsidRPr="009217E6">
        <w:rPr>
          <w:b/>
        </w:rPr>
        <w:t>429</w:t>
      </w:r>
      <w:r w:rsidR="009217E6">
        <w:t>-</w:t>
      </w:r>
      <w:r w:rsidR="009217E6" w:rsidRPr="009217E6">
        <w:rPr>
          <w:b/>
        </w:rPr>
        <w:t>16</w:t>
      </w:r>
      <w:r w:rsidR="002B1017"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9217E6" w:rsidRPr="009217E6">
        <w:rPr>
          <w:b/>
        </w:rPr>
        <w:t>429-16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2B1017" w:rsidRPr="002B1017">
        <w:t xml:space="preserve">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2B1017" w:rsidRPr="002B1017">
        <w:t xml:space="preserve">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2B4543" w:rsidP="007E6D1A" w:rsidR="002B4543">
      <w:pPr>
        <w:ind w:hanging="720" w:left="720"/>
        <w:jc w:val="both"/>
      </w:pPr>
    </w:p>
    <w:p w:rsidRDefault="002B4543" w:rsidP="007E6D1A" w:rsidR="002B4543">
      <w:pPr>
        <w:ind w:hanging="720" w:left="720"/>
        <w:jc w:val="both"/>
      </w:pP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9217E6" w:rsidR="009217E6">
      <w:pPr>
        <w:jc w:val="right"/>
      </w:pPr>
      <w:r>
        <w:lastRenderedPageBreak/>
        <w:t xml:space="preserve">    </w:t>
      </w:r>
      <w:r w:rsidR="009217E6">
        <w:t>Broj: St-429/16-6</w:t>
      </w:r>
    </w:p>
    <w:p w:rsidRDefault="00B23DEC" w:rsidP="00B23DEC" w:rsidR="00B23DEC">
      <w:pPr>
        <w:jc w:val="right"/>
      </w:pPr>
    </w:p>
    <w:p w:rsidRDefault="00B23DEC" w:rsidP="00B23DEC" w:rsidR="00B23DEC">
      <w:pPr>
        <w:jc w:val="right"/>
      </w:pPr>
    </w:p>
    <w:p w:rsidRDefault="007E6D1A" w:rsidP="00B23DEC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2B4543">
        <w:rPr>
          <w:bCs/>
        </w:rPr>
        <w:t>FINA RC Osijek</w:t>
      </w:r>
      <w:r w:rsidR="006E1F0C">
        <w:rPr>
          <w:bCs/>
        </w:rPr>
        <w:t xml:space="preserve"> </w:t>
      </w:r>
      <w:r w:rsidR="00742CE9">
        <w:rPr>
          <w:bCs/>
        </w:rPr>
        <w:t xml:space="preserve">je dana </w:t>
      </w:r>
      <w:r w:rsidR="009217E6">
        <w:rPr>
          <w:bCs/>
        </w:rPr>
        <w:t>25. veljače</w:t>
      </w:r>
      <w:r w:rsidR="002B4543">
        <w:rPr>
          <w:bCs/>
        </w:rPr>
        <w:t xml:space="preserve"> 2016. g.</w:t>
      </w:r>
      <w:r w:rsidR="00742CE9">
        <w:rPr>
          <w:bCs/>
        </w:rPr>
        <w:t xml:space="preserve"> podnijela ovom sudu prijedlog za pokretanje stečajnog postupka nad dužnikom </w:t>
      </w:r>
      <w:r w:rsidR="009F645C" w:rsidRPr="009F645C">
        <w:rPr>
          <w:b/>
        </w:rPr>
        <w:t xml:space="preserve"> </w:t>
      </w:r>
      <w:r w:rsidR="009217E6">
        <w:rPr>
          <w:b/>
        </w:rPr>
        <w:t xml:space="preserve">PAŠTI </w:t>
      </w:r>
      <w:proofErr w:type="spellStart"/>
      <w:r w:rsidR="009217E6">
        <w:rPr>
          <w:b/>
        </w:rPr>
        <w:t>Co</w:t>
      </w:r>
      <w:proofErr w:type="spellEnd"/>
      <w:r w:rsidR="009217E6">
        <w:rPr>
          <w:b/>
        </w:rPr>
        <w:t xml:space="preserve">. j.d.o.o. za trgovinu i usluge, </w:t>
      </w:r>
      <w:proofErr w:type="spellStart"/>
      <w:r w:rsidR="009217E6">
        <w:rPr>
          <w:b/>
        </w:rPr>
        <w:t>Čonkin</w:t>
      </w:r>
      <w:proofErr w:type="spellEnd"/>
      <w:r w:rsidR="009217E6">
        <w:rPr>
          <w:b/>
        </w:rPr>
        <w:t xml:space="preserve"> </w:t>
      </w:r>
      <w:proofErr w:type="spellStart"/>
      <w:r w:rsidR="009217E6">
        <w:rPr>
          <w:b/>
        </w:rPr>
        <w:t>Čot</w:t>
      </w:r>
      <w:proofErr w:type="spellEnd"/>
      <w:r w:rsidR="009217E6">
        <w:rPr>
          <w:b/>
        </w:rPr>
        <w:t xml:space="preserve"> 3, Dalj, MBS: 030156547, OIB: 90304358446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2B1017" w:rsidR="00361A8E">
      <w:pPr>
        <w:pStyle w:val="Tijeloteksta"/>
        <w:ind w:firstLine="708"/>
      </w:pPr>
    </w:p>
    <w:p w:rsidRDefault="00742CE9" w:rsidP="00A72B9C" w:rsidR="00A72B9C">
      <w:pPr>
        <w:jc w:val="both"/>
      </w:pPr>
      <w:r>
        <w:tab/>
        <w:t>Zaključkom St-</w:t>
      </w:r>
      <w:r w:rsidR="009217E6">
        <w:t>429/16 od 27. travnja 2016.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2B1017" w:rsidRPr="002B1017">
        <w:t xml:space="preserve">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</w:t>
      </w:r>
      <w:r w:rsidR="007E6D1A">
        <w:t xml:space="preserve">, na uplatu predujma u iznosu od 1.000,00 kn u Fond za namirenje troškova stečajnog postupka </w:t>
      </w:r>
      <w:r w:rsidR="00A72B9C">
        <w:t>te zaključkom broj St-</w:t>
      </w:r>
      <w:r w:rsidR="009217E6">
        <w:t>429/16</w:t>
      </w:r>
      <w:r w:rsidR="002B1017">
        <w:t xml:space="preserve"> </w:t>
      </w:r>
      <w:r w:rsidR="002B4543">
        <w:t xml:space="preserve">od </w:t>
      </w:r>
      <w:r w:rsidR="009217E6">
        <w:t>27. lipnja</w:t>
      </w:r>
      <w:r w:rsidR="00A72B9C">
        <w:t xml:space="preserve">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>Zaključak St-</w:t>
      </w:r>
      <w:r w:rsidR="009217E6">
        <w:t xml:space="preserve">429/16 </w:t>
      </w:r>
      <w:r w:rsidR="002B4543">
        <w:t xml:space="preserve">od </w:t>
      </w:r>
      <w:r w:rsidR="009217E6">
        <w:t>27.4.2016.</w:t>
      </w:r>
      <w:r w:rsidR="002B1017">
        <w:t xml:space="preserve"> g.</w:t>
      </w:r>
      <w:r>
        <w:t xml:space="preserve"> osoba ovlaštena za zastupanje dužnika </w:t>
      </w:r>
      <w:r w:rsidR="002B1017" w:rsidRPr="002B1017">
        <w:t xml:space="preserve">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 </w:t>
      </w:r>
      <w:r>
        <w:t>zaprimio je dana</w:t>
      </w:r>
      <w:r w:rsidR="002B4543">
        <w:t xml:space="preserve"> </w:t>
      </w:r>
      <w:r w:rsidR="009217E6">
        <w:t>29.4.2016. g.</w:t>
      </w:r>
      <w:r>
        <w:t xml:space="preserve"> a zaključak od </w:t>
      </w:r>
      <w:r w:rsidR="009217E6">
        <w:t>27.6.</w:t>
      </w:r>
      <w:r w:rsidR="002B4543">
        <w:t xml:space="preserve">2016. g. dana </w:t>
      </w:r>
      <w:r w:rsidR="009217E6">
        <w:t>30.6.</w:t>
      </w:r>
      <w:r w:rsidR="002B4543">
        <w:t>2016. g.</w:t>
      </w:r>
      <w:r>
        <w:t xml:space="preserve">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9217E6">
        <w:t>21</w:t>
      </w:r>
      <w:r w:rsidR="002B1017">
        <w:t>. studenog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B63703" w:rsidR="007E6D1A">
      <w:pPr>
        <w:ind w:firstLine="708"/>
        <w:jc w:val="both"/>
      </w:pPr>
    </w:p>
    <w:p w:rsidRDefault="00C06AA6" w:rsidP="00B23DEC" w:rsidR="00C06AA6">
      <w:pPr>
        <w:ind w:firstLine="708"/>
        <w:jc w:val="both"/>
      </w:pPr>
    </w:p>
    <w:p w:rsidRDefault="00C06AA6" w:rsidP="009217E6" w:rsidR="00C06AA6">
      <w:pPr>
        <w:ind w:firstLine="708"/>
        <w:jc w:val="both"/>
      </w:pPr>
    </w:p>
    <w:p w:rsidRDefault="007E6D1A" w:rsidP="007E6D1A" w:rsidR="007E6D1A">
      <w:r>
        <w:t>DNA</w:t>
      </w:r>
    </w:p>
    <w:p w:rsidRDefault="00575D73" w:rsidP="009F645C" w:rsidR="00B23DEC">
      <w:pPr>
        <w:numPr>
          <w:ilvl w:val="0"/>
          <w:numId w:val="11"/>
        </w:numPr>
      </w:pPr>
      <w:proofErr w:type="spellStart"/>
      <w:r>
        <w:t>z.z</w:t>
      </w:r>
      <w:proofErr w:type="spellEnd"/>
      <w:r>
        <w:t>. dužnika</w:t>
      </w:r>
      <w:r w:rsidRPr="00E12BC0">
        <w:t xml:space="preserve"> </w:t>
      </w:r>
      <w:r w:rsidR="009217E6">
        <w:t xml:space="preserve">Zoltan Pašti, OIB: 57885396221, Dalj, </w:t>
      </w:r>
      <w:proofErr w:type="spellStart"/>
      <w:r w:rsidR="009217E6">
        <w:t>Čonkin</w:t>
      </w:r>
      <w:proofErr w:type="spellEnd"/>
      <w:r w:rsidR="009217E6">
        <w:t xml:space="preserve"> </w:t>
      </w:r>
      <w:proofErr w:type="spellStart"/>
      <w:r w:rsidR="009217E6">
        <w:t>Čot</w:t>
      </w:r>
      <w:proofErr w:type="spellEnd"/>
      <w:r w:rsidR="009217E6">
        <w:t xml:space="preserve"> 3</w:t>
      </w:r>
    </w:p>
    <w:p w:rsidRDefault="007E6D1A" w:rsidP="009F645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B23DEC" w:rsidP="007E6D1A" w:rsidR="007E6D1A">
      <w:pPr>
        <w:numPr>
          <w:ilvl w:val="0"/>
          <w:numId w:val="11"/>
        </w:numPr>
      </w:pPr>
      <w:r>
        <w:t>K-</w:t>
      </w:r>
      <w:r w:rsidR="009217E6">
        <w:t>21</w:t>
      </w:r>
      <w:r>
        <w:t>.12.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E00" w:rsidP="00C06AA6" w:rsidR="00C55E00">
      <w:r>
        <w:separator/>
      </w:r>
    </w:p>
  </w:endnote>
  <w:endnote w:id="0" w:type="continuationSeparator">
    <w:p w:rsidRDefault="00C55E00" w:rsidP="00C06AA6" w:rsidR="00C55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E00" w:rsidP="00C06AA6" w:rsidR="00C55E00">
      <w:r>
        <w:separator/>
      </w:r>
    </w:p>
  </w:footnote>
  <w:footnote w:id="0" w:type="continuationSeparator">
    <w:p w:rsidRDefault="00C55E00" w:rsidP="00C06AA6" w:rsidR="00C55E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B2A65">
      <w:rPr>
        <w:noProof/>
      </w:rPr>
      <w:t>3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2F61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0E3F"/>
    <w:rsid w:val="00252153"/>
    <w:rsid w:val="00267D26"/>
    <w:rsid w:val="002A2AF5"/>
    <w:rsid w:val="002B1017"/>
    <w:rsid w:val="002B4543"/>
    <w:rsid w:val="002D2610"/>
    <w:rsid w:val="002F51D6"/>
    <w:rsid w:val="002F66FE"/>
    <w:rsid w:val="00342079"/>
    <w:rsid w:val="00356FE4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D5866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217E6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F01BD"/>
    <w:rsid w:val="009F645C"/>
    <w:rsid w:val="00A07CA2"/>
    <w:rsid w:val="00A10C19"/>
    <w:rsid w:val="00A4497D"/>
    <w:rsid w:val="00A46436"/>
    <w:rsid w:val="00A72B9C"/>
    <w:rsid w:val="00A8029B"/>
    <w:rsid w:val="00AA6B6E"/>
    <w:rsid w:val="00AD05E2"/>
    <w:rsid w:val="00AE7F6B"/>
    <w:rsid w:val="00B23DEC"/>
    <w:rsid w:val="00B24B41"/>
    <w:rsid w:val="00B56242"/>
    <w:rsid w:val="00B63703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55E00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B2A65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A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2A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A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A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A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2A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2A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A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A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A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</izvorni_sadrzaj>
    <derivirana_varijabla naziv="DomainObject.Predmet.Broj_1">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St-429/2016</izvorni_sadrzaj>
    <derivirana_varijabla naziv="DomainObject.Predmet.OznakaBroj_1">St-429/2016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PAŠTI Co. j.d.o.o. za trgovinu i usluge</izvorni_sadrzaj>
    <derivirana_varijabla naziv="DomainObject.Predmet.ProtustrankaFormated_1">  PAŠTI Co. j.d.o.o. za trgovinu i usluge</derivirana_varijabla>
  </DomainObject.Predmet.ProtustrankaFormated>
  <DomainObject.Predmet.ProtustrankaFormatedOIB>
    <izvorni_sadrzaj>  PAŠTI Co. j.d.o.o. za trgovinu i usluge, OIB 90304358446</izvorni_sadrzaj>
    <derivirana_varijabla naziv="DomainObject.Predmet.ProtustrankaFormatedOIB_1">  PAŠTI Co. j.d.o.o. za trgovinu i usluge, OIB 90304358446</derivirana_varijabla>
  </DomainObject.Predmet.ProtustrankaFormatedOIB>
  <DomainObject.Predmet.ProtustrankaFormatedWithAdress>
    <izvorni_sadrzaj> PAŠTI Co. j.d.o.o. za trgovinu i usluge, Čonkin Čot 3, 31226 Dalj</izvorni_sadrzaj>
    <derivirana_varijabla naziv="DomainObject.Predmet.ProtustrankaFormatedWithAdress_1"> PAŠTI Co. j.d.o.o. za trgovinu i usluge, Čonkin Čot 3, 31226 Dalj</derivirana_varijabla>
  </DomainObject.Predmet.ProtustrankaFormatedWithAdress>
  <DomainObject.Predmet.ProtustrankaFormatedWithAdressOIB>
    <izvorni_sadrzaj> PAŠTI Co. j.d.o.o. za trgovinu i usluge, OIB 90304358446, Čonkin Čot 3, 31226 Dalj</izvorni_sadrzaj>
    <derivirana_varijabla naziv="DomainObject.Predmet.ProtustrankaFormatedWithAdressOIB_1"> PAŠTI Co. j.d.o.o. za trgovinu i usluge, OIB 90304358446, Čonkin Čot 3, 31226 Dalj</derivirana_varijabla>
  </DomainObject.Predmet.ProtustrankaFormatedWithAdressOIB>
  <DomainObject.Predmet.ProtustrankaWithAdress>
    <izvorni_sadrzaj>PAŠTI Co. j.d.o.o. za trgovinu i usluge Čonkin Čot 3, 31226 Dalj</izvorni_sadrzaj>
    <derivirana_varijabla naziv="DomainObject.Predmet.ProtustrankaWithAdress_1">PAŠTI Co. j.d.o.o. za trgovinu i usluge Čonkin Čot 3, 31226 Dalj</derivirana_varijabla>
  </DomainObject.Predmet.ProtustrankaWithAdress>
  <DomainObject.Predmet.ProtustrankaWithAdressOIB>
    <izvorni_sadrzaj>PAŠTI Co. j.d.o.o. za trgovinu i usluge, OIB 90304358446, Čonkin Čot 3, 31226 Dalj</izvorni_sadrzaj>
    <derivirana_varijabla naziv="DomainObject.Predmet.ProtustrankaWithAdressOIB_1">PAŠTI Co. j.d.o.o. za trgovinu i usluge, OIB 90304358446, Čonkin Čot 3, 31226 Dalj</derivirana_varijabla>
  </DomainObject.Predmet.ProtustrankaWithAdressOIB>
  <DomainObject.Predmet.ProtustrankaNazivFormated>
    <izvorni_sadrzaj>PAŠTI Co. j.d.o.o. za trgovinu i usluge</izvorni_sadrzaj>
    <derivirana_varijabla naziv="DomainObject.Predmet.ProtustrankaNazivFormated_1">PAŠTI Co. j.d.o.o. za trgovinu i usluge</derivirana_varijabla>
  </DomainObject.Predmet.ProtustrankaNazivFormated>
  <DomainObject.Predmet.ProtustrankaNazivFormatedOIB>
    <izvorni_sadrzaj>PAŠTI Co. j.d.o.o. za trgovinu i usluge, OIB 90304358446</izvorni_sadrzaj>
    <derivirana_varijabla naziv="DomainObject.Predmet.ProtustrankaNazivFormatedOIB_1">PAŠTI Co. j.d.o.o. za trgovinu i usluge, OIB 90304358446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PAŠTI Co. j.d.o.o. za trgovinu i usluge</item>
    </izvorni_sadrzaj>
    <derivirana_varijabla naziv="DomainObject.Predmet.ProtuStrankaListFormated_1">
      <item>PAŠTI Co. j.d.o.o. za trgovinu i usluge</item>
    </derivirana_varijabla>
  </DomainObject.Predmet.ProtuStrankaListFormated>
  <DomainObject.Predmet.ProtuStrankaListFormatedOIB>
    <izvorni_sadrzaj>
      <item>PAŠTI Co. j.d.o.o. za trgovinu i usluge, OIB 90304358446</item>
    </izvorni_sadrzaj>
    <derivirana_varijabla naziv="DomainObject.Predmet.ProtuStrankaListFormatedOIB_1">
      <item>PAŠTI Co. j.d.o.o. za trgovinu i usluge, OIB 90304358446</item>
    </derivirana_varijabla>
  </DomainObject.Predmet.ProtuStrankaListFormatedOIB>
  <DomainObject.Predmet.ProtuStrankaListFormatedWithAdress>
    <izvorni_sadrzaj>
      <item>PAŠTI Co. j.d.o.o. za trgovinu i usluge, Čonkin Čot 3, 31226 Dalj</item>
    </izvorni_sadrzaj>
    <derivirana_varijabla naziv="DomainObject.Predmet.ProtuStrankaListFormatedWithAdress_1">
      <item>PAŠTI Co. j.d.o.o. za trgovinu i usluge, Čonkin Čot 3, 31226 Dalj</item>
    </derivirana_varijabla>
  </DomainObject.Predmet.ProtuStrankaListFormatedWithAdress>
  <DomainObject.Predmet.ProtuStrankaListFormatedWithAdressOIB>
    <izvorni_sadrzaj>
      <item>PAŠTI Co. j.d.o.o. za trgovinu i usluge, OIB 90304358446, Čonkin Čot 3, 31226 Dalj</item>
    </izvorni_sadrzaj>
    <derivirana_varijabla naziv="DomainObject.Predmet.ProtuStrankaListFormatedWithAdressOIB_1">
      <item>PAŠTI Co. j.d.o.o. za trgovinu i usluge, OIB 90304358446, Čonkin Čot 3, 31226 Dalj</item>
    </derivirana_varijabla>
  </DomainObject.Predmet.ProtuStrankaListFormatedWithAdressOIB>
  <DomainObject.Predmet.ProtuStrankaListNazivFormated>
    <izvorni_sadrzaj>
      <item>PAŠTI Co. j.d.o.o. za trgovinu i usluge</item>
    </izvorni_sadrzaj>
    <derivirana_varijabla naziv="DomainObject.Predmet.ProtuStrankaListNazivFormated_1">
      <item>PAŠTI Co. j.d.o.o. za trgovinu i usluge</item>
    </derivirana_varijabla>
  </DomainObject.Predmet.ProtuStrankaListNazivFormated>
  <DomainObject.Predmet.ProtuStrankaListNazivFormatedOIB>
    <izvorni_sadrzaj>
      <item>PAŠTI Co. j.d.o.o. za trgovinu i usluge, OIB 90304358446</item>
    </izvorni_sadrzaj>
    <derivirana_varijabla naziv="DomainObject.Predmet.ProtuStrankaListNazivFormatedOIB_1">
      <item>PAŠTI Co. j.d.o.o. za trgovinu i usluge, OIB 90304358446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PAŠTI Co. j.d.o.o. za trgovinu i usluge</izvorni_sadrzaj>
    <derivirana_varijabla naziv="DomainObject.Predmet.ProtustrankaIDrugi_1">PAŠTI Co.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PAŠTI Co. j.d.o.o. za trgovinu i usluge, OIB 90304358446, Čonkin Čot 3, 31226 Dalj</izvorni_sadrzaj>
    <derivirana_varijabla naziv="DomainObject.Predmet.ProtustrankaIDrugiAdressOIB_1">PAŠTI Co. j.d.o.o. za trgovinu i usluge, OIB 90304358446, Čonkin Čot 3,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PAŠTI Co. j.d.o.o. za trgovinu i usluge</item>
    </izvorni_sadrzaj>
    <derivirana_varijabla naziv="DomainObject.Predmet.SudioniciListNaziv_1">
      <item>FINA RC OSIJEK</item>
      <item>PAŠTI Co. j.d.o.o. za trgovinu i usluge</item>
    </derivirana_varijabla>
  </DomainObject.Predmet.SudioniciListNaziv>
  <DomainObject.Predmet.SudioniciListAdressOIB>
    <izvorni_sadrzaj>
      <item>FINA RC OSIJEK, OIB 85821130368</item>
      <item>PAŠTI Co. j.d.o.o. za trgovinu i usluge, OIB 90304358446, Čonkin Čot 3,31226 Dalj</item>
    </izvorni_sadrzaj>
    <derivirana_varijabla naziv="DomainObject.Predmet.SudioniciListAdressOIB_1">
      <item>FINA RC OSIJEK, OIB 85821130368</item>
      <item>PAŠTI Co. j.d.o.o. za trgovinu i usluge, OIB 90304358446, Čonkin Čot 3,31226 Dalj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90304358446</item>
    </izvorni_sadrzaj>
    <derivirana_varijabla naziv="DomainObject.Predmet.SudioniciListNazivOIB_1">
      <item>, OIB 85821130368</item>
      <item>, OIB 90304358446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0969ED-415F-43D4-84D5-E1F0902F5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3272</properties:Characters>
  <properties:Lines>114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2016-11-21T13:07:00Z</cp:lastPrinted>
  <dcterms:modified xmlns:xsi="http://www.w3.org/2001/XMLSchema-instance" xsi:type="dcterms:W3CDTF">2016-11-21T13:08:00Z</dcterms:modified>
  <cp:revision>11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