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0545" w14:paraId="7610545" w:rsidRDefault="004E767B" w:rsidP="007B6B50" w:rsidR="007B6B50" w:rsidRPr="00CB0F4D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t xml:space="preserve">                     </w:t>
      </w:r>
      <w:r w:rsidR="007B6B50" w:rsidRPr="00CB0F4D"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CB0F4D">
        <w:tc>
          <w:tcPr>
            <w:tcW w:type="dxa" w:w="3060"/>
          </w:tcPr>
          <w:p w:rsidRDefault="00CB0F4D" w:rsidP="00CB0F4D" w:rsidR="00CB0F4D" w:rsidRPr="00CB0F4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CB0F4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</w:p>
    <w:p w:rsidRDefault="00CB0F4D" w:rsidP="007B6B50" w:rsidR="00CB0F4D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6E28" w:rsidP="00626E28" w:rsidR="00626E2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B15BD1" w:rsidRPr="00B15B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Zagreb, OIB: 18683136487, i prijedlogu predlagatelja IVICE ZELENIKE, Zagreb, Ilica 220, OIB: 05914880663, za otvaranje stečajnog postupka nad dužnikom PPT VELETRGOVINA d.o.o. Zagreb, Ilica 220, OIB: 00015641710, </w:t>
      </w:r>
      <w:r>
        <w:rPr>
          <w:rFonts w:cs="Times New Roman" w:hAnsi="Times New Roman" w:ascii="Times New Roman"/>
          <w:sz w:val="24"/>
          <w:szCs w:val="24"/>
        </w:rPr>
        <w:t>2. lipnja</w:t>
      </w:r>
      <w:r w:rsidRPr="00877831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6E28" w:rsidP="00626E28" w:rsidR="00CB0F4D" w:rsidRPr="00CB0F4D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</w:pPr>
      <w:r w:rsidRPr="00626E2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Nalaže se osobama ovlaštenim za zastupanje dužnika </w:t>
      </w:r>
      <w:r w:rsidR="00B15BD1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PPT VELETRGOVINA d.o.o. Zagreb, Ilica 220, OIB: 00015641710</w:t>
      </w:r>
      <w:r w:rsidR="00B15BD1">
        <w:rPr>
          <w:rFonts w:cs="Times New Roman" w:hAnsi="Times New Roman" w:ascii="Times New Roman"/>
          <w:sz w:val="24"/>
          <w:szCs w:val="24"/>
        </w:rPr>
        <w:t xml:space="preserve">, </w:t>
      </w:r>
      <w:r w:rsidR="00B15BD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5BD1">
        <w:rPr>
          <w:rFonts w:cs="Times New Roman" w:eastAsia="Times New Roman" w:hAnsi="Times New Roman" w:ascii="Times New Roman"/>
          <w:sz w:val="24"/>
          <w:szCs w:val="24"/>
          <w:lang w:eastAsia="hr-HR"/>
        </w:rPr>
        <w:t>Tomislavu Brkiću, Zagreb, Maretićeva 6, OIB: 49490269345, Mladenu Zonjiću, Zagreb, Siget 21f, OIB: 16318952742, Ivici Zelenika, Zagreb, Ilica 220, OIB: 05914880663, Josipu Zelenika, Ilica 220, OIB: 06874605827,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</w:t>
      </w:r>
      <w:r w:rsidR="00B15B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solidarno 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roku od 8 dana od dana primitka ovog rješenja plati iznos predujma od 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</w:t>
      </w:r>
      <w:r w:rsidR="003F6FB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0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.000,00 kuna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stečajnoga postupka, i to na račun Trgovačkog suda u Zagrebu otvorenog kod Hrvatske poštanske banke d.d. Zagreb, broj </w:t>
      </w:r>
      <w:r w:rsidR="00CB0F4D" w:rsidRPr="00CB0F4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HR9223900011300000460 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 w:rsidR="00B15BD1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3288</w:t>
      </w:r>
      <w:r w:rsidR="00CB0F4D"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16</w:t>
      </w:r>
      <w:r w:rsidR="003F6FB1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.</w:t>
      </w:r>
    </w:p>
    <w:p w:rsidRDefault="00CB0F4D" w:rsidP="00CB0F4D" w:rsidR="00CB0F4D" w:rsidRPr="00CB0F4D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626E2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uplat</w:t>
      </w:r>
      <w:r w:rsidR="00626E2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pristojben</w:t>
      </w:r>
      <w:r w:rsidR="00626E28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626E28"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CB0F4D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Nalaže se Financijskog agenciji da novčani iznos iz točke I.) izreke ovog rješenja prenese s računa pristojben</w:t>
      </w:r>
      <w:r w:rsidR="00626E28">
        <w:rPr>
          <w:rFonts w:cs="Times New Roman" w:eastAsia="Times New Roman" w:hAnsi="Times New Roman" w:ascii="Times New Roman"/>
          <w:sz w:val="24"/>
          <w:szCs w:val="20"/>
          <w:lang w:eastAsia="hr-HR"/>
        </w:rPr>
        <w:t>ih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obveznika i oročenih novčanih sredstava pristojbe</w:t>
      </w:r>
      <w:r w:rsidR="00626E28">
        <w:rPr>
          <w:rFonts w:cs="Times New Roman" w:eastAsia="Times New Roman" w:hAnsi="Times New Roman" w:ascii="Times New Roman"/>
          <w:sz w:val="24"/>
          <w:szCs w:val="20"/>
          <w:lang w:eastAsia="hr-HR"/>
        </w:rPr>
        <w:t>nih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obveznika na račun 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Trgovačkog suda u Zagrebu otvorenog kod Hrvatske poštanske banke d.d. Zagreb, broj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HR9223900011300000460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 w:rsidR="00B15BD1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3288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16</w:t>
      </w:r>
      <w:r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.</w:t>
      </w:r>
    </w:p>
    <w:p w:rsidRDefault="003F6FB1" w:rsidP="00CB0F4D" w:rsidR="003F6FB1">
      <w:pPr>
        <w:pStyle w:val="Odlomakpopisa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15BD1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Ob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razloženje</w:t>
      </w: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B15BD1" w:rsidR="00B15BD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B15BD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otvaranja stečajnog postupka nad gore navedenim dužnikom je Financijska agencija, RC Zagreb, Podružnica Zagreb, Zagreb, Trg svibanjskih žrtva 1995. 1 (u daljnjem tekstu FINA), po čijem je prijedlogu objavljen oglas kojim su pozvani vjerovnici u skraćenom stečajnom postupku predložiti otvaranje stečajnog postupka, dok je dužnik po</w:t>
      </w:r>
      <w:r w:rsidR="00B15BD1">
        <w:rPr>
          <w:rFonts w:cs="Times New Roman" w:eastAsia="Times New Roman" w:hAnsi="Times New Roman" w:ascii="Times New Roman"/>
          <w:sz w:val="24"/>
          <w:szCs w:val="24"/>
          <w:lang w:eastAsia="hr-HR"/>
        </w:rPr>
        <w:t>zvan na dostavu popisa imovine. Po tom pozivu vjerovnici Ministarstvo financija, Porezna uprava, Područni ured Zagreb, i Ivica Zelenika, Zagreb, Ilica 220, podnijeli su prijedlog za otvaranje stečajnog postupka nad dužnikom.</w:t>
      </w: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B15BD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 </w:t>
      </w:r>
      <w:r w:rsidR="00B15B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Ivica Zelenika kao radnik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 u smislu čl. 114. st. 3. 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B15BD1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3F6FB1" w:rsidP="00CB0F4D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F6FB1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CB0F4D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izreci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F6FB1" w:rsidP="00CB0F4D" w:rsidR="003F6FB1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3F6FB1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15BD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626E28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E767B" w:rsidP="00CB0F4D" w:rsidR="004E767B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  <w:t>Uputa o pravnom lijeku: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CB0F4D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</w:p>
    <w:p w:rsidRDefault="004E767B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</w:t>
      </w:r>
    </w:p>
    <w:p w:rsidRDefault="004E767B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Za točnost otpravka – ovlašten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službenik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: 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4E76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Draženka Prpić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sectPr w:rsidR="00CB0F4D" w:rsidRPr="00CB0F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268" w:rsidP="007B6B50" w:rsidR="00C55268">
      <w:pPr>
        <w:spacing w:lineRule="auto" w:line="240" w:after="0"/>
      </w:pPr>
      <w:r>
        <w:separator/>
      </w:r>
    </w:p>
  </w:endnote>
  <w:endnote w:id="0" w:type="continuationSeparator">
    <w:p w:rsidRDefault="00C55268" w:rsidP="007B6B50" w:rsidR="00C552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268" w:rsidP="007B6B50" w:rsidR="00C55268">
      <w:pPr>
        <w:spacing w:lineRule="auto" w:line="240" w:after="0"/>
      </w:pPr>
      <w:r>
        <w:separator/>
      </w:r>
    </w:p>
  </w:footnote>
  <w:footnote w:id="0" w:type="continuationSeparator">
    <w:p w:rsidRDefault="00C55268" w:rsidP="007B6B50" w:rsidR="00C552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661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B15BD1">
      <w:t>3288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755F0"/>
    <w:rsid w:val="00266702"/>
    <w:rsid w:val="00302E3C"/>
    <w:rsid w:val="00382C2E"/>
    <w:rsid w:val="003A7FC7"/>
    <w:rsid w:val="003D4661"/>
    <w:rsid w:val="003F6FB1"/>
    <w:rsid w:val="004E767B"/>
    <w:rsid w:val="00626E28"/>
    <w:rsid w:val="006B6031"/>
    <w:rsid w:val="007B6B50"/>
    <w:rsid w:val="00B15BD1"/>
    <w:rsid w:val="00C55268"/>
    <w:rsid w:val="00CB0F4D"/>
    <w:rsid w:val="00F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661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4661"/>
    <w:rPr>
      <w:rFonts w:cs="Times New Roman" w:eastAsia="Times New Roman" w:hAnsi="Times New Roman" w:ascii="Times New Roman"/>
      <w:noProof/>
      <w:color w:val="00000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4661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4661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661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4661"/>
    <w:rPr>
      <w:rFonts w:ascii="Times New Roman" w:cs="Times New Roman" w:eastAsia="Times New Roman" w:hAnsi="Times New Roman"/>
      <w:noProof/>
      <w:color w:val="00000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4661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4661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10.000,00 kn</izvorni_sadrzaj>
    <derivirana_varijabla naziv="DomainObject.Primjedba_1">predujam u iznosu od 10.000,00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3288</izvorni_sadrzaj>
    <derivirana_varijabla naziv="DomainObject.Predmet.Broj_1">3288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St-3288/2016</izvorni_sadrzaj>
    <derivirana_varijabla naziv="DomainObject.Predmet.OznakaBroj_1">St-3288/2016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PPT VELETRGOVINA d.o.o.</izvorni_sadrzaj>
    <derivirana_varijabla naziv="DomainObject.Predmet.ProtustrankaFormated_1">  PPT VELETRGOVINA d.o.o.</derivirana_varijabla>
  </DomainObject.Predmet.ProtustrankaFormated>
  <DomainObject.Predmet.ProtustrankaFormatedOIB>
    <izvorni_sadrzaj>  PPT VELETRGOVINA d.o.o., OIB 00015641710</izvorni_sadrzaj>
    <derivirana_varijabla naziv="DomainObject.Predmet.ProtustrankaFormatedOIB_1">  PPT VELETRGOVINA d.o.o., OIB 00015641710</derivirana_varijabla>
  </DomainObject.Predmet.ProtustrankaFormatedOIB>
  <DomainObject.Predmet.ProtustrankaFormatedWithAdress>
    <izvorni_sadrzaj> PPT VELETRGOVINA d.o.o., Ilica 220, 10000 Zagreb</izvorni_sadrzaj>
    <derivirana_varijabla naziv="DomainObject.Predmet.ProtustrankaFormatedWithAdress_1"> PPT VELETRGOVINA d.o.o., Ilica 220, 10000 Zagreb</derivirana_varijabla>
  </DomainObject.Predmet.ProtustrankaFormatedWithAdress>
  <DomainObject.Predmet.ProtustrankaFormatedWithAdressOIB>
    <izvorni_sadrzaj> PPT VELETRGOVINA d.o.o., OIB 00015641710, Ilica 220, 10000 Zagreb</izvorni_sadrzaj>
    <derivirana_varijabla naziv="DomainObject.Predmet.ProtustrankaFormatedWithAdressOIB_1"> PPT VELETRGOVINA d.o.o., OIB 00015641710, Ilica 220, 10000 Zagreb</derivirana_varijabla>
  </DomainObject.Predmet.ProtustrankaFormatedWithAdressOIB>
  <DomainObject.Predmet.ProtustrankaWithAdress>
    <izvorni_sadrzaj>PPT VELETRGOVINA d.o.o. Ilica 220, 10000 Zagreb</izvorni_sadrzaj>
    <derivirana_varijabla naziv="DomainObject.Predmet.ProtustrankaWithAdress_1">PPT VELETRGOVINA d.o.o. Ilica 220, 10000 Zagreb</derivirana_varijabla>
  </DomainObject.Predmet.ProtustrankaWithAdress>
  <DomainObject.Predmet.ProtustrankaWithAdressOIB>
    <izvorni_sadrzaj>PPT VELETRGOVINA d.o.o., OIB 00015641710, Ilica 220, 10000 Zagreb</izvorni_sadrzaj>
    <derivirana_varijabla naziv="DomainObject.Predmet.ProtustrankaWithAdressOIB_1">PPT VELETRGOVINA d.o.o., OIB 00015641710, Ilica 220, 10000 Zagreb</derivirana_varijabla>
  </DomainObject.Predmet.ProtustrankaWithAdressOIB>
  <DomainObject.Predmet.ProtustrankaNazivFormated>
    <izvorni_sadrzaj>PPT VELETRGOVINA d.o.o.</izvorni_sadrzaj>
    <derivirana_varijabla naziv="DomainObject.Predmet.ProtustrankaNazivFormated_1">PPT VELETRGOVINA d.o.o.</derivirana_varijabla>
  </DomainObject.Predmet.ProtustrankaNazivFormated>
  <DomainObject.Predmet.ProtustrankaNazivFormatedOIB>
    <izvorni_sadrzaj>PPT VELETRGOVINA d.o.o., OIB 00015641710</izvorni_sadrzaj>
    <derivirana_varijabla naziv="DomainObject.Predmet.ProtustrankaNazivFormatedOIB_1">PPT VELETRGOVINA d.o.o., OIB 00015641710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Ivica Zelenika</izvorni_sadrzaj>
    <derivirana_varijabla naziv="DomainObject.Predmet.StrankaFormated_1">  RH Ministarstvo financija, Porezna uprava, područni ured Zagreb zastupanog po punomoćniku Županijsko državno odvjetništvo u Zagrebu; Ivica Zelenika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Ivica Zelenika, OIB 05914880663</izvorni_sadrzaj>
    <derivirana_varijabla naziv="DomainObject.Predmet.StrankaFormatedOIB_1">  RH Ministarstvo financija, Porezna uprava, područni ured Zagreb, OIB 18683136487 zastupanog po punomoćniku Županijsko državno odvjetništvo u Zagrebu; Ivica Zelenika, OIB 05914880663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Ivica Zelenika, Ilica 220, 10000 Zagreb</izvorni_sadrzaj>
    <derivirana_varijabla naziv="DomainObject.Predmet.StrankaFormatedWithAdress_1"> RH Ministarstvo financija, Porezna uprava, područni ured Zagreb, Savska cesta 41, 10000 Zagreb zastupanog po punomoćniku Županijsko državno odvjetništvo u Zagrebu; Ivica Zelenika, Ilica 220, 10000 Zagreb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Ivica Zelenika, OIB 05914880663, Ilica 220, 10000 Zagreb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Ivica Zelenika, OIB 05914880663, Ilica 220, 10000 Zagreb</derivirana_varijabla>
  </DomainObject.Predmet.StrankaFormatedWithAdressOIB>
  <DomainObject.Predmet.StrankaWithAdress>
    <izvorni_sadrzaj>RH Ministarstvo financija, Porezna uprava, područni ured Zagreb Savska cesta 41,10000 Zagreb,Ivica Zelenika Ilica 220,10000 Zagreb</izvorni_sadrzaj>
    <derivirana_varijabla naziv="DomainObject.Predmet.StrankaWithAdress_1">RH Ministarstvo financija, Porezna uprava, područni ured Zagreb Savska cesta 41,10000 Zagreb,Ivica Zelenika Ilica 220,10000 Zagreb</derivirana_varijabla>
  </DomainObject.Predmet.StrankaWithAdress>
  <DomainObject.Predmet.StrankaWithAdressOIB>
    <izvorni_sadrzaj>RH Ministarstvo financija, Porezna uprava, područni ured Zagreb, OIB 18683136487, Savska cesta 41,10000 Zagreb,Ivica Zelenika, OIB 05914880663, Ilica 220,10000 Zagreb</izvorni_sadrzaj>
    <derivirana_varijabla naziv="DomainObject.Predmet.StrankaWithAdressOIB_1">RH Ministarstvo financija, Porezna uprava, područni ured Zagreb, OIB 18683136487, Savska cesta 41,10000 Zagreb,Ivica Zelenika, OIB 05914880663, Ilica 220,10000 Zagreb</derivirana_varijabla>
  </DomainObject.Predmet.StrankaWithAdressOIB>
  <DomainObject.Predmet.StrankaNazivFormated>
    <izvorni_sadrzaj>RH Ministarstvo financija, Porezna uprava, područni ured Zagreb,Ivica Zelenika</izvorni_sadrzaj>
    <derivirana_varijabla naziv="DomainObject.Predmet.StrankaNazivFormated_1">RH Ministarstvo financija, Porezna uprava, područni ured Zagreb,Ivica Zelenika</derivirana_varijabla>
  </DomainObject.Predmet.StrankaNazivFormated>
  <DomainObject.Predmet.StrankaNazivFormatedOIB>
    <izvorni_sadrzaj>RH Ministarstvo financija, Porezna uprava, područni ured Zagreb, OIB 18683136487,Ivica Zelenika, OIB 05914880663</izvorni_sadrzaj>
    <derivirana_varijabla naziv="DomainObject.Predmet.StrankaNazivFormatedOIB_1">RH Ministarstvo financija, Porezna uprava, područni ured Zagreb, OIB 18683136487,Ivica Zelenika, OIB 05914880663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Ivica Zelenika</item>
    </izvorni_sadrzaj>
    <derivirana_varijabla naziv="DomainObject.Predmet.StrankaListFormated_1">
      <item>RH Ministarstvo financija, Porezna uprava, područni ured Zagreb zastupanog po punomoćniku Županijsko državno odvjetništvo u Zagrebu</item>
      <item>Ivica Zelenika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Ivica Zelenika, OIB 05914880663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Ivica Zelenika, OIB 05914880663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Ivica Zelenika, Ilica 220, 10000 Zagreb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Ivica Zelenika, Ilica 220, 10000 Zagreb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Ivica Zelenika, OIB 05914880663, Ilica 220, 10000 Zagreb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Ivica Zelenika, OIB 05914880663, Ilica 220, 10000 Zagreb</item>
    </derivirana_varijabla>
  </DomainObject.Predmet.StrankaListFormatedWithAdressOIB>
  <DomainObject.Predmet.StrankaListNazivFormated>
    <izvorni_sadrzaj>
      <item>RH Ministarstvo financija, Porezna uprava, područni ured Zagreb</item>
      <item>Ivica Zelenika</item>
    </izvorni_sadrzaj>
    <derivirana_varijabla naziv="DomainObject.Predmet.StrankaListNazivFormated_1">
      <item>RH Ministarstvo financija, Porezna uprava, područni ured Zagreb</item>
      <item>Ivica Zelenika</item>
    </derivirana_varijabla>
  </DomainObject.Predmet.StrankaListNazivFormated>
  <DomainObject.Predmet.StrankaListNazivFormatedOIB>
    <izvorni_sadrzaj>
      <item>RH Ministarstvo financija, Porezna uprava, područni ured Zagreb, OIB 18683136487</item>
      <item>Ivica Zelenika, OIB 05914880663</item>
    </izvorni_sadrzaj>
    <derivirana_varijabla naziv="DomainObject.Predmet.StrankaListNazivFormatedOIB_1">
      <item>RH Ministarstvo financija, Porezna uprava, područni ured Zagreb, OIB 18683136487</item>
      <item>Ivica Zelenika, OIB 05914880663</item>
    </derivirana_varijabla>
  </DomainObject.Predmet.StrankaListNazivFormatedOIB>
  <DomainObject.Predmet.ProtuStrankaListFormated>
    <izvorni_sadrzaj>
      <item>PPT VELETRGOVINA d.o.o.</item>
    </izvorni_sadrzaj>
    <derivirana_varijabla naziv="DomainObject.Predmet.ProtuStrankaListFormated_1">
      <item>PPT VELETRGOVINA d.o.o.</item>
    </derivirana_varijabla>
  </DomainObject.Predmet.ProtuStrankaListFormated>
  <DomainObject.Predmet.ProtuStrankaListFormatedOIB>
    <izvorni_sadrzaj>
      <item>PPT VELETRGOVINA d.o.o., OIB 00015641710</item>
    </izvorni_sadrzaj>
    <derivirana_varijabla naziv="DomainObject.Predmet.ProtuStrankaListFormatedOIB_1">
      <item>PPT VELETRGOVINA d.o.o., OIB 00015641710</item>
    </derivirana_varijabla>
  </DomainObject.Predmet.ProtuStrankaListFormatedOIB>
  <DomainObject.Predmet.ProtuStrankaListFormatedWithAdress>
    <izvorni_sadrzaj>
      <item>PPT VELETRGOVINA d.o.o., Ilica 220, 10000 Zagreb</item>
    </izvorni_sadrzaj>
    <derivirana_varijabla naziv="DomainObject.Predmet.ProtuStrankaListFormatedWithAdress_1">
      <item>PPT VELETRGOVINA d.o.o., Ilica 220, 10000 Zagreb</item>
    </derivirana_varijabla>
  </DomainObject.Predmet.ProtuStrankaListFormatedWithAdress>
  <DomainObject.Predmet.ProtuStrankaListFormatedWithAdressOIB>
    <izvorni_sadrzaj>
      <item>PPT VELETRGOVINA d.o.o., OIB 00015641710, Ilica 220, 10000 Zagreb</item>
    </izvorni_sadrzaj>
    <derivirana_varijabla naziv="DomainObject.Predmet.ProtuStrankaListFormatedWithAdressOIB_1">
      <item>PPT VELETRGOVINA d.o.o., OIB 00015641710, Ilica 220, 10000 Zagreb</item>
    </derivirana_varijabla>
  </DomainObject.Predmet.ProtuStrankaListFormatedWithAdressOIB>
  <DomainObject.Predmet.ProtuStrankaListNazivFormated>
    <izvorni_sadrzaj>
      <item>PPT VELETRGOVINA d.o.o.</item>
    </izvorni_sadrzaj>
    <derivirana_varijabla naziv="DomainObject.Predmet.ProtuStrankaListNazivFormated_1">
      <item>PPT VELETRGOVINA d.o.o.</item>
    </derivirana_varijabla>
  </DomainObject.Predmet.ProtuStrankaListNazivFormated>
  <DomainObject.Predmet.ProtuStrankaListNazivFormatedOIB>
    <izvorni_sadrzaj>
      <item>PPT VELETRGOVINA d.o.o., OIB 00015641710</item>
    </izvorni_sadrzaj>
    <derivirana_varijabla naziv="DomainObject.Predmet.ProtuStrankaListNazivFormatedOIB_1">
      <item>PPT VELETRGOVINA d.o.o., OIB 00015641710</item>
    </derivirana_varijabla>
  </DomainObject.Predmet.ProtuStrankaListNazivFormatedOIB>
  <DomainObject.Predmet.OstaliListFormated>
    <izvorni_sadrzaj>
      <item>Tomislav Brkić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Tomislav Brkić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Tomislav Brkić, OIB 49490269345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Tomislav Brkić, OIB 49490269345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Tomislav Brkić, Kostanjek 404,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Tomislav Brkić, Kostanjek 404,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Tomislav Brkić, OIB 49490269345, Kostanjek 404,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Tomislav Brkić, OIB 49490269345, Kostanjek 404,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Tomislav Brkić</item>
      <item>Županijsko državno odvjetništvo u Zagrebu</item>
    </izvorni_sadrzaj>
    <derivirana_varijabla naziv="DomainObject.Predmet.OstaliListNazivFormated_1">
      <item>Tomislav Brkić</item>
      <item>Županijsko državno odvjetništvo u Zagrebu</item>
    </derivirana_varijabla>
  </DomainObject.Predmet.OstaliListNazivFormated>
  <DomainObject.Predmet.OstaliListNazivFormatedOIB>
    <izvorni_sadrzaj>
      <item>Tomislav Brkić, OIB 49490269345</item>
      <item>Županijsko državno odvjetništvo u Zagrebu</item>
    </izvorni_sadrzaj>
    <derivirana_varijabla naziv="DomainObject.Predmet.OstaliListNazivFormatedOIB_1">
      <item>Tomislav Brkić, OIB 49490269345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PPT VELETRGOVINA d.o.o.</izvorni_sadrzaj>
    <derivirana_varijabla naziv="DomainObject.Predmet.ProtustrankaIDrugi_1">PPT VELETRGOVINA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PPT VELETRGOVINA d.o.o., OIB 00015641710, Ilica 220, 10000 Zagreb</izvorni_sadrzaj>
    <derivirana_varijabla naziv="DomainObject.Predmet.ProtustrankaIDrugiAdressOIB_1">PPT VELETRGOVINA d.o.o., OIB 00015641710,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PPT VELETRGOVINA d.o.o.</item>
      <item>Tomislav Brkić</item>
      <item>RH Ministarstvo financija, Porezna uprava, područni ured Zagreb</item>
      <item>Županijsko državno odvjetništvo u Zagrebu</item>
      <item>Ivica Zelenika</item>
    </izvorni_sadrzaj>
    <derivirana_varijabla naziv="DomainObject.Predmet.SudioniciListNaziv_1">
      <item>PPT VELETRGOVINA d.o.o.</item>
      <item>Tomislav Brkić</item>
      <item>RH Ministarstvo financija, Porezna uprava, područni ured Zagreb</item>
      <item>Županijsko državno odvjetništvo u Zagrebu</item>
      <item>Ivica Zelenika</item>
    </derivirana_varijabla>
  </DomainObject.Predmet.SudioniciListNaziv>
  <DomainObject.Predmet.SudioniciListAdressOIB>
    <izvorni_sadrzaj>
      <item>PPT VELETRGOVINA d.o.o., OIB 00015641710, Ilica 220,10000 Zagreb</item>
      <item>Tomislav Brkić, OIB 49490269345, Kostanjek 404,10000 Zagreb</item>
      <item>RH Ministarstvo financija, Porezna uprava, područni ured Zagreb, OIB 18683136487, Savska cesta 41,10000 Zagreb</item>
      <item>Županijsko državno odvjetništvo u Zagrebu, Savska cesta 41,10000 Zagreb</item>
      <item>Ivica Zelenika, OIB 05914880663, Ilica 220,10000 Zagreb</item>
    </izvorni_sadrzaj>
    <derivirana_varijabla naziv="DomainObject.Predmet.SudioniciListAdressOIB_1">
      <item>PPT VELETRGOVINA d.o.o., OIB 00015641710, Ilica 220,10000 Zagreb</item>
      <item>Tomislav Brkić, OIB 49490269345, Kostanjek 404,10000 Zagreb</item>
      <item>RH Ministarstvo financija, Porezna uprava, područni ured Zagreb, OIB 18683136487, Savska cesta 41,10000 Zagreb</item>
      <item>Županijsko državno odvjetništvo u Zagrebu, Savska cesta 41,10000 Zagreb</item>
      <item>Ivica Zelenika, OIB 05914880663, Ilica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00015641710</item>
      <item>, OIB 49490269345</item>
      <item>, OIB 18683136487</item>
      <item>, OIB null</item>
      <item>, OIB 05914880663</item>
    </izvorni_sadrzaj>
    <derivirana_varijabla naziv="DomainObject.Predmet.SudioniciListNazivOIB_1">
      <item>, OIB 00015641710</item>
      <item>, OIB 49490269345</item>
      <item>, OIB 18683136487</item>
      <item>, OIB null</item>
      <item>, OIB 05914880663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3442</properties:Characters>
  <properties:Lines>86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2016-06-09T12:00:00Z</dcterms:created>
  <dc:creator>Draženka Prpić</dc:creator>
  <cp:lastModifiedBy>Draženka Prpić</cp:lastModifiedBy>
  <cp:lastPrinted>2016-06-09T12:00:00Z</cp:lastPrinted>
  <dcterms:modified xmlns:xsi="http://www.w3.org/2001/XMLSchema-instance" xsi:type="dcterms:W3CDTF">2016-06-09T12:02:00Z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