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e0c4" w14:paraId="d0ae0c4" w:rsidRDefault="00867873" w:rsidR="00867873">
      <w:pPr>
        <w15:collapsed w:val="false"/>
        <w:rPr>
          <w:b/>
        </w:rPr>
      </w:pPr>
      <w:bookmarkStart w:name="_GoBack" w:id="0"/>
      <w:bookmarkEnd w:id="0"/>
      <w:r>
        <w:t xml:space="preserve">                                                                         </w:t>
      </w:r>
      <w:r w:rsidR="003121AB">
        <w:t xml:space="preserve">    </w:t>
      </w:r>
      <w:r>
        <w:t xml:space="preserve">   </w:t>
      </w:r>
      <w:r w:rsidRPr="00867873">
        <w:rPr>
          <w:b/>
        </w:rPr>
        <w:t>Obrazac 20.</w:t>
      </w:r>
    </w:p>
    <w:p w:rsidRDefault="003121AB" w:rsidR="003121AB" w:rsidRPr="003121AB">
      <w:pPr>
        <w:rPr>
          <w:b/>
        </w:rPr>
      </w:pPr>
    </w:p>
    <w:p w:rsidRDefault="00867873" w:rsidR="00867873">
      <w:r w:rsidRPr="00867873">
        <w:t>Nadležni trgovački sud: Trgovački sud u Zagrebu</w:t>
      </w:r>
    </w:p>
    <w:p w:rsidRDefault="00867873" w:rsidR="00867873">
      <w:r>
        <w:t>Poslovni broj spisa: 20  St-1222/12</w:t>
      </w:r>
    </w:p>
    <w:p w:rsidRDefault="00867873" w:rsidR="00867873">
      <w:r>
        <w:t>Dužnik: FIL.B.IS d.o.o. u stečaju, Zagreb,Šrapčeva 5, OIB: 83533463188</w:t>
      </w:r>
    </w:p>
    <w:p w:rsidRDefault="00867873" w:rsidR="00867873"/>
    <w:p w:rsidRDefault="003121AB" w:rsidR="00867873" w:rsidRPr="003121AB">
      <w:pPr>
        <w:rPr>
          <w:b/>
        </w:rPr>
      </w:pPr>
      <w:r>
        <w:t xml:space="preserve">                         </w:t>
      </w:r>
      <w:r w:rsidRPr="003121AB">
        <w:rPr>
          <w:b/>
        </w:rPr>
        <w:t>IZVJEŠĆE STEČAJNOG UPRAVITELJA O TIJEKU STEČAJNOG POSTUPKA I</w:t>
      </w:r>
    </w:p>
    <w:p w:rsidRDefault="003121AB" w:rsidR="003121AB">
      <w:pPr>
        <w:rPr>
          <w:b/>
        </w:rPr>
      </w:pPr>
      <w:r w:rsidRPr="003121AB">
        <w:rPr>
          <w:b/>
        </w:rPr>
        <w:t xml:space="preserve">                        STANJU STEČAJNE MASE </w:t>
      </w:r>
      <w:r w:rsidR="00795694">
        <w:rPr>
          <w:b/>
        </w:rPr>
        <w:t>U RAZDOBLJU OD 20.11.2017. DO 30</w:t>
      </w:r>
      <w:r w:rsidRPr="003121AB">
        <w:rPr>
          <w:b/>
        </w:rPr>
        <w:t>.03.2018.</w:t>
      </w:r>
    </w:p>
    <w:p w:rsidRDefault="003121AB" w:rsidR="003121AB">
      <w:pPr>
        <w:rPr>
          <w:b/>
        </w:rPr>
      </w:pPr>
    </w:p>
    <w:p w:rsidRDefault="003121AB" w:rsidP="008713E1" w:rsidR="003121AB">
      <w:pPr>
        <w:jc w:val="both"/>
      </w:pPr>
      <w:r w:rsidRPr="003121AB">
        <w:t xml:space="preserve">          Nastavno</w:t>
      </w:r>
      <w:r>
        <w:t xml:space="preserve"> na izvješće</w:t>
      </w:r>
      <w:r w:rsidR="00BB0784">
        <w:t xml:space="preserve"> stečajnog upravitelja o tijeku stečajnog postupka i stanju stečajne mase FIL.B.IS. d.o.o. u stečaju za razdoblje od</w:t>
      </w:r>
      <w:r w:rsidR="009D225A">
        <w:t xml:space="preserve"> 20.08.2017. do</w:t>
      </w:r>
      <w:r w:rsidR="00BB0784">
        <w:t xml:space="preserve"> 20.11.2017. </w:t>
      </w:r>
      <w:r>
        <w:t xml:space="preserve"> koje</w:t>
      </w:r>
      <w:r w:rsidR="009D225A">
        <w:t>g sam dostavio 25.01.2018.,</w:t>
      </w:r>
      <w:r w:rsidR="00BB0784">
        <w:t xml:space="preserve"> dostavljam Vam </w:t>
      </w:r>
      <w:r w:rsidR="00200BB8">
        <w:t>izvješće stečajnog upravitelja o tijeku stečajnog postupka i stanju stečajne mase FIL.B.IS. d.o.o. u stečaju za razd</w:t>
      </w:r>
      <w:r w:rsidR="00BF51D2">
        <w:t>oblje od 20.11.2017. do 28</w:t>
      </w:r>
      <w:r w:rsidR="00200BB8">
        <w:t>.03.2018.</w:t>
      </w:r>
      <w:r w:rsidR="00BB0784">
        <w:t xml:space="preserve"> </w:t>
      </w:r>
      <w:r>
        <w:t xml:space="preserve"> </w:t>
      </w:r>
    </w:p>
    <w:p w:rsidRDefault="009D225A" w:rsidP="008713E1" w:rsidR="00354C93">
      <w:pPr>
        <w:jc w:val="both"/>
      </w:pPr>
      <w:r>
        <w:t xml:space="preserve">          U</w:t>
      </w:r>
      <w:r w:rsidR="00881B1C">
        <w:t xml:space="preserve"> istom</w:t>
      </w:r>
      <w:r>
        <w:t xml:space="preserve"> </w:t>
      </w:r>
      <w:r w:rsidR="00881B1C">
        <w:t>razdoblju pristiglo je 01.03.2018. godine RJEŠENJE</w:t>
      </w:r>
      <w:r w:rsidR="00EE42C1">
        <w:t xml:space="preserve"> od</w:t>
      </w:r>
      <w:r w:rsidR="00881B1C">
        <w:t xml:space="preserve"> </w:t>
      </w:r>
      <w:r w:rsidR="00EE42C1">
        <w:t>Upravnog odjela za komunalne poslove, prostorno uređenje i g</w:t>
      </w:r>
      <w:r w:rsidR="0011111D">
        <w:t>raditeljstvo Grada Virovitica, prma</w:t>
      </w:r>
      <w:r w:rsidR="00EE42C1">
        <w:t xml:space="preserve"> kojem</w:t>
      </w:r>
      <w:r w:rsidR="0011111D">
        <w:t>u</w:t>
      </w:r>
      <w:r w:rsidR="00EE42C1">
        <w:t xml:space="preserve"> temeljem</w:t>
      </w:r>
      <w:r w:rsidR="00881B1C">
        <w:t xml:space="preserve"> </w:t>
      </w:r>
      <w:r w:rsidR="00EE42C1">
        <w:t xml:space="preserve">članka 25. Stavka 3. Zakona o postupanju sa nezakonito izgrađenim zgradama i članka 2. </w:t>
      </w:r>
      <w:r w:rsidR="006D294A">
        <w:t>i</w:t>
      </w:r>
      <w:r w:rsidR="00EE42C1">
        <w:t xml:space="preserve"> 8</w:t>
      </w:r>
      <w:r w:rsidR="006D294A">
        <w:t>. Uredbe o naknadi za zadržavanje nezakonito izgrađene</w:t>
      </w:r>
      <w:r w:rsidR="00BF51D2">
        <w:t xml:space="preserve"> poslovne zgrade,</w:t>
      </w:r>
      <w:r w:rsidR="00C70661">
        <w:t xml:space="preserve"> od</w:t>
      </w:r>
      <w:r w:rsidR="0011111D">
        <w:t xml:space="preserve"> </w:t>
      </w:r>
      <w:r w:rsidR="006D294A">
        <w:t xml:space="preserve"> FIL.B.</w:t>
      </w:r>
      <w:r w:rsidR="00C70661">
        <w:t>IS. d.o.o. u stečaju traže da plati</w:t>
      </w:r>
      <w:r w:rsidR="006D294A">
        <w:t xml:space="preserve"> naknadu</w:t>
      </w:r>
      <w:r w:rsidR="00847FBF">
        <w:t xml:space="preserve"> u iznosu od 2.386,00 kn</w:t>
      </w:r>
      <w:r w:rsidR="006D294A">
        <w:t xml:space="preserve"> za zadržavan</w:t>
      </w:r>
      <w:r w:rsidR="0011111D">
        <w:t>je nezakonito izgrađene zgrade</w:t>
      </w:r>
      <w:r w:rsidR="00AA05A5">
        <w:t xml:space="preserve"> poslovne</w:t>
      </w:r>
      <w:r w:rsidR="00847FBF">
        <w:t xml:space="preserve"> namjene i obujma</w:t>
      </w:r>
      <w:r w:rsidR="00AA05A5">
        <w:t xml:space="preserve"> dogradnje 418,60 m3 u Koriji, Nazorova cesta 1A, izgrađene na k.č.br. 4032/1 k.o.</w:t>
      </w:r>
      <w:r w:rsidR="00BD5B6E">
        <w:t xml:space="preserve"> Brekinja,</w:t>
      </w:r>
      <w:r w:rsidR="00AA05A5">
        <w:t xml:space="preserve"> Virovitica.</w:t>
      </w:r>
      <w:r w:rsidR="00847FBF">
        <w:t xml:space="preserve"> </w:t>
      </w:r>
    </w:p>
    <w:p w:rsidRDefault="004E33EA" w:rsidP="008713E1" w:rsidR="007F6705">
      <w:pPr>
        <w:jc w:val="both"/>
      </w:pPr>
      <w:r>
        <w:t xml:space="preserve">          Budući </w:t>
      </w:r>
      <w:r w:rsidR="0048339C">
        <w:t>je Općinski sud u Virovitici rješenjem br</w:t>
      </w:r>
      <w:r w:rsidR="00ED3EC4">
        <w:t>oj Z-1560/16 od 29.02.2016 odbi</w:t>
      </w:r>
      <w:r w:rsidR="0048339C">
        <w:t>o zabilježbu Rješenja o prodaji nekretnine Trgovačkog suda u Zagrebu broj St-122/12 o</w:t>
      </w:r>
      <w:r w:rsidR="00863AB2">
        <w:t>d</w:t>
      </w:r>
      <w:r w:rsidR="0048339C">
        <w:t xml:space="preserve"> 13</w:t>
      </w:r>
      <w:r w:rsidR="00863AB2">
        <w:t>. siječnja 2016. godine na nekretnini u vlasništvu stečajnog dužnika FIL.B.IS. d.o.o.</w:t>
      </w:r>
      <w:r w:rsidR="00565F80">
        <w:t xml:space="preserve"> u stečaju</w:t>
      </w:r>
      <w:r w:rsidR="00863AB2">
        <w:t xml:space="preserve"> Zagreb, Šrapčeva 5 upisanoj u zk.ul.br.1591 k.o. Virovitica, k.č.</w:t>
      </w:r>
      <w:r w:rsidR="000F5615">
        <w:t xml:space="preserve"> 4032</w:t>
      </w:r>
      <w:r w:rsidR="00EE48E3">
        <w:t>/1 Brekinja,</w:t>
      </w:r>
      <w:r w:rsidR="006B6430">
        <w:t xml:space="preserve"> na koje Rješenje se</w:t>
      </w:r>
      <w:r w:rsidR="005100EF">
        <w:t xml:space="preserve"> društvo</w:t>
      </w:r>
      <w:r w:rsidR="006B6430">
        <w:t xml:space="preserve"> FIL.B.IS. d.o.o. u stečaaju žalilo Županijskom sudu u Bjelovaru</w:t>
      </w:r>
      <w:r w:rsidR="00ED3EC4">
        <w:t xml:space="preserve">, </w:t>
      </w:r>
      <w:r w:rsidR="007B35EB">
        <w:t xml:space="preserve"> isti sud</w:t>
      </w:r>
      <w:r w:rsidR="00ED3EC4">
        <w:t xml:space="preserve"> je</w:t>
      </w:r>
      <w:r w:rsidR="007B35EB">
        <w:t xml:space="preserve"> proslijedio žalbu na rješavanje nadležnom Županijskom sudu u Velikoj Corici</w:t>
      </w:r>
      <w:r w:rsidR="00EE48E3">
        <w:t xml:space="preserve"> o čemu sam saznao 15.03.2018. uvidom u spis na Općinskom sudu u Virovitici.</w:t>
      </w:r>
      <w:r w:rsidR="00ED3EC4">
        <w:t xml:space="preserve"> </w:t>
      </w:r>
    </w:p>
    <w:p w:rsidRDefault="00565F80" w:rsidP="008713E1" w:rsidR="004E33EA">
      <w:pPr>
        <w:jc w:val="both"/>
      </w:pPr>
      <w:r>
        <w:t xml:space="preserve">          Saznavši</w:t>
      </w:r>
      <w:r w:rsidR="007F6705">
        <w:t xml:space="preserve"> da se žalba rješava na Županijskom sudu u Velikoj Gorici otišao sam 21.03.2018</w:t>
      </w:r>
      <w:r w:rsidR="005100EF">
        <w:t>.</w:t>
      </w:r>
      <w:r w:rsidR="007F6705">
        <w:t xml:space="preserve"> u Veliku Goricu </w:t>
      </w:r>
      <w:r w:rsidR="005100EF">
        <w:t>gdje me je primila predsjednica suda i nako</w:t>
      </w:r>
      <w:r w:rsidR="00687C31">
        <w:t>n što me je saslšala, obećala</w:t>
      </w:r>
      <w:r w:rsidR="005100EF">
        <w:t xml:space="preserve"> je,</w:t>
      </w:r>
      <w:r>
        <w:t xml:space="preserve"> da će se po istoj ž</w:t>
      </w:r>
      <w:r w:rsidR="005100EF">
        <w:t>albi donijeti rješenje u roku od tri tjedna, dakle u mjesecu travnju ove godine.</w:t>
      </w:r>
      <w:r w:rsidR="007B35EB">
        <w:t xml:space="preserve"> </w:t>
      </w:r>
    </w:p>
    <w:p w:rsidRDefault="00BD5B6E" w:rsidP="008713E1" w:rsidR="0047675F">
      <w:pPr>
        <w:jc w:val="both"/>
      </w:pPr>
      <w:r>
        <w:t xml:space="preserve">     </w:t>
      </w:r>
      <w:r w:rsidR="008C22CC">
        <w:t xml:space="preserve">     Naknadu u iznosu od 2.386,</w:t>
      </w:r>
      <w:r>
        <w:t xml:space="preserve">00 kn </w:t>
      </w:r>
      <w:r w:rsidR="008C22CC">
        <w:t xml:space="preserve">za zadržavanje nezakonito izgrađene poslovne zgrade </w:t>
      </w:r>
      <w:r w:rsidR="0063462C">
        <w:t>u Virovitici</w:t>
      </w:r>
      <w:r w:rsidR="008C22CC">
        <w:t xml:space="preserve"> odlučio sam platiti tek nakon pozitivnog rješenja žalbe</w:t>
      </w:r>
      <w:r w:rsidR="0063462C">
        <w:t xml:space="preserve"> od strane Žu</w:t>
      </w:r>
      <w:r w:rsidR="002F5CD7">
        <w:t>panijskog suda u Velikoj Gorici i upisa</w:t>
      </w:r>
      <w:r w:rsidR="001270F8">
        <w:t xml:space="preserve"> zabilježbe RJEŠENJA o prodaji nekretnine Trgovačkog suda u Zagrebu broj St-1</w:t>
      </w:r>
      <w:r w:rsidR="0047675F">
        <w:t>2</w:t>
      </w:r>
      <w:r w:rsidR="001270F8">
        <w:t>22/12.</w:t>
      </w:r>
      <w:r w:rsidR="0047675F">
        <w:t xml:space="preserve"> od  13. siječnja 2016.</w:t>
      </w:r>
      <w:r w:rsidR="00461B6A">
        <w:t xml:space="preserve"> u</w:t>
      </w:r>
      <w:r w:rsidR="0047675F">
        <w:t xml:space="preserve"> </w:t>
      </w:r>
      <w:r w:rsidR="00461B6A">
        <w:t>zemljišnim knjigama Općinskpg suda u Virovitici.</w:t>
      </w:r>
    </w:p>
    <w:p w:rsidRDefault="00CA1C96" w:rsidP="008713E1" w:rsidR="00E70928">
      <w:pPr>
        <w:jc w:val="both"/>
      </w:pPr>
      <w:r>
        <w:t xml:space="preserve">          </w:t>
      </w:r>
      <w:r w:rsidR="00E96742">
        <w:t>S</w:t>
      </w:r>
      <w:r w:rsidR="00920A51">
        <w:t>tanje</w:t>
      </w:r>
      <w:r w:rsidR="00AA46EA">
        <w:t xml:space="preserve"> na računu FIL.B.IS-a d.o.o. u stečaju iznosi 90.983.51 kn</w:t>
      </w:r>
      <w:r w:rsidR="00E96742">
        <w:t>.</w:t>
      </w:r>
      <w:r w:rsidR="00920A51">
        <w:t xml:space="preserve"> </w:t>
      </w:r>
      <w:r w:rsidR="00E96742">
        <w:t xml:space="preserve">Međutim, stanje na računu je trebalo biti mnogo veće i na dan 30.03.2018. godine trebalo je iznositi </w:t>
      </w:r>
      <w:r w:rsidR="00920A51">
        <w:t xml:space="preserve"> 223.983,51</w:t>
      </w:r>
      <w:r w:rsidR="00E96742">
        <w:t xml:space="preserve"> kn, da je FIL.B.</w:t>
      </w:r>
      <w:r w:rsidR="00E70928">
        <w:t>IS. projekt d.o.o. Zagreb nastavio plaćati obveze za ispostavljene račune za najam poslovnog prostora u Virovitici, koje mu je iznajmio FIL.B.IS. d.o.o. u stečaju.</w:t>
      </w:r>
    </w:p>
    <w:p w:rsidRDefault="00E70928" w:rsidP="008713E1" w:rsidR="00461B6A">
      <w:pPr>
        <w:jc w:val="both"/>
      </w:pPr>
      <w:r>
        <w:lastRenderedPageBreak/>
        <w:t>FIL.B.IS. projekt d.o.o. Zagreb</w:t>
      </w:r>
      <w:r w:rsidR="004A7649">
        <w:t xml:space="preserve"> zbog prisutne nelikvidnosti, koja traje više od 2 godine</w:t>
      </w:r>
      <w:r>
        <w:t xml:space="preserve"> sa naslova najma duguje FIL.B.IS</w:t>
      </w:r>
      <w:r w:rsidR="004A7649">
        <w:t>. d.o.o.</w:t>
      </w:r>
      <w:r w:rsidR="00354C93">
        <w:t xml:space="preserve"> u stečaju</w:t>
      </w:r>
      <w:r w:rsidR="004A7649">
        <w:t xml:space="preserve"> iznos od 133.000,00 kn.</w:t>
      </w:r>
      <w:r>
        <w:t xml:space="preserve"> </w:t>
      </w:r>
      <w:r w:rsidR="004A7649">
        <w:t xml:space="preserve">Zbog ne plaćanja najamnine </w:t>
      </w:r>
      <w:r w:rsidR="00354C93">
        <w:t>FIL.B.IS d.o.o u stečaju pokrenuo je</w:t>
      </w:r>
      <w:r w:rsidR="00C51E00">
        <w:t xml:space="preserve"> protiv FIL.B.IS. projekta d.o.o.</w:t>
      </w:r>
      <w:r w:rsidR="00354C93">
        <w:t xml:space="preserve"> ovrhu</w:t>
      </w:r>
      <w:r w:rsidR="004A7649">
        <w:t xml:space="preserve"> n</w:t>
      </w:r>
      <w:r w:rsidR="00C51E00">
        <w:t xml:space="preserve">a Trgovačkom sudu u Zagrebu u </w:t>
      </w:r>
      <w:r w:rsidR="004A7649">
        <w:t xml:space="preserve"> mjesecu</w:t>
      </w:r>
      <w:r w:rsidR="00C51E00">
        <w:t xml:space="preserve"> listopadu</w:t>
      </w:r>
      <w:r w:rsidR="004A7649">
        <w:t xml:space="preserve"> 2017. </w:t>
      </w:r>
      <w:r w:rsidR="00C51E00">
        <w:t>godine.</w:t>
      </w:r>
    </w:p>
    <w:p w:rsidRDefault="00354C93" w:rsidP="008713E1" w:rsidR="00354C93">
      <w:pPr>
        <w:jc w:val="both"/>
      </w:pPr>
    </w:p>
    <w:p w:rsidRDefault="00461B6A" w:rsidP="008713E1" w:rsidR="00461B6A">
      <w:pPr>
        <w:jc w:val="both"/>
        <w:rPr>
          <w:b/>
        </w:rPr>
      </w:pPr>
      <w:r>
        <w:t xml:space="preserve">                        </w:t>
      </w:r>
      <w:r w:rsidRPr="00461B6A">
        <w:rPr>
          <w:b/>
        </w:rPr>
        <w:t xml:space="preserve">RADNJE KOJE ĆE </w:t>
      </w:r>
      <w:r w:rsidR="00850F84">
        <w:rPr>
          <w:b/>
        </w:rPr>
        <w:t>SE PODUZETI U NAREDNA 3 NJESECA</w:t>
      </w:r>
    </w:p>
    <w:p w:rsidRDefault="004A7649" w:rsidP="008713E1" w:rsidR="004A7649">
      <w:pPr>
        <w:jc w:val="both"/>
        <w:rPr>
          <w:b/>
        </w:rPr>
      </w:pPr>
    </w:p>
    <w:p w:rsidRDefault="00461B6A" w:rsidP="008713E1" w:rsidR="000900E8">
      <w:pPr>
        <w:jc w:val="both"/>
      </w:pPr>
      <w:r>
        <w:rPr>
          <w:b/>
        </w:rPr>
        <w:t xml:space="preserve"> </w:t>
      </w:r>
      <w:r w:rsidR="00CA1C96">
        <w:rPr>
          <w:b/>
        </w:rPr>
        <w:t xml:space="preserve">          </w:t>
      </w:r>
      <w:r w:rsidR="00850F84">
        <w:t>U naredna 3 mjeseca</w:t>
      </w:r>
      <w:r w:rsidR="00CA1C96">
        <w:t xml:space="preserve"> poduzeti će se aktivnosti na</w:t>
      </w:r>
      <w:r w:rsidR="00A37D16">
        <w:t xml:space="preserve"> naplati najamnine od FIL.B.IS. projekta d.o.o. Zagreb i </w:t>
      </w:r>
      <w:r w:rsidR="00687C31">
        <w:t xml:space="preserve">čekati rješenje Županijskog suda u Velikoj Gorici na žalbu koju je istom sudu uputio FIL.B.IS. d.o.o. u stečaju </w:t>
      </w:r>
      <w:r w:rsidR="00850F84">
        <w:t>27.04.2016. godine na rješenje</w:t>
      </w:r>
      <w:r w:rsidR="000900E8">
        <w:t xml:space="preserve"> zemljišno – knjižnog odjela</w:t>
      </w:r>
      <w:r w:rsidR="00850F84">
        <w:t xml:space="preserve"> Općinskog suda u</w:t>
      </w:r>
      <w:r w:rsidR="000900E8">
        <w:t xml:space="preserve"> Virovitici broj Z-1560/16 od 29.02.2016.</w:t>
      </w:r>
    </w:p>
    <w:p w:rsidRDefault="000900E8" w:rsidP="008713E1" w:rsidR="000900E8">
      <w:pPr>
        <w:jc w:val="both"/>
      </w:pPr>
    </w:p>
    <w:p w:rsidRDefault="000900E8" w:rsidP="008713E1" w:rsidR="000900E8">
      <w:pPr>
        <w:jc w:val="both"/>
      </w:pPr>
      <w:r>
        <w:t xml:space="preserve">          U Zagrebu, 30.03.2018.                                                       STEČAJNI UPRAVITELJ</w:t>
      </w:r>
    </w:p>
    <w:p w:rsidRDefault="000900E8" w:rsidP="008713E1" w:rsidR="00461B6A" w:rsidRPr="00CA1C96">
      <w:pPr>
        <w:jc w:val="both"/>
      </w:pPr>
      <w:r>
        <w:t xml:space="preserve">                                                                                                               Marijan Gudelj </w:t>
      </w:r>
      <w:r w:rsidR="00687C31">
        <w:t xml:space="preserve"> </w:t>
      </w:r>
    </w:p>
    <w:p w:rsidRDefault="00461B6A" w:rsidP="008713E1" w:rsidR="00461B6A">
      <w:pPr>
        <w:jc w:val="both"/>
        <w:rPr>
          <w:b/>
        </w:rPr>
      </w:pPr>
    </w:p>
    <w:p w:rsidRDefault="00461B6A" w:rsidP="008713E1" w:rsidR="00461B6A" w:rsidRPr="00461B6A">
      <w:pPr>
        <w:jc w:val="both"/>
        <w:rPr>
          <w:b/>
        </w:rPr>
      </w:pPr>
    </w:p>
    <w:p w:rsidRDefault="00FE27CC" w:rsidP="008713E1" w:rsidR="00FE27CC">
      <w:pPr>
        <w:jc w:val="both"/>
      </w:pPr>
    </w:p>
    <w:p w:rsidRDefault="0047675F" w:rsidP="008713E1" w:rsidR="00BD5B6E">
      <w:pPr>
        <w:jc w:val="both"/>
      </w:pPr>
      <w:r>
        <w:t xml:space="preserve"> </w:t>
      </w:r>
    </w:p>
    <w:p w:rsidRDefault="0047675F" w:rsidP="008713E1" w:rsidR="0047675F">
      <w:pPr>
        <w:jc w:val="both"/>
      </w:pPr>
    </w:p>
    <w:p w:rsidRDefault="0047675F" w:rsidP="008713E1" w:rsidR="0047675F">
      <w:pPr>
        <w:jc w:val="both"/>
      </w:pPr>
    </w:p>
    <w:p w:rsidRDefault="002F5CD7" w:rsidP="008713E1" w:rsidR="002F5CD7">
      <w:pPr>
        <w:jc w:val="both"/>
      </w:pPr>
    </w:p>
    <w:p w:rsidRDefault="00565F80" w:rsidP="008713E1" w:rsidR="00565F80">
      <w:pPr>
        <w:jc w:val="both"/>
      </w:pPr>
    </w:p>
    <w:p w:rsidRDefault="00565F80" w:rsidP="008713E1" w:rsidR="00565F80">
      <w:pPr>
        <w:jc w:val="both"/>
      </w:pPr>
    </w:p>
    <w:p w:rsidRDefault="00EE48E3" w:rsidP="008713E1" w:rsidR="00EE48E3">
      <w:pPr>
        <w:jc w:val="both"/>
      </w:pPr>
    </w:p>
    <w:p w:rsidRDefault="00EE48E3" w:rsidP="008713E1" w:rsidR="00EE48E3">
      <w:pPr>
        <w:jc w:val="both"/>
      </w:pPr>
    </w:p>
    <w:p w:rsidRDefault="00EE48E3" w:rsidP="008713E1" w:rsidR="00EE48E3" w:rsidRPr="003121AB">
      <w:pPr>
        <w:jc w:val="both"/>
      </w:pPr>
    </w:p>
    <w:sectPr w:rsidSect="00F0353C" w:rsidR="00EE48E3" w:rsidRPr="003121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867873"/>
    <w:rsid w:val="00064021"/>
    <w:rsid w:val="000900E8"/>
    <w:rsid w:val="000F5615"/>
    <w:rsid w:val="0011111D"/>
    <w:rsid w:val="001270F8"/>
    <w:rsid w:val="00200BB8"/>
    <w:rsid w:val="0025265C"/>
    <w:rsid w:val="00260D30"/>
    <w:rsid w:val="002F5CD7"/>
    <w:rsid w:val="003121AB"/>
    <w:rsid w:val="00354C93"/>
    <w:rsid w:val="003760E3"/>
    <w:rsid w:val="003D20ED"/>
    <w:rsid w:val="00461B6A"/>
    <w:rsid w:val="0047675F"/>
    <w:rsid w:val="0048339C"/>
    <w:rsid w:val="004A7649"/>
    <w:rsid w:val="004E33EA"/>
    <w:rsid w:val="005100EF"/>
    <w:rsid w:val="00565F80"/>
    <w:rsid w:val="0063462C"/>
    <w:rsid w:val="00687C31"/>
    <w:rsid w:val="00693A8A"/>
    <w:rsid w:val="006B6430"/>
    <w:rsid w:val="006D294A"/>
    <w:rsid w:val="00795694"/>
    <w:rsid w:val="007B35EB"/>
    <w:rsid w:val="007F6705"/>
    <w:rsid w:val="00847FBF"/>
    <w:rsid w:val="00850F84"/>
    <w:rsid w:val="00863AB2"/>
    <w:rsid w:val="00867873"/>
    <w:rsid w:val="008713E1"/>
    <w:rsid w:val="00881B1C"/>
    <w:rsid w:val="008C22CC"/>
    <w:rsid w:val="00920A51"/>
    <w:rsid w:val="00923F7B"/>
    <w:rsid w:val="009D225A"/>
    <w:rsid w:val="00A37D16"/>
    <w:rsid w:val="00AA05A5"/>
    <w:rsid w:val="00AA46EA"/>
    <w:rsid w:val="00AE7F39"/>
    <w:rsid w:val="00BA68B0"/>
    <w:rsid w:val="00BB0784"/>
    <w:rsid w:val="00BD5B6E"/>
    <w:rsid w:val="00BF51D2"/>
    <w:rsid w:val="00BF602F"/>
    <w:rsid w:val="00C51E00"/>
    <w:rsid w:val="00C70661"/>
    <w:rsid w:val="00CA1C96"/>
    <w:rsid w:val="00CB397B"/>
    <w:rsid w:val="00E70928"/>
    <w:rsid w:val="00E96742"/>
    <w:rsid w:val="00ED3EC4"/>
    <w:rsid w:val="00EE42C1"/>
    <w:rsid w:val="00EE48E3"/>
    <w:rsid w:val="00F0353C"/>
    <w:rsid w:val="00FE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353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526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6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6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6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6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3074</properties:Characters>
  <properties:Lines>66</properties:Lines>
  <properties:Paragraphs>17</properties:Paragraphs>
  <properties:TotalTime>520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2018-03-22T17:09:00Z</dcterms:created>
  <dc:creator>Gudelj</dc:creator>
  <cp:lastModifiedBy>Monika Grbac</cp:lastModifiedBy>
  <dcterms:modified xmlns:xsi="http://www.w3.org/2001/XMLSchema-instance" xsi:type="dcterms:W3CDTF">2018-04-05T11:35:00Z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St-1222/2012-48 / Podnesak - Podnesak (Obrazac 20 Izvješće stečajnog upravitelja za razdoblje od 20.11.2017. do 30.03.2018..docx)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