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30dc" w14:paraId="c7630dc"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02A7D" w:rsidP="00002A7D" w:rsidR="00002A7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02A7D" w:rsidP="00002A7D" w:rsidR="00002A7D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</w:t>
      </w:r>
      <w:r>
        <w:rPr>
          <w:rFonts w:cs="Times New Roman" w:eastAsia="Times New Roman"/>
          <w:szCs w:val="24"/>
        </w:rPr>
        <w:t xml:space="preserve">. </w:t>
      </w:r>
      <w:r w:rsidRPr="008C0525">
        <w:rPr>
          <w:rFonts w:cs="Times New Roman" w:eastAsia="Times New Roman"/>
          <w:szCs w:val="24"/>
        </w:rPr>
        <w:t>broja: 04-06-15-</w:t>
      </w:r>
      <w:r>
        <w:rPr>
          <w:rFonts w:cs="Times New Roman" w:eastAsia="Times New Roman"/>
          <w:szCs w:val="24"/>
        </w:rPr>
        <w:t>8483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TEHNOFRIGO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Kmeti 27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72511085444, MBS 040107053, 16. veljače 2016.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 Ispravlja se ovosudno rješenje posl. br. 11 St-372/2015-5 od 4. veljače 2016., u uvodu i izreci, i to na način da se umjesto OIB-a dužnika TEHNOFRIGO</w:t>
      </w:r>
      <w:r w:rsidRPr="005D578C">
        <w:rPr>
          <w:rFonts w:cs="Times New Roman" w:eastAsia="Times New Roman"/>
          <w:szCs w:val="24"/>
        </w:rPr>
        <w:t xml:space="preserve"> d. o. o. </w:t>
      </w:r>
      <w:r w:rsidR="00024C45">
        <w:rPr>
          <w:rFonts w:cs="Times New Roman" w:eastAsia="Times New Roman"/>
          <w:szCs w:val="24"/>
        </w:rPr>
        <w:t>Umag, Kmeti 27, br. 72511058444</w:t>
      </w:r>
      <w:r>
        <w:rPr>
          <w:rFonts w:cs="Times New Roman" w:eastAsia="Times New Roman"/>
          <w:szCs w:val="24"/>
        </w:rPr>
        <w:t xml:space="preserve">, kao ispravan upisuje </w:t>
      </w:r>
      <w:r w:rsidR="00024C45">
        <w:rPr>
          <w:rFonts w:cs="Times New Roman" w:eastAsia="Times New Roman"/>
          <w:szCs w:val="24"/>
        </w:rPr>
        <w:t>OIB br. 72511085444</w:t>
      </w:r>
      <w:r>
        <w:rPr>
          <w:rFonts w:cs="Times New Roman" w:eastAsia="Times New Roman"/>
          <w:szCs w:val="24"/>
        </w:rPr>
        <w:t>.</w:t>
      </w:r>
    </w:p>
    <w:p w:rsidRDefault="00002A7D" w:rsidP="00002A7D" w:rsidR="00002A7D">
      <w:pPr>
        <w:ind w:firstLine="709"/>
        <w:rPr>
          <w:rFonts w:cs="Times New Roman" w:eastAsia="Times New Roman"/>
          <w:szCs w:val="24"/>
        </w:rPr>
      </w:pP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II. U preostalom dijelu rješenje posl. br. 11 St-372/2015-5 od 4. veljače 2016. ostaje neizmjenjeno.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Rješenjem ovog suda posl. br. 11 St-372/2015-3 od 26. studenog 2015. pokrenut je skraćeni stečajni postupak nad dužnikom TEHNOFRIGO d. o. o. Umag, Kmeti 27, OIB </w:t>
      </w:r>
      <w:r w:rsidRPr="008571B4">
        <w:rPr>
          <w:rFonts w:cs="Times New Roman" w:eastAsia="Times New Roman"/>
          <w:szCs w:val="24"/>
        </w:rPr>
        <w:t>72511085444</w:t>
      </w:r>
      <w:r>
        <w:rPr>
          <w:rFonts w:cs="Times New Roman" w:eastAsia="Times New Roman"/>
          <w:szCs w:val="24"/>
        </w:rPr>
        <w:t>, MBS 040107053. U tijeku provedbe, s obzirom na to da su se ispunili uvjeti predviđeni čl. 431. i 432. Stečajnog zakona (Narodne novine br. 72/15), rješenjem ovog suda posl. br. 11 St-372/2015-5 od 4. veljače 2016. nad navedenim dužnikom otvoren je i zaključen skraćeni stečajni postupak. Kako je u tom rješenju očitom omaškom u pisanju naveden krivi OIB dužnika (72511058444</w:t>
      </w:r>
      <w:r w:rsidR="00024C45">
        <w:rPr>
          <w:rFonts w:cs="Times New Roman" w:eastAsia="Times New Roman"/>
          <w:szCs w:val="24"/>
        </w:rPr>
        <w:t>, umjesto 72511085444</w:t>
      </w:r>
      <w:r>
        <w:rPr>
          <w:rFonts w:cs="Times New Roman" w:eastAsia="Times New Roman"/>
          <w:szCs w:val="24"/>
        </w:rPr>
        <w:t xml:space="preserve">), na temelju </w:t>
      </w:r>
      <w:r w:rsidRPr="00002A7D">
        <w:rPr>
          <w:rFonts w:cs="Times New Roman" w:eastAsia="Times New Roman"/>
          <w:szCs w:val="24"/>
        </w:rPr>
        <w:t>čl. 342. st. 1. i 4. u vezi s čl. 347. Zakona o parničnom postupku</w:t>
      </w:r>
      <w:r>
        <w:rPr>
          <w:rFonts w:cs="Times New Roman" w:eastAsia="Times New Roman"/>
          <w:szCs w:val="24"/>
        </w:rPr>
        <w:t xml:space="preserve"> </w:t>
      </w:r>
      <w:r w:rsidRPr="00002A7D">
        <w:rPr>
          <w:rFonts w:cs="Times New Roman" w:eastAsia="Times New Roman"/>
          <w:szCs w:val="24"/>
        </w:rPr>
        <w:t xml:space="preserve">(Narodne novine br. 53/91, 91/92, 112/99, 88/01, 117/03, 88/05, 02/07-Odluka USRH, 84/08, 96/08-Odluka USRH, 123/08, 57/11, 148/11-pročišćeni tekst, 25/13, 89/14-Odluka USRH) </w:t>
      </w:r>
      <w:r>
        <w:rPr>
          <w:rFonts w:cs="Times New Roman" w:eastAsia="Times New Roman"/>
          <w:szCs w:val="24"/>
        </w:rPr>
        <w:t>te čl. 10. Stečajnog zakona, valjalo je odlučiti kao u izreci.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16.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002A7D" w:rsidP="00002A7D" w:rsidR="00002A7D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024C45">
        <w:rPr>
          <w:rFonts w:cs="Times New Roman" w:eastAsia="Times New Roman"/>
          <w:szCs w:val="24"/>
        </w:rPr>
        <w:t>, v. r.</w:t>
      </w:r>
    </w:p>
    <w:p w:rsidRDefault="00002A7D" w:rsidP="00002A7D" w:rsidR="00002A7D" w:rsidRPr="005D578C">
      <w:pPr>
        <w:jc w:val="left"/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lastRenderedPageBreak/>
        <w:t>DNA:</w:t>
      </w:r>
    </w:p>
    <w:p w:rsidRDefault="00002A7D" w:rsidP="00002A7D" w:rsidR="00002A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02A7D" w:rsidP="00002A7D" w:rsidR="00002A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TEHNOFRIGO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Kmeti 27,</w:t>
      </w:r>
    </w:p>
    <w:p w:rsidRDefault="00002A7D" w:rsidP="00002A7D" w:rsidR="00002A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Danjel Giraldi, Umag, Kmeti 26,</w:t>
      </w:r>
    </w:p>
    <w:p w:rsidRDefault="00002A7D" w:rsidP="00002A7D" w:rsidR="00002A7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002A7D" w:rsidP="00002A7D" w:rsidR="00002A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02A7D" w:rsidP="00002A7D" w:rsidR="00002A7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Nikola Delić, Pula, Kranjčevićeva 16,</w:t>
      </w:r>
    </w:p>
    <w:p w:rsidRDefault="00002A7D" w:rsidP="00002A7D" w:rsidR="00002A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002A7D" w:rsidP="00002A7D" w:rsidR="00002A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002A7D" w:rsidP="00002A7D" w:rsidR="00002A7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002A7D" w:rsidP="00002A7D" w:rsidR="00002A7D" w:rsidRPr="00EB7ECC"/>
    <w:p w:rsidRDefault="00002A7D" w:rsidP="00002A7D" w:rsidR="00002A7D">
      <w:pPr>
        <w:jc w:val="left"/>
        <w:rPr>
          <w:rFonts w:cs="Times New Roman" w:eastAsia="Times New Roman"/>
          <w:szCs w:val="24"/>
        </w:rPr>
      </w:pPr>
    </w:p>
    <w:p w:rsidRDefault="00002A7D" w:rsidP="00002A7D" w:rsidR="00002A7D"/>
    <w:p w:rsidRDefault="00002A7D" w:rsidP="00002A7D" w:rsidR="00002A7D"/>
    <w:p w:rsidRDefault="004F5027" w:rsidR="004F5027"/>
    <w:sectPr w:rsidSect="00002A7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A7D" w:rsidP="00002A7D" w:rsidR="00002A7D">
      <w:r>
        <w:separator/>
      </w:r>
    </w:p>
  </w:endnote>
  <w:endnote w:id="0" w:type="continuationSeparator">
    <w:p w:rsidRDefault="00002A7D" w:rsidP="00002A7D" w:rsidR="00002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A7D" w:rsidP="00002A7D" w:rsidR="00002A7D">
      <w:r>
        <w:separator/>
      </w:r>
    </w:p>
  </w:footnote>
  <w:footnote w:id="0" w:type="continuationSeparator">
    <w:p w:rsidRDefault="00002A7D" w:rsidP="00002A7D" w:rsidR="00002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A7D" w:rsidP="00002A7D" w:rsidR="00002A7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D067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St-372/2015-7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A7D" w:rsidP="00002A7D" w:rsidR="00002A7D" w:rsidRPr="00A074C3">
    <w:pPr>
      <w:pStyle w:val="Zaglavlje"/>
      <w:jc w:val="right"/>
      <w:rPr>
        <w:szCs w:val="24"/>
      </w:rPr>
    </w:pPr>
    <w:r>
      <w:rPr>
        <w:szCs w:val="24"/>
      </w:rPr>
      <w:t>11 St-372/2015-7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7028"/>
    <w:rsid w:val="00002A7D"/>
    <w:rsid w:val="00024C45"/>
    <w:rsid w:val="000D067D"/>
    <w:rsid w:val="004F5027"/>
    <w:rsid w:val="00777028"/>
    <w:rsid w:val="00B366DD"/>
    <w:rsid w:val="00F1629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2A7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2A7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02A7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2A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A7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2A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2A7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06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67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D067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D067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D067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2A7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2A7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02A7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2A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A7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2A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2A7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06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67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D067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D067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D067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veljače 2016.</izvorni_sadrzaj>
    <derivirana_varijabla naziv="DomainObject.Predmet.DatumRjesavanja_1">4.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Mihaela</izvorni_sadrzaj>
    <derivirana_varijabla naziv="DomainObject.Predmet.PredmetRijesio.Ime_1">Mihaela</derivirana_varijabla>
  </DomainObject.Predmet.PredmetRijesio.Ime>
  <DomainObject.Predmet.PredmetRijesio.Oib>
    <izvorni_sadrzaj>29318410626</izvorni_sadrzaj>
    <derivirana_varijabla naziv="DomainObject.Predmet.PredmetRijesio.Oib_1">29318410626</derivirana_varijabla>
  </DomainObject.Predmet.PredmetRijesio.Oib>
  <DomainObject.Predmet.PredmetRijesio.Prezime>
    <izvorni_sadrzaj>Kaligari</izvorni_sadrzaj>
    <derivirana_varijabla naziv="DomainObject.Predmet.PredmetRijesio.Prezime_1">Kaligari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TEHNOFRIGO d. o. o. UMAG</izvorni_sadrzaj>
    <derivirana_varijabla naziv="DomainObject.Predmet.ProtustrankaFormated_1">  TEHNOFRIGO d. o. o. UMAG</derivirana_varijabla>
  </DomainObject.Predmet.ProtustrankaFormated>
  <DomainObject.Predmet.ProtustrankaFormatedOIB>
    <izvorni_sadrzaj>  TEHNOFRIGO d. o. o. UMAG, OIB 72511085444</izvorni_sadrzaj>
    <derivirana_varijabla naziv="DomainObject.Predmet.ProtustrankaFormatedOIB_1">  TEHNOFRIGO d. o. o. UMAG, OIB 72511085444</derivirana_varijabla>
  </DomainObject.Predmet.ProtustrankaFormatedOIB>
  <DomainObject.Predmet.ProtustrankaFormatedWithAdress>
    <izvorni_sadrzaj> TEHNOFRIGO d. o. o. UMAG, Kmeti 27, 52470 Umag</izvorni_sadrzaj>
    <derivirana_varijabla naziv="DomainObject.Predmet.ProtustrankaFormatedWithAdress_1"> TEHNOFRIGO d. o. o. UMAG, Kmeti 27, 52470 Umag</derivirana_varijabla>
  </DomainObject.Predmet.ProtustrankaFormatedWithAdress>
  <DomainObject.Predmet.ProtustrankaFormatedWithAdressOIB>
    <izvorni_sadrzaj> TEHNOFRIGO d. o. o. UMAG, OIB 72511085444, Kmeti 27, 52470 Umag</izvorni_sadrzaj>
    <derivirana_varijabla naziv="DomainObject.Predmet.ProtustrankaFormatedWithAdressOIB_1"> TEHNOFRIGO d. o. o. UMAG, OIB 72511085444, Kmeti 27, 52470 Umag</derivirana_varijabla>
  </DomainObject.Predmet.ProtustrankaFormatedWithAdressOIB>
  <DomainObject.Predmet.ProtustrankaWithAdress>
    <izvorni_sadrzaj>TEHNOFRIGO d. o. o. UMAG Kmeti 27, 52470 Umag</izvorni_sadrzaj>
    <derivirana_varijabla naziv="DomainObject.Predmet.ProtustrankaWithAdress_1">TEHNOFRIGO d. o. o. UMAG Kmeti 27, 52470 Umag</derivirana_varijabla>
  </DomainObject.Predmet.ProtustrankaWithAdress>
  <DomainObject.Predmet.ProtustrankaWithAdressOIB>
    <izvorni_sadrzaj>TEHNOFRIGO d. o. o. UMAG, OIB 72511085444, Kmeti 27, 52470 Umag</izvorni_sadrzaj>
    <derivirana_varijabla naziv="DomainObject.Predmet.ProtustrankaWithAdressOIB_1">TEHNOFRIGO d. o. o. UMAG, OIB 72511085444, Kmeti 27, 52470 Umag</derivirana_varijabla>
  </DomainObject.Predmet.ProtustrankaWithAdressOIB>
  <DomainObject.Predmet.ProtustrankaNazivFormated>
    <izvorni_sadrzaj>TEHNOFRIGO d. o. o. UMAG</izvorni_sadrzaj>
    <derivirana_varijabla naziv="DomainObject.Predmet.ProtustrankaNazivFormated_1">TEHNOFRIGO d. o. o. UMAG</derivirana_varijabla>
  </DomainObject.Predmet.ProtustrankaNazivFormated>
  <DomainObject.Predmet.ProtustrankaNazivFormatedOIB>
    <izvorni_sadrzaj>TEHNOFRIGO d. o. o. UMAG, OIB 72511085444</izvorni_sadrzaj>
    <derivirana_varijabla naziv="DomainObject.Predmet.ProtustrankaNazivFormatedOIB_1">TEHNOFRIGO d. o. o. UMAG, OIB 72511085444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218856.13</izvorni_sadrzaj>
    <derivirana_varijabla naziv="DomainObject.Predmet.TrenutnaVrijednost_1">218856.13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TEHNOFRIGO d. o. o. UMAG</item>
    </izvorni_sadrzaj>
    <derivirana_varijabla naziv="DomainObject.Predmet.ProtuStrankaListFormated_1">
      <item>TEHNOFRIGO d. o. o. UMAG</item>
    </derivirana_varijabla>
  </DomainObject.Predmet.ProtuStrankaListFormated>
  <DomainObject.Predmet.ProtuStrankaListFormatedOIB>
    <izvorni_sadrzaj>
      <item>TEHNOFRIGO d. o. o. UMAG, OIB 72511085444</item>
    </izvorni_sadrzaj>
    <derivirana_varijabla naziv="DomainObject.Predmet.ProtuStrankaListFormatedOIB_1">
      <item>TEHNOFRIGO d. o. o. UMAG, OIB 72511085444</item>
    </derivirana_varijabla>
  </DomainObject.Predmet.ProtuStrankaListFormatedOIB>
  <DomainObject.Predmet.ProtuStrankaListFormatedWithAdress>
    <izvorni_sadrzaj>
      <item>TEHNOFRIGO d. o. o. UMAG, Kmeti 27, 52470 Umag</item>
    </izvorni_sadrzaj>
    <derivirana_varijabla naziv="DomainObject.Predmet.ProtuStrankaListFormatedWithAdress_1">
      <item>TEHNOFRIGO d. o. o. UMAG, Kmeti 27, 52470 Umag</item>
    </derivirana_varijabla>
  </DomainObject.Predmet.ProtuStrankaListFormatedWithAdress>
  <DomainObject.Predmet.ProtuStrankaListFormatedWithAdressOIB>
    <izvorni_sadrzaj>
      <item>TEHNOFRIGO d. o. o. UMAG, OIB 72511085444, Kmeti 27, 52470 Umag</item>
    </izvorni_sadrzaj>
    <derivirana_varijabla naziv="DomainObject.Predmet.ProtuStrankaListFormatedWithAdressOIB_1">
      <item>TEHNOFRIGO d. o. o. UMAG, OIB 72511085444, Kmeti 27, 52470 Umag</item>
    </derivirana_varijabla>
  </DomainObject.Predmet.ProtuStrankaListFormatedWithAdressOIB>
  <DomainObject.Predmet.ProtuStrankaListNazivFormated>
    <izvorni_sadrzaj>
      <item>TEHNOFRIGO d. o. o. UMAG</item>
    </izvorni_sadrzaj>
    <derivirana_varijabla naziv="DomainObject.Predmet.ProtuStrankaListNazivFormated_1">
      <item>TEHNOFRIGO d. o. o. UMAG</item>
    </derivirana_varijabla>
  </DomainObject.Predmet.ProtuStrankaListNazivFormated>
  <DomainObject.Predmet.ProtuStrankaListNazivFormatedOIB>
    <izvorni_sadrzaj>
      <item>TEHNOFRIGO d. o. o. UMAG, OIB 72511085444</item>
    </izvorni_sadrzaj>
    <derivirana_varijabla naziv="DomainObject.Predmet.ProtuStrankaListNazivFormatedOIB_1">
      <item>TEHNOFRIGO d. o. o. UMAG, OIB 72511085444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TEHNOFRIGO d. o. o. UMAG</izvorni_sadrzaj>
    <derivirana_varijabla naziv="DomainObject.Predmet.ProtustrankaIDrugi_1">TEHNOFRIGO d. o. 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TEHNOFRIGO d. o. o. UMAG, OIB 72511085444, Kmeti 27, 52470 Umag</izvorni_sadrzaj>
    <derivirana_varijabla naziv="DomainObject.Predmet.ProtustrankaIDrugiAdressOIB_1">TEHNOFRIGO d. o. o. UMAG, OIB 72511085444, Kmeti 27,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veljače 2016.</izvorni_sadrzaj>
    <derivirana_varijabla naziv="DomainObject.Predmet.OdlukaRjesenje.DatumDonosenjaOdluke_1">4.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St-372/2015-5</izvorni_sadrzaj>
    <derivirana_varijabla naziv="DomainObject.Predmet.OdlukaRjesenje.Oznaka_1">St-372/2015-5</derivirana_varijabla>
  </DomainObject.Predmet.OdlukaRjesenje.Oznaka>
  <DomainObject.Predmet.SudioniciListNaziv>
    <izvorni_sadrzaj>
      <item>FINANCIJSKA AGENCIJA, RC RIJEKA, PODRUŽNICA PULA, PULA</item>
      <item>TEHNOFRIGO d. o. o. UMAG</item>
    </izvorni_sadrzaj>
    <derivirana_varijabla naziv="DomainObject.Predmet.SudioniciListNaziv_1">
      <item>FINANCIJSKA AGENCIJA, RC RIJEKA, PODRUŽNICA PULA, PULA</item>
      <item>TEHNOFRIGO d. o. 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TEHNOFRIGO d. o. o. UMAG, OIB 72511085444, Kmeti 27,52470 Umag</item>
    </izvorni_sadrzaj>
    <derivirana_varijabla naziv="DomainObject.Predmet.SudioniciListAdressOIB_1">
      <item>FINANCIJSKA AGENCIJA, RC RIJEKA, PODRUŽNICA PULA, PULA, OIB 85821130368, Giardini 5,52100 Pula</item>
      <item>TEHNOFRIGO d. o. o. UMAG, OIB 72511085444, Kmeti 27,52470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72511085444</item>
    </izvorni_sadrzaj>
    <derivirana_varijabla naziv="DomainObject.Predmet.SudioniciListNazivOIB_1">
      <item>, OIB 85821130368</item>
      <item>, OIB 72511085444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2278</properties:Characters>
  <properties:Lines>62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2016-02-16T13:57:00Z</dcterms:created>
  <dc:creator>Mihaela Kaligari</dc:creator>
  <dc:description/>
  <cp:keywords/>
  <cp:lastModifiedBy>Mihaela Kaligari</cp:lastModifiedBy>
  <cp:lastPrinted>2016-02-16T14:12:00Z</cp:lastPrinted>
  <dcterms:modified xmlns:xsi="http://www.w3.org/2001/XMLSchema-instance" xsi:type="dcterms:W3CDTF">2016-02-17T13:30:00Z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