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7f03" w14:paraId="6347f03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2D0AEA">
        <w:t>29</w:t>
      </w:r>
      <w:r w:rsidR="00ED66D0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2D0AEA">
        <w:t>PIKO COMMERCE j.d.o.o., Put Mula 26, Miškovići (Grad Pag), OIB: 31897275855</w:t>
      </w:r>
      <w:r>
        <w:t xml:space="preserve">, </w:t>
      </w:r>
      <w:r w:rsidR="00BE15B1">
        <w:t>16</w:t>
      </w:r>
      <w:r w:rsidR="002776AE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2D0AEA">
        <w:t>PIKO COMMERCE j.d.o.o., Put Mula 26, Miškovići (Grad Pag), OIB: 31897275855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2D0AEA">
        <w:t>29</w:t>
      </w:r>
      <w:r w:rsidR="00ED66D0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2D0AEA">
        <w:t>11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 xml:space="preserve">Republika Hrvatska, Ministarstvo financija, Područni ured Dalmacija, zastupan po Županijskom državnom odvjetništvu u Zadru je </w:t>
      </w:r>
      <w:r w:rsidR="002D0AEA">
        <w:t>3</w:t>
      </w:r>
      <w:r w:rsidR="001B667B">
        <w:t xml:space="preserve">. svibnja 2017. dostavila ovom sudu prijedlog za otvaranje stečajnoga postupka nad dužnikom navodeći da prema istom ima dospjelu novčanu tražbinu u iznosu od </w:t>
      </w:r>
      <w:r w:rsidR="002D0AEA">
        <w:t>41.910,09</w:t>
      </w:r>
      <w:r w:rsidR="001B667B">
        <w:t xml:space="preserve"> kn koja se temelji na stanju računa dužnika na dan </w:t>
      </w:r>
      <w:r w:rsidR="002D0AEA">
        <w:t>25</w:t>
      </w:r>
      <w:r w:rsidR="001B667B">
        <w:t xml:space="preserve">. travnja 2017. iz informacijskog sustava Porezne uprave i obračuna kamata.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39151B" w:rsidP="00811D39" w:rsidR="0039151B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BE15B1">
        <w:t>16</w:t>
      </w:r>
      <w:r w:rsidR="002776AE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B658C6" w:rsidP="00B658C6" w:rsidR="00B658C6">
      <w:r>
        <w:t>Za točnost otpravka – ovlaštena službenica                                                 Sudac</w:t>
      </w:r>
    </w:p>
    <w:p w:rsidRDefault="00B658C6" w:rsidP="00B658C6" w:rsidR="00B658C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58C6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8148FF">
          <w:t>136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8148FF">
      <w:t>136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776AE"/>
    <w:rsid w:val="002B12FB"/>
    <w:rsid w:val="002D0AEA"/>
    <w:rsid w:val="003500F1"/>
    <w:rsid w:val="0039151B"/>
    <w:rsid w:val="00407499"/>
    <w:rsid w:val="00440C98"/>
    <w:rsid w:val="006C3686"/>
    <w:rsid w:val="00811D39"/>
    <w:rsid w:val="008148FF"/>
    <w:rsid w:val="0087715B"/>
    <w:rsid w:val="00A502C8"/>
    <w:rsid w:val="00B357BB"/>
    <w:rsid w:val="00B658C6"/>
    <w:rsid w:val="00BB1274"/>
    <w:rsid w:val="00BE15B1"/>
    <w:rsid w:val="00BE4536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86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COMMERCE j.d.o.o. za ugostiteljstvo i turizam</izvorni_sadrzaj>
    <derivirana_varijabla naziv="DomainObject.Predmet.ProtustrankaFormated_1">  PIKO COMMERCE j.d.o.o. za ugostiteljstvo i turizam</derivirana_varijabla>
  </DomainObject.Predmet.ProtustrankaFormated>
  <DomainObject.Predmet.ProtustrankaFormatedOIB>
    <izvorni_sadrzaj>  PIKO COMMERCE j.d.o.o. za ugostiteljstvo i turizam, OIB 31897275855</izvorni_sadrzaj>
    <derivirana_varijabla naziv="DomainObject.Predmet.ProtustrankaFormatedOIB_1">  PIKO COMMERCE j.d.o.o. za ugostiteljstvo i turizam, OIB 31897275855</derivirana_varijabla>
  </DomainObject.Predmet.ProtustrankaFormatedOIB>
  <DomainObject.Predmet.ProtustrankaFormatedWithAdress>
    <izvorni_sadrzaj> PIKO COMMERCE j.d.o.o. za ugostiteljstvo i turizam, Put Mula 26, 23249 Miškovci</izvorni_sadrzaj>
    <derivirana_varijabla naziv="DomainObject.Predmet.ProtustrankaFormatedWithAdress_1"> PIKO COMMERCE j.d.o.o. za ugostiteljstvo i turizam, Put Mula 26, 23249 Miškovci</derivirana_varijabla>
  </DomainObject.Predmet.ProtustrankaFormatedWithAdress>
  <DomainObject.Predmet.ProtustrankaFormatedWithAdressOIB>
    <izvorni_sadrzaj> PIKO COMMERCE j.d.o.o. za ugostiteljstvo i turizam, OIB 31897275855, Put Mula 26, 23249 Miškovci</izvorni_sadrzaj>
    <derivirana_varijabla naziv="DomainObject.Predmet.ProtustrankaFormatedWithAdressOIB_1"> PIKO COMMERCE j.d.o.o. za ugostiteljstvo i turizam, OIB 31897275855, Put Mula 26, 23249 Miškovci</derivirana_varijabla>
  </DomainObject.Predmet.ProtustrankaFormatedWithAdressOIB>
  <DomainObject.Predmet.ProtustrankaWithAdress>
    <izvorni_sadrzaj>PIKO COMMERCE j.d.o.o. za ugostiteljstvo i turizam Put Mula 26, 23249 Miškovci</izvorni_sadrzaj>
    <derivirana_varijabla naziv="DomainObject.Predmet.ProtustrankaWithAdress_1">PIKO COMMERCE j.d.o.o. za ugostiteljstvo i turizam Put Mula 26, 23249 Miškovci</derivirana_varijabla>
  </DomainObject.Predmet.ProtustrankaWithAdress>
  <DomainObject.Predmet.ProtustrankaWithAdressOIB>
    <izvorni_sadrzaj>PIKO COMMERCE j.d.o.o. za ugostiteljstvo i turizam, OIB 31897275855, Put Mula 26, 23249 Miškovci</izvorni_sadrzaj>
    <derivirana_varijabla naziv="DomainObject.Predmet.ProtustrankaWithAdressOIB_1">PIKO COMMERCE j.d.o.o. za ugostiteljstvo i turizam, OIB 31897275855, Put Mula 26, 23249 Miškovci</derivirana_varijabla>
  </DomainObject.Predmet.ProtustrankaWithAdressOIB>
  <DomainObject.Predmet.ProtustrankaNazivFormated>
    <izvorni_sadrzaj>PIKO COMMERCE j.d.o.o. za ugostiteljstvo i turizam</izvorni_sadrzaj>
    <derivirana_varijabla naziv="DomainObject.Predmet.ProtustrankaNazivFormated_1">PIKO COMMERCE j.d.o.o. za ugostiteljstvo i turizam</derivirana_varijabla>
  </DomainObject.Predmet.ProtustrankaNazivFormated>
  <DomainObject.Predmet.ProtustrankaNazivFormatedOIB>
    <izvorni_sadrzaj>PIKO COMMERCE j.d.o.o. za ugostiteljstvo i turizam, OIB 31897275855</izvorni_sadrzaj>
    <derivirana_varijabla naziv="DomainObject.Predmet.ProtustrankaNazivFormatedOIB_1">PIKO COMMERCE j.d.o.o. za ugostiteljstvo i turizam, OIB 31897275855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PIKO COMMERCE j.d.o.o. za ugostiteljstvo i turizam</item>
    </izvorni_sadrzaj>
    <derivirana_varijabla naziv="DomainObject.Predmet.ProtuStrankaListFormated_1">
      <item>PIKO COMMERCE j.d.o.o. za ugostiteljstvo i turizam</item>
    </derivirana_varijabla>
  </DomainObject.Predmet.ProtuStrankaListFormated>
  <DomainObject.Predmet.ProtuStrankaListFormatedOIB>
    <izvorni_sadrzaj>
      <item>PIKO COMMERCE j.d.o.o. za ugostiteljstvo i turizam, OIB 31897275855</item>
    </izvorni_sadrzaj>
    <derivirana_varijabla naziv="DomainObject.Predmet.ProtuStrankaListFormatedOIB_1">
      <item>PIKO COMMERCE j.d.o.o. za ugostiteljstvo i turizam, OIB 31897275855</item>
    </derivirana_varijabla>
  </DomainObject.Predmet.ProtuStrankaListFormatedOIB>
  <DomainObject.Predmet.ProtuStrankaListFormatedWithAdress>
    <izvorni_sadrzaj>
      <item>PIKO COMMERCE j.d.o.o. za ugostiteljstvo i turizam, Put Mula 26, 23249 Miškovci</item>
    </izvorni_sadrzaj>
    <derivirana_varijabla naziv="DomainObject.Predmet.ProtuStrankaListFormatedWithAdress_1">
      <item>PIKO COMMERCE j.d.o.o. za ugostiteljstvo i turizam, Put Mula 26, 23249 Miškovci</item>
    </derivirana_varijabla>
  </DomainObject.Predmet.ProtuStrankaListFormatedWithAdress>
  <DomainObject.Predmet.ProtuStrankaListFormatedWithAdressOIB>
    <izvorni_sadrzaj>
      <item>PIKO COMMERCE j.d.o.o. za ugostiteljstvo i turizam, OIB 31897275855, Put Mula 26, 23249 Miškovci</item>
    </izvorni_sadrzaj>
    <derivirana_varijabla naziv="DomainObject.Predmet.ProtuStrankaListFormatedWithAdressOIB_1">
      <item>PIKO COMMERCE j.d.o.o. za ugostiteljstvo i turizam, OIB 31897275855, Put Mula 26, 23249 Miškovci</item>
    </derivirana_varijabla>
  </DomainObject.Predmet.ProtuStrankaListFormatedWithAdressOIB>
  <DomainObject.Predmet.ProtuStrankaListNazivFormated>
    <izvorni_sadrzaj>
      <item>PIKO COMMERCE j.d.o.o. za ugostiteljstvo i turizam</item>
    </izvorni_sadrzaj>
    <derivirana_varijabla naziv="DomainObject.Predmet.ProtuStrankaListNazivFormated_1">
      <item>PIKO COMMERCE j.d.o.o. za ugostiteljstvo i turizam</item>
    </derivirana_varijabla>
  </DomainObject.Predmet.ProtuStrankaListNazivFormated>
  <DomainObject.Predmet.ProtuStrankaListNazivFormatedOIB>
    <izvorni_sadrzaj>
      <item>PIKO COMMERCE j.d.o.o. za ugostiteljstvo i turizam, OIB 31897275855</item>
    </izvorni_sadrzaj>
    <derivirana_varijabla naziv="DomainObject.Predmet.ProtuStrankaListNazivFormatedOIB_1">
      <item>PIKO COMMERCE j.d.o.o. za ugostiteljstvo i turizam, OIB 31897275855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PIKO COMMERCE j.d.o.o. za ugostiteljstvo i turizam</izvorni_sadrzaj>
    <derivirana_varijabla naziv="DomainObject.Predmet.ProtustrankaIDrugi_1">PIKO COMMERCE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PIKO COMMERCE j.d.o.o. za ugostiteljstvo i turizam, OIB 31897275855, Put Mula 26, 23249 Miškovci</izvorni_sadrzaj>
    <derivirana_varijabla naziv="DomainObject.Predmet.ProtustrankaIDrugiAdressOIB_1">PIKO COMMERCE j.d.o.o. za ugostiteljstvo i turizam, OIB 31897275855,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PIKO COMMERCE j.d.o.o. za ugostiteljstvo i turizam</item>
    </izvorni_sadrzaj>
    <derivirana_varijabla naziv="DomainObject.Predmet.SudioniciListNaziv_1">
      <item>FINA</item>
      <item>PIKO COMMERCE j.d.o.o. za ugostiteljstvo i turizam</item>
    </derivirana_varijabla>
  </DomainObject.Predmet.SudioniciListNaziv>
  <DomainObject.Predmet.SudioniciListAdressOIB>
    <izvorni_sadrzaj>
      <item>FINA, OIB 85821130368</item>
      <item>PIKO COMMERCE j.d.o.o. za ugostiteljstvo i turizam, OIB 31897275855, Put Mula 26,23249 Miškovci</item>
    </izvorni_sadrzaj>
    <derivirana_varijabla naziv="DomainObject.Predmet.SudioniciListAdressOIB_1">
      <item>FINA, OIB 85821130368</item>
      <item>PIKO COMMERCE j.d.o.o. za ugostiteljstvo i turizam, OIB 31897275855,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31897275855</item>
    </izvorni_sadrzaj>
    <derivirana_varijabla naziv="DomainObject.Predmet.SudioniciListNazivOIB_1">
      <item>, OIB 85821130368</item>
      <item>, OIB 31897275855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2712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2017-11-13T07:29:00Z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2017-11-16T12:56:00Z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