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3000" w14:paraId="6cc3000" w:rsidRDefault="00B2227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6323F8">
        <w:rPr>
          <w:lang w:val="hr-HR"/>
        </w:rPr>
        <w:t>261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B5E74" w:rsidR="0083759D">
      <w:pPr>
        <w:tabs>
          <w:tab w:pos="8475" w:val="left"/>
        </w:tabs>
      </w:pPr>
      <w:r>
        <w:t xml:space="preserve">         REPUBLIKA HRVATSKA</w:t>
      </w:r>
      <w:r w:rsidR="008B5E74">
        <w:tab/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B22279">
        <w:t xml:space="preserve">Trgovački sud u Varaždinu, po višoj sudskoj savjetnici toga suda, Ivani Starčević,  u predmetu u povodu zahtjeva </w:t>
      </w:r>
      <w:r w:rsidR="00920620">
        <w:t>Financijske agencije</w:t>
      </w:r>
      <w:r w:rsidR="00042CA7">
        <w:t>,</w:t>
      </w:r>
      <w:r w:rsidR="00920620">
        <w:t xml:space="preserve"> Regionalni centar Zagreb, Podružnica Varaždin, Augusta Cesarca 2, Varaždin, za</w:t>
      </w:r>
      <w:r w:rsidR="007D62AA">
        <w:t xml:space="preserve"> provedbu skraćenog stečajnog postupka nad dužnikom </w:t>
      </w:r>
      <w:r w:rsidR="006323F8">
        <w:t>GRADITELJSTVO TER d.o.o., OIB: 12243522050 sa sjedištem u Glavna 55, 40315 Peklenica</w:t>
      </w:r>
      <w:r w:rsidR="00B22279">
        <w:t>, dana 13</w:t>
      </w:r>
      <w:r w:rsidR="007D62AA">
        <w:t xml:space="preserve">. studenog 2015. godine, </w:t>
      </w:r>
    </w:p>
    <w:p w:rsidRDefault="009375B5" w:rsidP="00920620" w:rsidR="009375B5" w:rsidRPr="00FD34D7">
      <w:pPr>
        <w:jc w:val="both"/>
      </w:pPr>
    </w:p>
    <w:p w:rsidRDefault="007D62AA" w:rsidP="00B41B30" w:rsidR="00E56B3E" w:rsidRPr="007D62AA">
      <w:pPr>
        <w:jc w:val="center"/>
        <w:rPr>
          <w:lang w:val="hr-HR"/>
        </w:rPr>
      </w:pPr>
      <w:r w:rsidRPr="007D62AA">
        <w:rPr>
          <w:lang w:val="hr-HR"/>
        </w:rPr>
        <w:t>r i j e š i o   j e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7D62AA" w:rsidP="008C6ED6" w:rsidR="001E274D">
      <w:pPr>
        <w:jc w:val="both"/>
      </w:pPr>
      <w:r>
        <w:rPr>
          <w:lang w:val="hr-HR"/>
        </w:rPr>
        <w:tab/>
        <w:t>Odbacuje se zahtjev p</w:t>
      </w:r>
      <w:r w:rsidR="00B22279">
        <w:rPr>
          <w:lang w:val="hr-HR"/>
        </w:rPr>
        <w:t>r</w:t>
      </w:r>
      <w:r>
        <w:rPr>
          <w:lang w:val="hr-HR"/>
        </w:rPr>
        <w:t xml:space="preserve">edlagatelja </w:t>
      </w:r>
      <w:r>
        <w:t>Financijske agencije, Regionalni centar Zagreb, Podružnica Varaždin, Augusta Cesarca 2, Varaždin,</w:t>
      </w:r>
      <w:r w:rsidRPr="007D62AA">
        <w:t xml:space="preserve"> </w:t>
      </w:r>
      <w:r>
        <w:t xml:space="preserve">za provedbu skraćenog stečajnog postupka nad dužnikom </w:t>
      </w:r>
      <w:r w:rsidR="006323F8">
        <w:t>GRADITELJSTVO TER d.o.o., OIB: 12243522050 sa sjedištem u Glavna 55, 40315 Peklenica</w:t>
      </w:r>
      <w:r w:rsidR="00767A67">
        <w:t>, zaprimljen na ovom sudu</w:t>
      </w:r>
      <w:r w:rsidR="006323F8">
        <w:t xml:space="preserve"> 21</w:t>
      </w:r>
      <w:r>
        <w:t xml:space="preserve">. 09. 2015. </w:t>
      </w:r>
    </w:p>
    <w:p w:rsidRDefault="007D62AA" w:rsidP="008C6ED6" w:rsidR="007D62AA">
      <w:pPr>
        <w:jc w:val="both"/>
      </w:pPr>
    </w:p>
    <w:p w:rsidRDefault="007D62AA" w:rsidP="008C6ED6" w:rsidR="007D62AA">
      <w:pPr>
        <w:jc w:val="both"/>
      </w:pPr>
    </w:p>
    <w:p w:rsidRDefault="007D62AA" w:rsidP="007D62AA" w:rsidR="007D62AA">
      <w:pPr>
        <w:jc w:val="center"/>
      </w:pPr>
      <w:r>
        <w:t>Obrazloženje</w:t>
      </w:r>
    </w:p>
    <w:p w:rsidRDefault="007D62AA" w:rsidP="007D62AA" w:rsidR="007D62AA"/>
    <w:p w:rsidRDefault="006323F8" w:rsidP="008C40F6" w:rsidR="007D62AA">
      <w:pPr>
        <w:jc w:val="both"/>
      </w:pPr>
      <w:r>
        <w:tab/>
        <w:t>Predlagatelj je dana 21</w:t>
      </w:r>
      <w:r w:rsidR="007D62AA">
        <w:t xml:space="preserve">. 09. 2015. podnio zahtjev za provedbu skraćenog stečajnog postupka nad dužnikom </w:t>
      </w:r>
      <w:r>
        <w:t>GRADITELJSTVO TER d.o.o., OIB: 12243522050 sa sjedištem u Glavna 55, 40315 Peklenica</w:t>
      </w:r>
      <w:r w:rsidR="007D62AA">
        <w:t>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D62AA" w:rsidP="008C40F6" w:rsidR="007D62AA">
      <w:pPr>
        <w:jc w:val="both"/>
      </w:pPr>
    </w:p>
    <w:p w:rsidRDefault="007D62AA" w:rsidP="006323F8" w:rsidR="006323F8">
      <w:pPr>
        <w:jc w:val="both"/>
      </w:pPr>
      <w:r>
        <w:tab/>
      </w:r>
      <w:r w:rsidR="006323F8">
        <w:t xml:space="preserve">Uvidom u izvadak iz sudskog registra za dužnika proizlazi da je dužnik brisan iz sudskog registra rješenjem ovog suda poslovni broj Tt-15/358-113 od 07.10.2015. </w:t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  <w:r>
        <w:tab/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6323F8" w:rsidP="006323F8" w:rsidR="006323F8" w:rsidRPr="008C40F6">
      <w:pPr>
        <w:ind w:firstLine="720"/>
        <w:jc w:val="both"/>
      </w:pPr>
      <w:r>
        <w:lastRenderedPageBreak/>
        <w:t>Stoga nisu ispunjene pretpostavke iz čl. 428. SZ-a za provedbu skraćenog stečajnog postupka, slijedom čega je sud donio rješenje kao u izreci.</w:t>
      </w:r>
    </w:p>
    <w:p w:rsidRDefault="00A24059" w:rsidP="00A24059" w:rsidR="00A24059">
      <w:pPr>
        <w:outlineLvl w:val="0"/>
        <w:rPr>
          <w:lang w:val="hr-HR"/>
        </w:rPr>
      </w:pPr>
    </w:p>
    <w:p w:rsidRDefault="00A24059" w:rsidP="00A24059" w:rsidR="00A24059">
      <w:pPr>
        <w:outlineLvl w:val="0"/>
        <w:rPr>
          <w:lang w:val="hr-HR"/>
        </w:rPr>
      </w:pPr>
    </w:p>
    <w:p w:rsidRDefault="008C40F6" w:rsidP="005B010B" w:rsidR="008C40F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22279">
        <w:rPr>
          <w:lang w:val="hr-HR"/>
        </w:rPr>
        <w:t>13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C40F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B22279" w:rsidP="00B22279" w:rsidR="00B2227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B22279" w:rsidP="00B22279" w:rsidR="00B2227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7309C7" w:rsidP="00B22279" w:rsidR="007309C7">
      <w:pPr>
        <w:ind w:firstLine="720" w:left="3600"/>
        <w:jc w:val="center"/>
        <w:outlineLvl w:val="0"/>
        <w:rPr>
          <w:lang w:val="hr-HR"/>
        </w:rPr>
      </w:pPr>
    </w:p>
    <w:p w:rsidRDefault="00A24059" w:rsidP="00C35720" w:rsidR="00A24059">
      <w:pPr>
        <w:ind w:firstLine="720" w:left="3600"/>
        <w:jc w:val="center"/>
        <w:outlineLvl w:val="0"/>
        <w:rPr>
          <w:lang w:val="hr-HR"/>
        </w:rPr>
      </w:pPr>
    </w:p>
    <w:p w:rsidRDefault="00AA1CFA" w:rsidP="00774602" w:rsidR="00AA1CFA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6323F8" w:rsidP="006323F8" w:rsidR="006323F8">
      <w:pPr>
        <w:outlineLvl w:val="0"/>
        <w:rPr>
          <w:lang w:val="hr-HR"/>
        </w:rPr>
      </w:pPr>
    </w:p>
    <w:p w:rsidRDefault="006323F8" w:rsidP="006323F8" w:rsidR="006323F8">
      <w:pPr>
        <w:outlineLvl w:val="0"/>
        <w:rPr>
          <w:lang w:val="hr-HR"/>
        </w:rPr>
      </w:pPr>
      <w:r>
        <w:rPr>
          <w:lang w:val="hr-HR"/>
        </w:rPr>
        <w:t>POUKA O PRAVNOM LIJEKU:</w:t>
      </w:r>
    </w:p>
    <w:p w:rsidRDefault="006323F8" w:rsidP="006323F8" w:rsidR="006323F8">
      <w:pPr>
        <w:outlineLvl w:val="0"/>
        <w:rPr>
          <w:lang w:val="hr-HR"/>
        </w:rPr>
      </w:pPr>
    </w:p>
    <w:p w:rsidRDefault="006323F8" w:rsidP="006323F8" w:rsidR="006323F8" w:rsidRPr="0081356D">
      <w:pPr>
        <w:jc w:val="both"/>
      </w:pPr>
      <w:r w:rsidRPr="0081356D">
        <w:t>Protiv ovog rješenja nezadovoljna stranka može izjaviti žalbu u roku od osam (8) dana po primitku prijepisa rješenja,</w:t>
      </w:r>
      <w:r>
        <w:t>putem ovog suda,</w:t>
      </w:r>
      <w:r w:rsidRPr="0081356D">
        <w:t xml:space="preserve"> pisano u </w:t>
      </w:r>
      <w:r>
        <w:t>četiri</w:t>
      </w:r>
      <w:r w:rsidRPr="0081356D">
        <w:t xml:space="preserve"> primjerka. O žalbi odlučuje Visoki trgovački sud RH u Zagrebu.</w:t>
      </w: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66305A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8C40F6">
        <w:t>Financijska agencija, Regionalni centar Zagreb, Podružnica Varaždin, Augusta Cesarca 2, Varaždin</w:t>
      </w:r>
    </w:p>
    <w:p w:rsidRDefault="00C35720" w:rsidP="005B010B" w:rsidR="00C35720">
      <w:pPr>
        <w:outlineLvl w:val="0"/>
      </w:pPr>
      <w:r>
        <w:t>- e-Oglasna ploča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30F" w:rsidP="007F64E0" w:rsidR="0096430F">
      <w:r>
        <w:separator/>
      </w:r>
    </w:p>
  </w:endnote>
  <w:endnote w:id="0" w:type="continuationSeparator">
    <w:p w:rsidRDefault="0096430F" w:rsidP="007F64E0" w:rsidR="00964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30F" w:rsidP="007F64E0" w:rsidR="0096430F">
      <w:r>
        <w:separator/>
      </w:r>
    </w:p>
  </w:footnote>
  <w:footnote w:id="0" w:type="continuationSeparator">
    <w:p w:rsidRDefault="0096430F" w:rsidP="007F64E0" w:rsidR="00964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91A" w:rsidP="008C40F6" w:rsidR="008C40F6">
    <w:pPr>
      <w:jc w:val="right"/>
      <w:outlineLvl w:val="0"/>
      <w:rPr>
        <w:lang w:val="hr-HR"/>
      </w:rPr>
    </w:pPr>
    <w:r>
      <w:rPr>
        <w:lang w:val="hr-HR"/>
      </w:rPr>
      <w:t>P</w:t>
    </w:r>
    <w:r w:rsidR="00A833EB">
      <w:rPr>
        <w:lang w:val="hr-HR"/>
      </w:rPr>
      <w:t>oslovni broj: 8</w:t>
    </w:r>
    <w:r w:rsidR="008C40F6" w:rsidRPr="00F20BF1">
      <w:rPr>
        <w:lang w:val="hr-HR"/>
      </w:rPr>
      <w:t xml:space="preserve"> St-</w:t>
    </w:r>
    <w:r w:rsidR="006323F8">
      <w:rPr>
        <w:lang w:val="hr-HR"/>
      </w:rPr>
      <w:t>261</w:t>
    </w:r>
    <w:r w:rsidR="008C40F6" w:rsidRPr="00F20BF1">
      <w:rPr>
        <w:lang w:val="hr-HR"/>
      </w:rPr>
      <w:t>/1</w:t>
    </w:r>
    <w:r w:rsidR="008C40F6">
      <w:rPr>
        <w:lang w:val="hr-HR"/>
      </w:rPr>
      <w:t>5</w:t>
    </w:r>
    <w:r w:rsidR="008C40F6" w:rsidRPr="00F20BF1">
      <w:rPr>
        <w:lang w:val="hr-HR"/>
      </w:rPr>
      <w:t>-</w:t>
    </w:r>
    <w:r w:rsidR="00B22279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5665" w:rsidRPr="009C5665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2B8B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2AB5"/>
    <w:rsid w:val="002F7DA1"/>
    <w:rsid w:val="002F7FAF"/>
    <w:rsid w:val="00305C7E"/>
    <w:rsid w:val="00307E22"/>
    <w:rsid w:val="003110BD"/>
    <w:rsid w:val="00313B23"/>
    <w:rsid w:val="00320B75"/>
    <w:rsid w:val="0032132A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38ED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23F8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1288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09C7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67A67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2AA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5E74"/>
    <w:rsid w:val="008B6AEC"/>
    <w:rsid w:val="008B6C0A"/>
    <w:rsid w:val="008C0D31"/>
    <w:rsid w:val="008C40F6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30F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5665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059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833EB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2279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E4F04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35720"/>
    <w:rsid w:val="00C403B9"/>
    <w:rsid w:val="00C42AC5"/>
    <w:rsid w:val="00C43A77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91A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27AD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0235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 ZSR-a</izvorni_sadrzaj>
    <derivirana_varijabla naziv="DomainObject.Predmet.PrimjedbaSuca_1">Pokrenut postupak brisanja po čl. 70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TER društvo s ograničenom odgovornošću za graditeljstvo i trgovinu</izvorni_sadrzaj>
    <derivirana_varijabla naziv="DomainObject.Predmet.ProtustrankaFormated_1">  GRADITELJSTVO TER društvo s ograničenom odgovornošću za graditeljstvo i trgovinu</derivirana_varijabla>
  </DomainObject.Predmet.ProtustrankaFormated>
  <DomainObject.Predmet.ProtustrankaFormatedOIB>
    <izvorni_sadrzaj>  GRADITELJSTVO TER društvo s ograničenom odgovornošću za graditeljstvo i trgovinu, OIB 12243522050</izvorni_sadrzaj>
    <derivirana_varijabla naziv="DomainObject.Predmet.ProtustrankaFormatedOIB_1">  GRADITELJSTVO TER društvo s ograničenom odgovornošću za graditeljstvo i trgovinu, OIB 12243522050</derivirana_varijabla>
  </DomainObject.Predmet.ProtustrankaFormatedOIB>
  <DomainObject.Predmet.ProtustrankaFormatedWithAdress>
    <izvorni_sadrzaj> GRADITELJSTVO TER društvo s ograničenom odgovornošću za graditeljstvo i trgovinu, Glavna 55, 40315 Peklenica</izvorni_sadrzaj>
    <derivirana_varijabla naziv="DomainObject.Predmet.ProtustrankaFormatedWithAdress_1"> GRADITELJSTVO TER društvo s ograničenom odgovornošću za graditeljstvo i trgovinu, Glavna 55, 40315 Peklenica</derivirana_varijabla>
  </DomainObject.Predmet.ProtustrankaFormatedWithAdress>
  <DomainObject.Predmet.ProtustrankaFormatedWithAdressOIB>
    <izvorni_sadrzaj> GRADITELJSTVO TER društvo s ograničenom odgovornošću za graditeljstvo i trgovinu, OIB 12243522050, Glavna 55, 40315 Peklenica</izvorni_sadrzaj>
    <derivirana_varijabla naziv="DomainObject.Predmet.ProtustrankaFormatedWithAdressOIB_1"> GRADITELJSTVO TER društvo s ograničenom odgovornošću za graditeljstvo i trgovinu, OIB 12243522050, Glavna 55, 40315 Peklenica</derivirana_varijabla>
  </DomainObject.Predmet.ProtustrankaFormatedWithAdressOIB>
  <DomainObject.Predmet.ProtustrankaWithAdress>
    <izvorni_sadrzaj>GRADITELJSTVO TER društvo s ograničenom odgovornošću za graditeljstvo i trgovinu Glavna 55, 40315 Peklenica</izvorni_sadrzaj>
    <derivirana_varijabla naziv="DomainObject.Predmet.ProtustrankaWithAdress_1">GRADITELJSTVO TER društvo s ograničenom odgovornošću za graditeljstvo i trgovinu Glavna 55, 40315 Peklenica</derivirana_varijabla>
  </DomainObject.Predmet.ProtustrankaWithAdress>
  <DomainObject.Predmet.ProtustrankaWithAdressOIB>
    <izvorni_sadrzaj>GRADITELJSTVO TER društvo s ograničenom odgovornošću za graditeljstvo i trgovinu, OIB 12243522050, Glavna 55, 40315 Peklenica</izvorni_sadrzaj>
    <derivirana_varijabla naziv="DomainObject.Predmet.ProtustrankaWithAdressOIB_1">GRADITELJSTVO TER društvo s ograničenom odgovornošću za graditeljstvo i trgovinu, OIB 12243522050, Glavna 55, 40315 Peklenica</derivirana_varijabla>
  </DomainObject.Predmet.ProtustrankaWithAdressOIB>
  <DomainObject.Predmet.ProtustrankaNazivFormated>
    <izvorni_sadrzaj>GRADITELJSTVO TER društvo s ograničenom odgovornošću za graditeljstvo i trgovinu</izvorni_sadrzaj>
    <derivirana_varijabla naziv="DomainObject.Predmet.ProtustrankaNazivFormated_1">GRADITELJSTVO TER društvo s ograničenom odgovornošću za graditeljstvo i trgovinu</derivirana_varijabla>
  </DomainObject.Predmet.ProtustrankaNazivFormated>
  <DomainObject.Predmet.ProtustrankaNazivFormatedOIB>
    <izvorni_sadrzaj>GRADITELJSTVO TER društvo s ograničenom odgovornošću za graditeljstvo i trgovinu, OIB 12243522050</izvorni_sadrzaj>
    <derivirana_varijabla naziv="DomainObject.Predmet.ProtustrankaNazivFormatedOIB_1">GRADITELJSTVO TER društvo s ograničenom odgovornošću za graditeljstvo i trgovinu, OIB 12243522050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27480.35</izvorni_sadrzaj>
    <derivirana_varijabla naziv="DomainObject.Predmet.TrenutnaVrijednost_1">27480.35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GRADITELJSTVO TER društvo s ograničenom odgovornošću za graditeljstvo i trgovinu</item>
    </izvorni_sadrzaj>
    <derivirana_varijabla naziv="DomainObject.Predmet.ProtuStrankaListFormated_1">
      <item>GRADITELJSTVO TER društvo s ograničenom odgovornošću za graditeljstvo i trgovinu</item>
    </derivirana_varijabla>
  </DomainObject.Predmet.ProtuStrankaListFormated>
  <DomainObject.Predmet.ProtuStrankaListFormatedOIB>
    <izvorni_sadrzaj>
      <item>GRADITELJSTVO TER društvo s ograničenom odgovornošću za graditeljstvo i trgovinu, OIB 12243522050</item>
    </izvorni_sadrzaj>
    <derivirana_varijabla naziv="DomainObject.Predmet.ProtuStrankaListFormatedOIB_1">
      <item>GRADITELJSTVO TER društvo s ograničenom odgovornošću za graditeljstvo i trgovinu, OIB 12243522050</item>
    </derivirana_varijabla>
  </DomainObject.Predmet.ProtuStrankaListFormatedOIB>
  <DomainObject.Predmet.ProtuStrankaListFormatedWithAdress>
    <izvorni_sadrzaj>
      <item>GRADITELJSTVO TER društvo s ograničenom odgovornošću za graditeljstvo i trgovinu, Glavna 55, 40315 Peklenica</item>
    </izvorni_sadrzaj>
    <derivirana_varijabla naziv="DomainObject.Predmet.ProtuStrankaListFormatedWithAdress_1">
      <item>GRADITELJSTVO TER društvo s ograničenom odgovornošću za graditeljstvo i trgovinu, Glavna 55, 40315 Peklenica</item>
    </derivirana_varijabla>
  </DomainObject.Predmet.ProtuStrankaListFormatedWithAdress>
  <DomainObject.Predmet.ProtuStrankaListFormatedWithAdressOIB>
    <izvorni_sadrzaj>
      <item>GRADITELJSTVO TER društvo s ograničenom odgovornošću za graditeljstvo i trgovinu, OIB 12243522050, Glavna 55, 40315 Peklenica</item>
    </izvorni_sadrzaj>
    <derivirana_varijabla naziv="DomainObject.Predmet.ProtuStrankaListFormatedWithAdressOIB_1">
      <item>GRADITELJSTVO TER društvo s ograničenom odgovornošću za graditeljstvo i trgovinu, OIB 12243522050, Glavna 55, 40315 Peklenica</item>
    </derivirana_varijabla>
  </DomainObject.Predmet.ProtuStrankaListFormatedWithAdressOIB>
  <DomainObject.Predmet.ProtuStrankaListNazivFormated>
    <izvorni_sadrzaj>
      <item>GRADITELJSTVO TER društvo s ograničenom odgovornošću za graditeljstvo i trgovinu</item>
    </izvorni_sadrzaj>
    <derivirana_varijabla naziv="DomainObject.Predmet.ProtuStrankaListNazivFormated_1">
      <item>GRADITELJSTVO TER društvo s ograničenom odgovornošću za graditeljstvo i trgovinu</item>
    </derivirana_varijabla>
  </DomainObject.Predmet.ProtuStrankaListNazivFormated>
  <DomainObject.Predmet.ProtuStrankaListNazivFormatedOIB>
    <izvorni_sadrzaj>
      <item>GRADITELJSTVO TER društvo s ograničenom odgovornošću za graditeljstvo i trgovinu, OIB 12243522050</item>
    </izvorni_sadrzaj>
    <derivirana_varijabla naziv="DomainObject.Predmet.ProtuStrankaListNazivFormatedOIB_1">
      <item>GRADITELJSTVO TER društvo s ograničenom odgovornošću za graditeljstvo i trgovinu, OIB 12243522050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GRADITELJSTVO TER društvo s ograničenom odgovornošću za graditeljstvo i trgovinu</izvorni_sadrzaj>
    <derivirana_varijabla naziv="DomainObject.Predmet.ProtustrankaIDrugi_1">GRADITELJSTVO TER društvo s ograničenom odgovornošću za graditeljstvo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GRADITELJSTVO TER društvo s ograničenom odgovornošću za graditeljstvo i trgovinu, OIB 12243522050, Glavna 55, 40315 Peklenica</izvorni_sadrzaj>
    <derivirana_varijabla naziv="DomainObject.Predmet.ProtustrankaIDrugiAdressOIB_1">GRADITELJSTVO TER društvo s ograničenom odgovornošću za graditeljstvo i trgovinu, OIB 12243522050, Glavna 55,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GRADITELJSTVO TER društvo s ograničenom odgovornošću za graditeljstvo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GRADITELJSTVO TER društvo s ograničenom odgovornošću za graditeljstvo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GRADITELJSTVO TER društvo s ograničenom odgovornošću za graditeljstvo i trgovinu, OIB 12243522050, Glavna 55,40315 Peklenica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GRADITELJSTVO TER društvo s ograničenom odgovornošću za graditeljstvo i trgovinu, OIB 12243522050, Glavna 55,40315 Peklenica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12243522050</item>
      <item>, OIB null</item>
      <item>, OIB null</item>
    </izvorni_sadrzaj>
    <derivirana_varijabla naziv="DomainObject.Predmet.SudioniciListNazivOIB_1">
      <item>, OIB null</item>
      <item>, OIB 12243522050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317</properties:Words>
  <properties:Characters>1875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2015-11-12T13:07:00Z</dcterms:created>
  <dc:creator>user</dc:creator>
  <cp:lastModifiedBy>Marko Makaj</cp:lastModifiedBy>
  <cp:lastPrinted>2015-11-12T13:07:00Z</cp:lastPrinted>
  <dcterms:modified xmlns:xsi="http://www.w3.org/2001/XMLSchema-instance" xsi:type="dcterms:W3CDTF">2015-11-13T12:40:00Z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