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8643" w14:paraId="61b8643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5C752C" w:rsidP="002C6065" w:rsidR="002C6065">
      <w:pPr>
        <w:jc w:val="right"/>
      </w:pPr>
      <w:r>
        <w:tab/>
      </w:r>
      <w:r>
        <w:tab/>
        <w:t>1 St</w:t>
      </w:r>
      <w:r w:rsidR="00BF6C03">
        <w:t>-</w:t>
      </w:r>
      <w:r w:rsidR="002C6065">
        <w:t>11</w:t>
      </w:r>
      <w:r w:rsidR="00C97C9B">
        <w:t>/</w:t>
      </w:r>
      <w:r w:rsidR="002C6065">
        <w:t>15</w:t>
      </w:r>
      <w:r w:rsidR="00C97C9B">
        <w:t>-</w:t>
      </w:r>
      <w:r w:rsidR="002C6065">
        <w:t>34</w:t>
      </w:r>
    </w:p>
    <w:p w:rsidRDefault="002C6065" w:rsidP="002C6065" w:rsidR="002C6065">
      <w:pPr>
        <w:jc w:val="right"/>
      </w:pPr>
    </w:p>
    <w:p w:rsidRDefault="00C64EB0" w:rsidP="002C6065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2C6065">
        <w:t>BAFI COMMERCE</w:t>
      </w:r>
      <w:r w:rsidR="002C6065" w:rsidRPr="0077691D">
        <w:t xml:space="preserve"> d.o.o. Zadar, </w:t>
      </w:r>
      <w:r w:rsidR="002C6065">
        <w:t>Rapska 5</w:t>
      </w:r>
      <w:r w:rsidR="002C6065" w:rsidRPr="0077691D">
        <w:t>, Zadar, OIB:</w:t>
      </w:r>
      <w:r w:rsidR="002C6065">
        <w:t xml:space="preserve"> 74006255004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E152B5">
        <w:t>03. prosinca</w:t>
      </w:r>
      <w:r w:rsidR="00486D35">
        <w:t xml:space="preserve"> 2015</w:t>
      </w:r>
      <w:r w:rsidRPr="001C5505">
        <w:t xml:space="preserve">. 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5C752C" w:rsidP="005C752C" w:rsidR="005C752C" w:rsidRPr="004551BA">
      <w:pPr>
        <w:ind w:firstLine="705"/>
        <w:jc w:val="both"/>
      </w:pPr>
      <w:r w:rsidRPr="003573CC">
        <w:t xml:space="preserve">I. </w:t>
      </w:r>
      <w:r w:rsidRPr="004551BA">
        <w:t>Određuje se nagrada za rad privremen</w:t>
      </w:r>
      <w:r w:rsidR="003F6ADE">
        <w:t>og</w:t>
      </w:r>
      <w:r w:rsidRPr="004551BA">
        <w:t xml:space="preserve"> stečajn</w:t>
      </w:r>
      <w:r w:rsidR="003F6ADE">
        <w:t>og</w:t>
      </w:r>
      <w:r w:rsidRPr="004551BA">
        <w:t xml:space="preserve"> upravitelj</w:t>
      </w:r>
      <w:r w:rsidR="003F6ADE">
        <w:t xml:space="preserve">a </w:t>
      </w:r>
      <w:r w:rsidR="002C6065">
        <w:t>Edvina Šimunova</w:t>
      </w:r>
      <w:r w:rsidR="004551BA" w:rsidRPr="004551BA">
        <w:t xml:space="preserve"> </w:t>
      </w:r>
      <w:r w:rsidRPr="004551BA">
        <w:t xml:space="preserve">u iznosu od </w:t>
      </w:r>
      <w:r w:rsidR="003F6ADE">
        <w:t>6</w:t>
      </w:r>
      <w:r w:rsidR="004551BA">
        <w:t>.000,00</w:t>
      </w:r>
      <w:r w:rsidRPr="004551BA">
        <w:t xml:space="preserve"> kuna</w:t>
      </w:r>
      <w:r w:rsidR="00E152B5">
        <w:t xml:space="preserve"> bruto</w:t>
      </w:r>
      <w:r w:rsidRPr="004551BA">
        <w:t xml:space="preserve">. </w:t>
      </w:r>
    </w:p>
    <w:p w:rsidRDefault="005C752C" w:rsidP="002C6065" w:rsidR="005C752C" w:rsidRPr="003573CC">
      <w:pPr>
        <w:jc w:val="both"/>
      </w:pPr>
    </w:p>
    <w:p w:rsidRDefault="005C752C" w:rsidP="005C752C" w:rsidR="005C752C" w:rsidRPr="003573CC">
      <w:pPr>
        <w:ind w:left="705"/>
        <w:jc w:val="both"/>
      </w:pPr>
      <w:r w:rsidRPr="003573CC">
        <w:t>II. Isplat</w:t>
      </w:r>
      <w:r>
        <w:t>a</w:t>
      </w:r>
      <w:r w:rsidRPr="003573CC">
        <w:t xml:space="preserve"> će se  izvršiti sa </w:t>
      </w:r>
      <w:r w:rsidRPr="00FB21C9">
        <w:t>kontovnika zajedničkih pristojbi (fond 39a SZ-a).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 w:rsidRPr="0064286F">
      <w:pPr>
        <w:ind w:firstLine="705"/>
        <w:jc w:val="both"/>
      </w:pPr>
      <w:r w:rsidRPr="0064286F">
        <w:t xml:space="preserve">Rješenjem ovog suda od </w:t>
      </w:r>
      <w:r w:rsidR="002C6065">
        <w:t>04. ožujka 2015</w:t>
      </w:r>
      <w:r w:rsidRPr="0064286F">
        <w:t>. godine imenovan je privremen</w:t>
      </w:r>
      <w:r w:rsidR="003F6ADE">
        <w:t>i</w:t>
      </w:r>
      <w:r w:rsidRPr="0064286F">
        <w:t xml:space="preserve"> stečajn</w:t>
      </w:r>
      <w:r w:rsidR="003F6ADE">
        <w:t>i</w:t>
      </w:r>
      <w:r w:rsidR="005C752C">
        <w:t xml:space="preserve"> </w:t>
      </w:r>
      <w:r>
        <w:t xml:space="preserve">upravitelj </w:t>
      </w:r>
      <w:r w:rsidRPr="0064286F">
        <w:t>koj</w:t>
      </w:r>
      <w:r w:rsidR="003F6ADE">
        <w:t xml:space="preserve">i </w:t>
      </w:r>
      <w:r w:rsidRPr="0064286F">
        <w:t>je dana</w:t>
      </w:r>
      <w:r>
        <w:t xml:space="preserve"> </w:t>
      </w:r>
      <w:r w:rsidR="002C6065">
        <w:t>06. srpnja</w:t>
      </w:r>
      <w:r w:rsidR="003F6ADE">
        <w:t xml:space="preserve"> 2015</w:t>
      </w:r>
      <w:r>
        <w:t>.</w:t>
      </w:r>
      <w:r w:rsidRPr="0064286F">
        <w:t xml:space="preserve"> godine dostavi</w:t>
      </w:r>
      <w:r w:rsidR="003F6ADE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 xml:space="preserve">U Zadru dana </w:t>
      </w:r>
      <w:r w:rsidR="00E152B5">
        <w:t>03. prosinca</w:t>
      </w:r>
      <w:r w:rsidR="00486D35">
        <w:t xml:space="preserve"> 2015</w:t>
      </w:r>
      <w:r w:rsidRPr="003573CC">
        <w:t>. godine</w:t>
      </w:r>
    </w:p>
    <w:p w:rsidRDefault="00371D43" w:rsidP="005C752C" w:rsidR="00371D43">
      <w:pPr>
        <w:jc w:val="right"/>
      </w:pPr>
    </w:p>
    <w:p w:rsidRDefault="00D27BB2" w:rsidP="005C752C" w:rsidR="00F8463C" w:rsidRPr="007B1E6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7B1E6A">
        <w:t>Sudac</w:t>
      </w:r>
    </w:p>
    <w:p w:rsidRDefault="00D27BB2" w:rsidP="005C752C" w:rsidR="00C64EB0" w:rsidRPr="007B1E6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8463C" w:rsidRPr="007B1E6A">
        <w:t>Ardena Bajlo</w:t>
      </w:r>
    </w:p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C64EB0" w:rsidP="00C64EB0" w:rsidR="00C64EB0" w:rsidRPr="003573CC">
      <w:r w:rsidRPr="003573CC">
        <w:t xml:space="preserve">Protiv ovog rješenja nije dopuštena žalba.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</w:t>
      </w:r>
      <w:r w:rsidR="003F6ADE">
        <w:t>m</w:t>
      </w:r>
      <w:r w:rsidR="005C752C">
        <w:t xml:space="preserve"> upravitelj</w:t>
      </w:r>
      <w:r w:rsidR="003F6ADE">
        <w:t>u</w:t>
      </w:r>
    </w:p>
    <w:p w:rsidRDefault="005C752C" w:rsidP="00B50947" w:rsidR="00B50947">
      <w:pPr>
        <w:numPr>
          <w:ilvl w:val="0"/>
          <w:numId w:val="2"/>
        </w:numPr>
      </w:pPr>
      <w:r>
        <w:t>e-</w:t>
      </w:r>
      <w:r w:rsidR="00B50947">
        <w:t>oglasna ploča</w:t>
      </w:r>
    </w:p>
    <w:p w:rsidRDefault="00B50947" w:rsidP="00B50947" w:rsidR="00B50947" w:rsidRPr="003573CC">
      <w:pPr>
        <w:numPr>
          <w:ilvl w:val="0"/>
          <w:numId w:val="2"/>
        </w:numPr>
      </w:pPr>
      <w:r>
        <w:t>računovodstvu</w:t>
      </w:r>
    </w:p>
    <w:p w:rsidRDefault="00B50947" w:rsidP="00B50947" w:rsidR="00B3003A">
      <w:pPr>
        <w:ind w:left="720"/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174532"/>
    <w:rsid w:val="00176680"/>
    <w:rsid w:val="001939CA"/>
    <w:rsid w:val="001C544E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2C6065"/>
    <w:rsid w:val="00331B3A"/>
    <w:rsid w:val="003513F2"/>
    <w:rsid w:val="003573CC"/>
    <w:rsid w:val="00371D43"/>
    <w:rsid w:val="00384818"/>
    <w:rsid w:val="003A1FC0"/>
    <w:rsid w:val="003E0805"/>
    <w:rsid w:val="003E6B6E"/>
    <w:rsid w:val="003F6ADE"/>
    <w:rsid w:val="004551BA"/>
    <w:rsid w:val="004630AA"/>
    <w:rsid w:val="00486D35"/>
    <w:rsid w:val="005A216F"/>
    <w:rsid w:val="005C752C"/>
    <w:rsid w:val="005E425A"/>
    <w:rsid w:val="00630EA3"/>
    <w:rsid w:val="00633783"/>
    <w:rsid w:val="00640DD5"/>
    <w:rsid w:val="006B6E1C"/>
    <w:rsid w:val="006D30A4"/>
    <w:rsid w:val="00710A26"/>
    <w:rsid w:val="00731A40"/>
    <w:rsid w:val="007421EA"/>
    <w:rsid w:val="007B1E6A"/>
    <w:rsid w:val="007C6BF1"/>
    <w:rsid w:val="007E15DF"/>
    <w:rsid w:val="00817F69"/>
    <w:rsid w:val="00833D9A"/>
    <w:rsid w:val="00886894"/>
    <w:rsid w:val="00890095"/>
    <w:rsid w:val="00905489"/>
    <w:rsid w:val="009250E5"/>
    <w:rsid w:val="00986612"/>
    <w:rsid w:val="009909B0"/>
    <w:rsid w:val="009920C6"/>
    <w:rsid w:val="009A5286"/>
    <w:rsid w:val="009A60C6"/>
    <w:rsid w:val="009B4F44"/>
    <w:rsid w:val="00A3183B"/>
    <w:rsid w:val="00A91588"/>
    <w:rsid w:val="00AB6C4C"/>
    <w:rsid w:val="00AB7907"/>
    <w:rsid w:val="00AE2C6C"/>
    <w:rsid w:val="00B13555"/>
    <w:rsid w:val="00B3003A"/>
    <w:rsid w:val="00B3119E"/>
    <w:rsid w:val="00B50947"/>
    <w:rsid w:val="00B60362"/>
    <w:rsid w:val="00B74A47"/>
    <w:rsid w:val="00BB192C"/>
    <w:rsid w:val="00BF6C03"/>
    <w:rsid w:val="00C64EB0"/>
    <w:rsid w:val="00C97C9B"/>
    <w:rsid w:val="00CA2AA9"/>
    <w:rsid w:val="00CE069C"/>
    <w:rsid w:val="00CF7517"/>
    <w:rsid w:val="00D27BB2"/>
    <w:rsid w:val="00D375C3"/>
    <w:rsid w:val="00E152B5"/>
    <w:rsid w:val="00E3307B"/>
    <w:rsid w:val="00E44A35"/>
    <w:rsid w:val="00E52205"/>
    <w:rsid w:val="00E62116"/>
    <w:rsid w:val="00E702CF"/>
    <w:rsid w:val="00F4089B"/>
    <w:rsid w:val="00F434E0"/>
    <w:rsid w:val="00F8463C"/>
    <w:rsid w:val="00F86DD3"/>
    <w:rsid w:val="00F87909"/>
    <w:rsid w:val="00F91EAA"/>
    <w:rsid w:val="00FB21C9"/>
    <w:rsid w:val="00FC758D"/>
    <w:rsid w:val="00FE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52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28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286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286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286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52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28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286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286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286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2015.</izvorni_sadrzaj>
    <derivirana_varijabla naziv="DomainObject.Predmet.DatumOsnivanja_1">17.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BAFI COMMERCE društvo s ograničenom odgovornošću za trgovinu, export-import, ugostiteljsko-turističku djelatnost i transpor</izvorni_sadrzaj>
    <derivirana_varijabla naziv="DomainObject.Predmet.ProtustrankaFormated_1">  BAFI COMMERCE društvo s ograničenom odgovornošću za trgovinu, export-import, ugostiteljsko-turističku djelatnost i transpor</derivirana_varijabla>
  </DomainObject.Predmet.ProtustrankaFormated>
  <DomainObject.Predmet.ProtustrankaFormatedOIB>
    <izvorni_sadrzaj>  BAFI COMMERCE društvo s ograničenom odgovornošću za trgovinu, export-import, ugostiteljsko-turističku djelatnost i transpor, OIB 74006255004</izvorni_sadrzaj>
    <derivirana_varijabla naziv="DomainObject.Predmet.ProtustrankaFormatedOIB_1">  BAFI COMMERCE društvo s ograničenom odgovornošću za trgovinu, export-import, ugostiteljsko-turističku djelatnost i transpor, OIB 74006255004</derivirana_varijabla>
  </DomainObject.Predmet.ProtustrankaFormatedOIB>
  <DomainObject.Predmet.ProtustrankaFormatedWithAdress>
    <izvorni_sadrzaj> BAFI COMMERCE društvo s ograničenom odgovornošću za trgovinu, export-import, ugostiteljsko-turističku djelatnost i transpor, Rapska 5, Zadar</izvorni_sadrzaj>
    <derivirana_varijabla naziv="DomainObject.Predmet.ProtustrankaFormatedWithAdress_1"> BAFI COMMERCE društvo s ograničenom odgovornošću za trgovinu, export-import, ugostiteljsko-turističku djelatnost i transpor, Rapska 5, Zadar</derivirana_varijabla>
  </DomainObject.Predmet.ProtustrankaFormatedWithAdress>
  <DomainObject.Predmet.ProtustrankaFormatedWithAdressOIB>
    <izvorni_sadrzaj> BAFI COMMERCE društvo s ograničenom odgovornošću za trgovinu, export-import, ugostiteljsko-turističku djelatnost i transpor, OIB 74006255004, Rapska 5, Zadar</izvorni_sadrzaj>
    <derivirana_varijabla naziv="DomainObject.Predmet.ProtustrankaFormatedWithAdressOIB_1"> BAFI COMMERCE društvo s ograničenom odgovornošću za trgovinu, export-import, ugostiteljsko-turističku djelatnost i transpor, OIB 74006255004, Rapska 5, Zadar</derivirana_varijabla>
  </DomainObject.Predmet.ProtustrankaFormatedWithAdressOIB>
  <DomainObject.Predmet.ProtustrankaWithAdress>
    <izvorni_sadrzaj>BAFI COMMERCE društvo s ograničenom odgovornošću za trgovinu, export-import, ugostiteljsko-turističku djelatnost i transpor Rapska 5, Zadar</izvorni_sadrzaj>
    <derivirana_varijabla naziv="DomainObject.Predmet.ProtustrankaWithAdress_1">BAFI COMMERCE društvo s ograničenom odgovornošću za trgovinu, export-import, ugostiteljsko-turističku djelatnost i transpor Rapska 5, Zadar</derivirana_varijabla>
  </DomainObject.Predmet.ProtustrankaWithAdress>
  <DomainObject.Predmet.ProtustrankaWithAdressOIB>
    <izvorni_sadrzaj>BAFI COMMERCE društvo s ograničenom odgovornošću za trgovinu, export-import, ugostiteljsko-turističku djelatnost i transpor, OIB 74006255004, Rapska 5, Zadar</izvorni_sadrzaj>
    <derivirana_varijabla naziv="DomainObject.Predmet.ProtustrankaWithAdressOIB_1">BAFI COMMERCE društvo s ograničenom odgovornošću za trgovinu, export-import, ugostiteljsko-turističku djelatnost i transpor, OIB 74006255004, Rapska 5, Zadar</derivirana_varijabla>
  </DomainObject.Predmet.ProtustrankaWithAdressOIB>
  <DomainObject.Predmet.ProtustrankaNazivFormated>
    <izvorni_sadrzaj>BAFI COMMERCE društvo s ograničenom odgovornošću za trgovinu, export-import, ugostiteljsko-turističku djelatnost i transpor</izvorni_sadrzaj>
    <derivirana_varijabla naziv="DomainObject.Predmet.ProtustrankaNazivFormated_1">BAFI COMMERCE društvo s ograničenom odgovornošću za trgovinu, export-import, ugostiteljsko-turističku djelatnost i transpor</derivirana_varijabla>
  </DomainObject.Predmet.ProtustrankaNazivFormated>
  <DomainObject.Predmet.ProtustrankaNazivFormatedOIB>
    <izvorni_sadrzaj>BAFI COMMERCE društvo s ograničenom odgovornošću za trgovinu, export-import, ugostiteljsko-turističku djelatnost i transpor, OIB 74006255004</izvorni_sadrzaj>
    <derivirana_varijabla naziv="DomainObject.Predmet.ProtustrankaNazivFormatedOIB_1">BAFI COMMERCE društvo s ograničenom odgovornošću za trgovinu, export-import, ugostiteljsko-turističku djelatnost i transpor, OIB 74006255004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ZADAR, Služba za ovrhu</izvorni_sadrzaj>
    <derivirana_varijabla naziv="DomainObject.Predmet.StrankaFormated_1">  MF, POREZNA UPRAVA, PODRUČNI URED ZADAR, Služba za ovrhu</derivirana_varijabla>
  </DomainObject.Predmet.StrankaFormated>
  <DomainObject.Predmet.StrankaFormatedOIB>
    <izvorni_sadrzaj>  MF, POREZNA UPRAVA, PODRUČNI URED ZADAR, Služba za ovrhu, OIB 18683136487</izvorni_sadrzaj>
    <derivirana_varijabla naziv="DomainObject.Predmet.StrankaFormatedOIB_1">  MF, POREZNA UPRAVA, PODRUČNI URED ZADAR, Služba za ovrhu, OIB 18683136487</derivirana_varijabla>
  </DomainObject.Predmet.StrankaFormatedOIB>
  <DomainObject.Predmet.StrankaFormatedWithAdress>
    <izvorni_sadrzaj> MF, POREZNA UPRAVA, PODRUČNI URED ZADAR, Služba za ovrhu</izvorni_sadrzaj>
    <derivirana_varijabla naziv="DomainObject.Predmet.StrankaFormatedWithAdress_1"> MF, POREZNA UPRAVA, PODRUČNI URED ZADAR, Služba za ovrhu</derivirana_varijabla>
  </DomainObject.Predmet.StrankaFormatedWithAdress>
  <DomainObject.Predmet.StrankaFormatedWithAdressOIB>
    <izvorni_sadrzaj> MF, POREZNA UPRAVA, PODRUČNI URED ZADAR, Služba za ovrhu, OIB 18683136487</izvorni_sadrzaj>
    <derivirana_varijabla naziv="DomainObject.Predmet.StrankaFormatedWithAdressOIB_1"> MF, POREZNA UPRAVA, PODRUČNI URED ZADAR, Služba za ovrhu, OIB 18683136487</derivirana_varijabla>
  </DomainObject.Predmet.StrankaFormatedWithAdressOIB>
  <DomainObject.Predmet.StrankaWithAdress>
    <izvorni_sadrzaj>MF, POREZNA UPRAVA, PODRUČNI URED ZADAR, Služba za ovrhu </izvorni_sadrzaj>
    <derivirana_varijabla naziv="DomainObject.Predmet.StrankaWithAdress_1">MF, POREZNA UPRAVA, PODRUČNI URED ZADAR, Služba za ovrhu </derivirana_varijabla>
  </DomainObject.Predmet.StrankaWithAdress>
  <DomainObject.Predmet.StrankaWithAdressOIB>
    <izvorni_sadrzaj>MF, POREZNA UPRAVA, PODRUČNI URED ZADAR, Služba za ovrhu, OIB 18683136487</izvorni_sadrzaj>
    <derivirana_varijabla naziv="DomainObject.Predmet.StrankaWithAdressOIB_1">MF, POREZNA UPRAVA, PODRUČNI URED ZADAR, Služba za ovrhu, OIB 18683136487</derivirana_varijabla>
  </DomainObject.Predmet.StrankaWithAdressOIB>
  <DomainObject.Predmet.StrankaNazivFormated>
    <izvorni_sadrzaj>MF, POREZNA UPRAVA, PODRUČNI URED ZADAR, Služba za ovrhu</izvorni_sadrzaj>
    <derivirana_varijabla naziv="DomainObject.Predmet.StrankaNazivFormated_1">MF, POREZNA UPRAVA, PODRUČNI URED ZADAR, Služba za ovrhu</derivirana_varijabla>
  </DomainObject.Predmet.StrankaNazivFormated>
  <DomainObject.Predmet.StrankaNazivFormatedOIB>
    <izvorni_sadrzaj>MF, POREZNA UPRAVA, PODRUČNI URED ZADAR, Služba za ovrhu, OIB 18683136487</izvorni_sadrzaj>
    <derivirana_varijabla naziv="DomainObject.Predmet.StrankaNazivFormatedOIB_1">MF, POREZNA UPRAVA, PODRUČNI URED ZADAR, Služba za ovrhu,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MF, POREZNA UPRAVA, PODRUČNI URED ZADAR, Služba za ovrhu</item>
    </izvorni_sadrzaj>
    <derivirana_varijabla naziv="DomainObject.Predmet.StrankaListFormated_1">
      <item>MF, POREZNA UPRAVA, PODRUČNI URED ZADAR, Služba za ovrhu</item>
    </derivirana_varijabla>
  </DomainObject.Predmet.StrankaListFormated>
  <DomainObject.Predmet.StrankaListFormatedOIB>
    <izvorni_sadrzaj>
      <item>MF, POREZNA UPRAVA, PODRUČNI URED ZADAR, Služba za ovrhu, OIB 18683136487</item>
    </izvorni_sadrzaj>
    <derivirana_varijabla naziv="DomainObject.Predmet.StrankaListFormatedOIB_1">
      <item>MF, POREZNA UPRAVA, PODRUČNI URED ZADAR, Služba za ovrhu, OIB 18683136487</item>
    </derivirana_varijabla>
  </DomainObject.Predmet.StrankaListFormatedOIB>
  <DomainObject.Predmet.StrankaListFormatedWithAdress>
    <izvorni_sadrzaj>
      <item>MF, POREZNA UPRAVA, PODRUČNI URED ZADAR, Služba za ovrhu</item>
    </izvorni_sadrzaj>
    <derivirana_varijabla naziv="DomainObject.Predmet.StrankaListFormatedWithAdress_1">
      <item>MF, POREZNA UPRAVA, PODRUČNI URED ZADAR, Služba za ovrhu</item>
    </derivirana_varijabla>
  </DomainObject.Predmet.StrankaListFormatedWithAdress>
  <DomainObject.Predmet.StrankaListFormatedWithAdressOIB>
    <izvorni_sadrzaj>
      <item>MF, POREZNA UPRAVA, PODRUČNI URED ZADAR, Služba za ovrhu, OIB 18683136487</item>
    </izvorni_sadrzaj>
    <derivirana_varijabla naziv="DomainObject.Predmet.StrankaListFormatedWithAdressOIB_1">
      <item>MF, POREZNA UPRAVA, PODRUČNI URED ZADAR, Služba za ovrhu, OIB 18683136487</item>
    </derivirana_varijabla>
  </DomainObject.Predmet.StrankaListFormatedWithAdressOIB>
  <DomainObject.Predmet.StrankaListNazivFormated>
    <izvorni_sadrzaj>
      <item>MF, POREZNA UPRAVA, PODRUČNI URED ZADAR, Služba za ovrhu</item>
    </izvorni_sadrzaj>
    <derivirana_varijabla naziv="DomainObject.Predmet.StrankaListNazivFormated_1">
      <item>MF, POREZNA UPRAVA, PODRUČNI URED ZADAR, Služba za ovrhu</item>
    </derivirana_varijabla>
  </DomainObject.Predmet.StrankaListNazivFormated>
  <DomainObject.Predmet.StrankaListNazivFormatedOIB>
    <izvorni_sadrzaj>
      <item>MF, POREZNA UPRAVA, PODRUČNI URED ZADAR, Služba za ovrhu, OIB 18683136487</item>
    </izvorni_sadrzaj>
    <derivirana_varijabla naziv="DomainObject.Predmet.StrankaListNazivFormatedOIB_1">
      <item>MF, POREZNA UPRAVA, PODRUČNI URED ZADAR, Služba za ovrhu, OIB 18683136487</item>
    </derivirana_varijabla>
  </DomainObject.Predmet.StrankaListNazivFormatedOIB>
  <DomainObject.Predmet.ProtuStrankaListFormated>
    <izvorni_sadrzaj>
      <item>BAFI COMMERCE društvo s ograničenom odgovornošću za trgovinu, export-import, ugostiteljsko-turističku djelatnost i transpor</item>
    </izvorni_sadrzaj>
    <derivirana_varijabla naziv="DomainObject.Predmet.ProtuStrankaListFormated_1">
      <item>BAFI COMMERCE društvo s ograničenom odgovornošću za trgovinu, export-import, ugostiteljsko-turističku djelatnost i transpor</item>
    </derivirana_varijabla>
  </DomainObject.Predmet.ProtuStrankaListFormated>
  <DomainObject.Predmet.ProtuStrankaListFormatedOIB>
    <izvorni_sadrzaj>
      <item>BAFI COMMERCE društvo s ograničenom odgovornošću za trgovinu, export-import, ugostiteljsko-turističku djelatnost i transpor, OIB 74006255004</item>
    </izvorni_sadrzaj>
    <derivirana_varijabla naziv="DomainObject.Predmet.ProtuStrankaListFormatedOIB_1">
      <item>BAFI COMMERCE društvo s ograničenom odgovornošću za trgovinu, export-import, ugostiteljsko-turističku djelatnost i transpor, OIB 74006255004</item>
    </derivirana_varijabla>
  </DomainObject.Predmet.ProtuStrankaListFormatedOIB>
  <DomainObject.Predmet.ProtuStrankaListFormatedWithAdress>
    <izvorni_sadrzaj>
      <item>BAFI COMMERCE društvo s ograničenom odgovornošću za trgovinu, export-import, ugostiteljsko-turističku djelatnost i transpor, Rapska 5, Zadar</item>
    </izvorni_sadrzaj>
    <derivirana_varijabla naziv="DomainObject.Predmet.ProtuStrankaListFormatedWithAdress_1">
      <item>BAFI COMMERCE društvo s ograničenom odgovornošću za trgovinu, export-import, ugostiteljsko-turističku djelatnost i transpor, Rapska 5, Zadar</item>
    </derivirana_varijabla>
  </DomainObject.Predmet.ProtuStrankaListFormatedWithAdress>
  <DomainObject.Predmet.ProtuStrankaListFormatedWithAdressOIB>
    <izvorni_sadrzaj>
      <item>BAFI COMMERCE društvo s ograničenom odgovornošću za trgovinu, export-import, ugostiteljsko-turističku djelatnost i transpor, OIB 74006255004, Rapska 5, Zadar</item>
    </izvorni_sadrzaj>
    <derivirana_varijabla naziv="DomainObject.Predmet.ProtuStrankaListFormatedWithAdressOIB_1">
      <item>BAFI COMMERCE društvo s ograničenom odgovornošću za trgovinu, export-import, ugostiteljsko-turističku djelatnost i transpor, OIB 74006255004, Rapska 5, Zadar</item>
    </derivirana_varijabla>
  </DomainObject.Predmet.ProtuStrankaListFormatedWithAdressOIB>
  <DomainObject.Predmet.ProtuStrankaListNazivFormated>
    <izvorni_sadrzaj>
      <item>BAFI COMMERCE društvo s ograničenom odgovornošću za trgovinu, export-import, ugostiteljsko-turističku djelatnost i transpor</item>
    </izvorni_sadrzaj>
    <derivirana_varijabla naziv="DomainObject.Predmet.ProtuStrankaListNazivFormated_1">
      <item>BAFI COMMERCE društvo s ograničenom odgovornošću za trgovinu, export-import, ugostiteljsko-turističku djelatnost i transpor</item>
    </derivirana_varijabla>
  </DomainObject.Predmet.ProtuStrankaListNazivFormated>
  <DomainObject.Predmet.ProtuStrankaListNazivFormatedOIB>
    <izvorni_sadrzaj>
      <item>BAFI COMMERCE društvo s ograničenom odgovornošću za trgovinu, export-import, ugostiteljsko-turističku djelatnost i transpor, OIB 74006255004</item>
    </izvorni_sadrzaj>
    <derivirana_varijabla naziv="DomainObject.Predmet.ProtuStrankaListNazivFormatedOIB_1">
      <item>BAFI COMMERCE društvo s ograničenom odgovornošću za trgovinu, export-import, ugostiteljsko-turističku djelatnost i transpor, OIB 74006255004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Šimunov, OIB 68167380523</item>
    </izvorni_sadrzaj>
    <derivirana_varijabla naziv="DomainObject.Predmet.OstaliListFormatedOIB_1">
      <item>Edvin Šimunov, OIB 68167380523</item>
    </derivirana_varijabla>
  </DomainObject.Predmet.OstaliListFormatedOIB>
  <DomainObject.Predmet.OstaliListFormatedWithAdress>
    <izvorni_sadrzaj>
      <item>Edvin Šimunov</item>
    </izvorni_sadrzaj>
    <derivirana_varijabla naziv="DomainObject.Predmet.OstaliListFormatedWithAdress_1">
      <item>Edvin Šimunov</item>
    </derivirana_varijabla>
  </DomainObject.Predmet.OstaliListFormatedWithAdress>
  <DomainObject.Predmet.OstaliListFormatedWithAdressOIB>
    <izvorni_sadrzaj>
      <item>Edvin Šimunov, OIB 68167380523</item>
    </izvorni_sadrzaj>
    <derivirana_varijabla naziv="DomainObject.Predmet.OstaliListFormatedWithAdressOIB_1">
      <item>Edvin Šimunov, OIB 68167380523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Šimunov, OIB 68167380523</item>
    </izvorni_sadrzaj>
    <derivirana_varijabla naziv="DomainObject.Predmet.OstaliListNazivFormatedOIB_1">
      <item>Edvin Šimunov, OIB 68167380523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ZADAR, Služba za ovrhu</izvorni_sadrzaj>
    <derivirana_varijabla naziv="DomainObject.Predmet.StrankaIDrugi_1">MF, POREZNA UPRAVA, PODRUČNI URED ZADAR, Služba za ovrhu</derivirana_varijabla>
  </DomainObject.Predmet.StrankaIDrugi>
  <DomainObject.Predmet.ProtustrankaIDrugi>
    <izvorni_sadrzaj>BAFI COMMERCE društvo s ograničenom odgovornošću za trgovinu, export-import, ugostiteljsko-turističku djelatnost i transpor</izvorni_sadrzaj>
    <derivirana_varijabla naziv="DomainObject.Predmet.ProtustrankaIDrugi_1">BAFI COMMERCE društvo s ograničenom odgovornošću za trgovinu, export-import, ugostiteljsko-turističku djelatnost i transpor</derivirana_varijabla>
  </DomainObject.Predmet.ProtustrankaIDrugi>
  <DomainObject.Predmet.StrankaIDrugiAdressOIB>
    <izvorni_sadrzaj>MF, POREZNA UPRAVA, PODRUČNI URED ZADAR, Služba za ovrhu, OIB 18683136487</izvorni_sadrzaj>
    <derivirana_varijabla naziv="DomainObject.Predmet.StrankaIDrugiAdressOIB_1">MF, POREZNA UPRAVA, PODRUČNI URED ZADAR, Služba za ovrhu, OIB 18683136487</derivirana_varijabla>
  </DomainObject.Predmet.StrankaIDrugiAdressOIB>
  <DomainObject.Predmet.ProtustrankaIDrugiAdressOIB>
    <izvorni_sadrzaj>BAFI COMMERCE društvo s ograničenom odgovornošću za trgovinu, export-import, ugostiteljsko-turističku djelatnost i transpor, OIB 74006255004, Rapska 5, Zadar</izvorni_sadrzaj>
    <derivirana_varijabla naziv="DomainObject.Predmet.ProtustrankaIDrugiAdressOIB_1">BAFI COMMERCE društvo s ograničenom odgovornošću za trgovinu, export-import, ugostiteljsko-turističku djelatnost i transpor, OIB 74006255004, Rapska 5,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 POREZNA UPRAVA, PODRUČNI URED ZADAR, Služba za ovrhu</item>
      <item>BAFI COMMERCE društvo s ograničenom odgovornošću za trgovinu, export-import, ugostiteljsko-turističku djelatnost i transpor</item>
      <item>Edvin Šimunov</item>
    </izvorni_sadrzaj>
    <derivirana_varijabla naziv="DomainObject.Predmet.SudioniciListNaziv_1">
      <item>MF, POREZNA UPRAVA, PODRUČNI URED ZADAR, Služba za ovrhu</item>
      <item>BAFI COMMERCE društvo s ograničenom odgovornošću za trgovinu, export-import, ugostiteljsko-turističku djelatnost i transpor</item>
      <item>Edvin Šimunov</item>
    </derivirana_varijabla>
  </DomainObject.Predmet.SudioniciListNaziv>
  <DomainObject.Predmet.SudioniciListAdressOIB>
    <izvorni_sadrzaj>
      <item>MF, POREZNA UPRAVA, PODRUČNI URED ZADAR, Služba za ovrhu, OIB 18683136487</item>
      <item>BAFI COMMERCE društvo s ograničenom odgovornošću za trgovinu, export-import, ugostiteljsko-turističku djelatnost i transpor, OIB 74006255004, Rapska 5,Zadar</item>
      <item>Edvin Šimunov, OIB 68167380523</item>
    </izvorni_sadrzaj>
    <derivirana_varijabla naziv="DomainObject.Predmet.SudioniciListAdressOIB_1">
      <item>MF, POREZNA UPRAVA, PODRUČNI URED ZADAR, Služba za ovrhu, OIB 18683136487</item>
      <item>BAFI COMMERCE društvo s ograničenom odgovornošću za trgovinu, export-import, ugostiteljsko-turističku djelatnost i transpor, OIB 74006255004, Rapska 5,Zadar</item>
      <item>Edvin Šimunov, OIB 68167380523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74006255004</item>
      <item>, OIB 68167380523</item>
    </izvorni_sadrzaj>
    <derivirana_varijabla naziv="DomainObject.Predmet.SudioniciListNazivOIB_1">
      <item>, OIB 18683136487</item>
      <item>, OIB 74006255004</item>
      <item>, OIB 68167380523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179</properties:Words>
  <properties:Characters>849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2015-12-03T09:49:00Z</dcterms:created>
  <dc:creator>abajlo</dc:creator>
  <cp:lastModifiedBy>wsadmin</cp:lastModifiedBy>
  <cp:lastPrinted>2015-03-02T10:16:00Z</cp:lastPrinted>
  <dcterms:modified xmlns:xsi="http://www.w3.org/2001/XMLSchema-instance" xsi:type="dcterms:W3CDTF">2015-12-03T12:42:00Z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