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8a5b" w14:paraId="be38a5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F1E98">
        <w:rPr>
          <w:color w:themeColor="text1" w:val="000000"/>
        </w:rPr>
        <w:t>LA CREPERIE j.d.o.o. za ugostiteljstvo i usluge, OIB: 66545980998, Makarska, Antuna Gustava Matoša 1 A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FE7762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F1E98">
        <w:rPr>
          <w:color w:themeColor="text1" w:val="000000"/>
        </w:rPr>
        <w:t>LA CREPERIE j.d.o.o. za ugostiteljstvo i usluge, OIB: 66545980998, Makarska, Antuna Gustava Matoša 1 A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2</w:t>
      </w:r>
      <w:r w:rsidR="007F1E98">
        <w:rPr>
          <w:color w:themeColor="text1" w:val="000000"/>
        </w:rPr>
        <w:t>9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F1E98">
        <w:rPr>
          <w:color w:themeColor="text1" w:val="000000"/>
        </w:rPr>
        <w:t>12</w:t>
      </w:r>
      <w:r w:rsidR="00215EC2">
        <w:rPr>
          <w:color w:themeColor="text1" w:val="000000"/>
        </w:rPr>
        <w:t>.</w:t>
      </w:r>
      <w:r w:rsidR="007F1E98">
        <w:rPr>
          <w:color w:themeColor="text1" w:val="000000"/>
        </w:rPr>
        <w:t>794</w:t>
      </w:r>
      <w:r w:rsidR="00215EC2">
        <w:rPr>
          <w:color w:themeColor="text1" w:val="000000"/>
        </w:rPr>
        <w:t>,</w:t>
      </w:r>
      <w:r w:rsidR="007F1E98">
        <w:rPr>
          <w:color w:themeColor="text1" w:val="000000"/>
        </w:rPr>
        <w:t>09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7762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40EE6">
      <w:rPr>
        <w:color w:themeColor="text1" w:val="000000"/>
      </w:rPr>
      <w:t>4</w:t>
    </w:r>
    <w:r w:rsidR="007F1E98">
      <w:rPr>
        <w:color w:themeColor="text1" w:val="000000"/>
      </w:rPr>
      <w:t>45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5EC2"/>
    <w:rsid w:val="002247AF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40EE6"/>
    <w:rsid w:val="0035358B"/>
    <w:rsid w:val="003D1029"/>
    <w:rsid w:val="003D3A71"/>
    <w:rsid w:val="003E1593"/>
    <w:rsid w:val="003F7083"/>
    <w:rsid w:val="00413A05"/>
    <w:rsid w:val="00421BA2"/>
    <w:rsid w:val="0043500C"/>
    <w:rsid w:val="00450447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070DA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1E98"/>
    <w:rsid w:val="007F2949"/>
    <w:rsid w:val="00804AB4"/>
    <w:rsid w:val="008130E8"/>
    <w:rsid w:val="008138F5"/>
    <w:rsid w:val="0081537C"/>
    <w:rsid w:val="00815B0F"/>
    <w:rsid w:val="00830FEC"/>
    <w:rsid w:val="00835699"/>
    <w:rsid w:val="008541F0"/>
    <w:rsid w:val="0085420B"/>
    <w:rsid w:val="008571E1"/>
    <w:rsid w:val="008607FF"/>
    <w:rsid w:val="00861307"/>
    <w:rsid w:val="00862110"/>
    <w:rsid w:val="00865876"/>
    <w:rsid w:val="00872028"/>
    <w:rsid w:val="00873B03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350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25DA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CREPERIE  jednostavno društvo s ograničenom odgovornošću za ugostiteljstvo  i usluge</izvorni_sadrzaj>
    <derivirana_varijabla naziv="DomainObject.Predmet.ProtustrankaFormated_1">  LA CREPERIE  jednostavno društvo s ograničenom odgovornošću za ugostiteljstvo  i usluge</derivirana_varijabla>
  </DomainObject.Predmet.ProtustrankaFormated>
  <DomainObject.Predmet.ProtustrankaFormatedOIB>
    <izvorni_sadrzaj>  LA CREPERIE  jednostavno društvo s ograničenom odgovornošću za ugostiteljstvo  i usluge, OIB 66545980998</izvorni_sadrzaj>
    <derivirana_varijabla naziv="DomainObject.Predmet.ProtustrankaFormatedOIB_1">  LA CREPERIE  jednostavno društvo s ograničenom odgovornošću za ugostiteljstvo  i usluge, OIB 66545980998</derivirana_varijabla>
  </DomainObject.Predmet.ProtustrankaFormatedOIB>
  <DomainObject.Predmet.ProtustrankaFormatedWithAdress>
    <izvorni_sadrzaj> LA CREPERIE  jednostavno društvo s ograničenom odgovornošću za ugostiteljstvo  i usluge, Antuna Gustava Matoša 1/A, 21300 Makarska</izvorni_sadrzaj>
    <derivirana_varijabla naziv="DomainObject.Predmet.ProtustrankaFormatedWithAdress_1"> LA CREPERIE  jednostavno društvo s ograničenom odgovornošću za ugostiteljstvo  i usluge, Antuna Gustava Matoša 1/A, 21300 Makarska</derivirana_varijabla>
  </DomainObject.Predmet.ProtustrankaFormatedWithAdress>
  <DomainObject.Predmet.ProtustrankaFormatedWithAdressOIB>
    <izvorni_sadrzaj> LA CREPERIE  jednostavno društvo s ograničenom odgovornošću za ugostiteljstvo  i usluge, OIB 66545980998, Antuna Gustava Matoša 1/A, 21300 Makarska</izvorni_sadrzaj>
    <derivirana_varijabla naziv="DomainObject.Predmet.ProtustrankaFormatedWithAdressOIB_1"> LA CREPERIE  jednostavno društvo s ograničenom odgovornošću za ugostiteljstvo  i usluge, OIB 66545980998, Antuna Gustava Matoša 1/A, 21300 Makarska</derivirana_varijabla>
  </DomainObject.Predmet.ProtustrankaFormatedWithAdressOIB>
  <DomainObject.Predmet.ProtustrankaWithAdress>
    <izvorni_sadrzaj>LA CREPERIE  jednostavno društvo s ograničenom odgovornošću za ugostiteljstvo  i usluge Antuna Gustava Matoša 1/A, 21300 Makarska</izvorni_sadrzaj>
    <derivirana_varijabla naziv="DomainObject.Predmet.ProtustrankaWithAdress_1">LA CREPERIE  jednostavno društvo s ograničenom odgovornošću za ugostiteljstvo  i usluge Antuna Gustava Matoša 1/A, 21300 Makarska</derivirana_varijabla>
  </DomainObject.Predmet.ProtustrankaWithAdress>
  <DomainObject.Predmet.ProtustrankaWithAdressOIB>
    <izvorni_sadrzaj>LA CREPERIE  jednostavno društvo s ograničenom odgovornošću za ugostiteljstvo  i usluge, OIB 66545980998, Antuna Gustava Matoša 1/A, 21300 Makarska</izvorni_sadrzaj>
    <derivirana_varijabla naziv="DomainObject.Predmet.ProtustrankaWithAdressOIB_1">LA CREPERIE  jednostavno društvo s ograničenom odgovornošću za ugostiteljstvo  i usluge, OIB 66545980998, Antuna Gustava Matoša 1/A, 21300 Makarska</derivirana_varijabla>
  </DomainObject.Predmet.ProtustrankaWithAdressOIB>
  <DomainObject.Predmet.ProtustrankaNazivFormated>
    <izvorni_sadrzaj>LA CREPERIE  jednostavno društvo s ograničenom odgovornošću za ugostiteljstvo  i usluge</izvorni_sadrzaj>
    <derivirana_varijabla naziv="DomainObject.Predmet.ProtustrankaNazivFormated_1">LA CREPERIE  jednostavno društvo s ograničenom odgovornošću za ugostiteljstvo  i usluge</derivirana_varijabla>
  </DomainObject.Predmet.ProtustrankaNazivFormated>
  <DomainObject.Predmet.ProtustrankaNazivFormatedOIB>
    <izvorni_sadrzaj>LA CREPERIE  jednostavno društvo s ograničenom odgovornošću za ugostiteljstvo  i usluge, OIB 66545980998</izvorni_sadrzaj>
    <derivirana_varijabla naziv="DomainObject.Predmet.ProtustrankaNazivFormatedOIB_1">LA CREPERIE  jednostavno društvo s ograničenom odgovornošću za ugostiteljstvo  i usluge, OIB 66545980998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12794.09</izvorni_sadrzaj>
    <derivirana_varijabla naziv="DomainObject.Predmet.TrenutnaVrijednost_1">12794.09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 CREPERIE  jednostavno društvo s ograničenom odgovornošću za ugostiteljstvo  i usluge</item>
    </izvorni_sadrzaj>
    <derivirana_varijabla naziv="DomainObject.Predmet.ProtuStrankaListFormated_1">
      <item>LA CREPERIE  jednostavno društvo s ograničenom odgovornošću za ugostiteljstvo  i usluge</item>
    </derivirana_varijabla>
  </DomainObject.Predmet.ProtuStrankaListFormated>
  <DomainObject.Predmet.ProtuStrankaListFormatedOIB>
    <izvorni_sadrzaj>
      <item>LA CREPERIE  jednostavno društvo s ograničenom odgovornošću za ugostiteljstvo  i usluge, OIB 66545980998</item>
    </izvorni_sadrzaj>
    <derivirana_varijabla naziv="DomainObject.Predmet.ProtuStrankaListFormatedOIB_1">
      <item>LA CREPERIE  jednostavno društvo s ograničenom odgovornošću za ugostiteljstvo  i usluge, OIB 66545980998</item>
    </derivirana_varijabla>
  </DomainObject.Predmet.ProtuStrankaListFormatedOIB>
  <DomainObject.Predmet.ProtuStrankaListFormatedWithAdress>
    <izvorni_sadrzaj>
      <item>LA CREPERIE  jednostavno društvo s ograničenom odgovornošću za ugostiteljstvo  i usluge, Antuna Gustava Matoša 1/A, 21300 Makarska</item>
    </izvorni_sadrzaj>
    <derivirana_varijabla naziv="DomainObject.Predmet.ProtuStrankaListFormatedWithAdress_1">
      <item>LA CREPERIE  jednostavno društvo s ograničenom odgovornošću za ugostiteljstvo  i usluge, Antuna Gustava Matoša 1/A, 21300 Makarska</item>
    </derivirana_varijabla>
  </DomainObject.Predmet.ProtuStrankaListFormatedWithAdress>
  <DomainObject.Predmet.ProtuStrankaListFormatedWithAdressOIB>
    <izvorni_sadrzaj>
      <item>LA CREPERIE  jednostavno društvo s ograničenom odgovornošću za ugostiteljstvo  i usluge, OIB 66545980998, Antuna Gustava Matoša 1/A, 21300 Makarska</item>
    </izvorni_sadrzaj>
    <derivirana_varijabla naziv="DomainObject.Predmet.ProtuStrankaListFormatedWithAdressOIB_1">
      <item>LA CREPERIE  jednostavno društvo s ograničenom odgovornošću za ugostiteljstvo  i usluge, OIB 66545980998, Antuna Gustava Matoša 1/A, 21300 Makarska</item>
    </derivirana_varijabla>
  </DomainObject.Predmet.ProtuStrankaListFormatedWithAdressOIB>
  <DomainObject.Predmet.ProtuStrankaListNazivFormated>
    <izvorni_sadrzaj>
      <item>LA CREPERIE  jednostavno društvo s ograničenom odgovornošću za ugostiteljstvo  i usluge</item>
    </izvorni_sadrzaj>
    <derivirana_varijabla naziv="DomainObject.Predmet.ProtuStrankaListNazivFormated_1">
      <item>LA CREPERIE  jednostavno društvo s ograničenom odgovornošću za ugostiteljstvo  i usluge</item>
    </derivirana_varijabla>
  </DomainObject.Predmet.ProtuStrankaListNazivFormated>
  <DomainObject.Predmet.ProtuStrankaListNazivFormatedOIB>
    <izvorni_sadrzaj>
      <item>LA CREPERIE  jednostavno društvo s ograničenom odgovornošću za ugostiteljstvo  i usluge, OIB 66545980998</item>
    </izvorni_sadrzaj>
    <derivirana_varijabla naziv="DomainObject.Predmet.ProtuStrankaListNazivFormatedOIB_1">
      <item>LA CREPERIE  jednostavno društvo s ograničenom odgovornošću za ugostiteljstvo  i usluge, OIB 66545980998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 CREPERIE  jednostavno društvo s ograničenom odgovornošću za ugostiteljstvo  i usluge</izvorni_sadrzaj>
    <derivirana_varijabla naziv="DomainObject.Predmet.ProtustrankaIDrugi_1">LA CREPERIE  jednostavno društvo s ograničenom odgovornošću za ugostiteljstvo 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 CREPERIE  jednostavno društvo s ograničenom odgovornošću za ugostiteljstvo  i usluge, OIB 66545980998, Antuna Gustava Matoša 1/A, 21300 Makarska</izvorni_sadrzaj>
    <derivirana_varijabla naziv="DomainObject.Predmet.ProtustrankaIDrugiAdressOIB_1">LA CREPERIE  jednostavno društvo s ograničenom odgovornošću za ugostiteljstvo  i usluge, OIB 66545980998, Antuna Gustava Matoša 1/A,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CREPERIE  jednostavno društvo s ograničenom odgovornošću za ugostiteljstvo  i usluge</item>
      <item>FINANCIJSKA AGENCIJA, RC SPLIT</item>
    </izvorni_sadrzaj>
    <derivirana_varijabla naziv="DomainObject.Predmet.SudioniciListNaziv_1">
      <item>LA CREPERIE  jednostavno društvo s ograničenom odgovornošću za ugostiteljstvo  i usluge</item>
      <item>FINANCIJSKA AGENCIJA, RC SPLIT</item>
    </derivirana_varijabla>
  </DomainObject.Predmet.SudioniciListNaziv>
  <DomainObject.Predmet.SudioniciListAdressOIB>
    <izvorni_sadrzaj>
      <item>LA CREPERIE  jednostavno društvo s ograničenom odgovornošću za ugostiteljstvo  i usluge, OIB 66545980998, Antuna Gustava Matoša 1/A,21300 Makarska</item>
      <item>FINANCIJSKA AGENCIJA, RC SPLIT, OIB 85821130368, Mažuranićevo šetalište 24 b,21000 Split</item>
    </izvorni_sadrzaj>
    <derivirana_varijabla naziv="DomainObject.Predmet.SudioniciListAdressOIB_1">
      <item>LA CREPERIE  jednostavno društvo s ograničenom odgovornošću za ugostiteljstvo  i usluge, OIB 66545980998, Antuna Gustava Matoša 1/A,21300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66545980998</item>
      <item>, OIB 85821130368</item>
    </izvorni_sadrzaj>
    <derivirana_varijabla naziv="DomainObject.Predmet.SudioniciListNazivOIB_1">
      <item>, OIB 66545980998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37B31-CE58-44C6-9160-E94E8E4A2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1819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2017-04-03T07:11:00Z</cp:lastPrinted>
  <dcterms:modified xmlns:xsi="http://www.w3.org/2001/XMLSchema-instance" xsi:type="dcterms:W3CDTF">2017-04-03T07:34:00Z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