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vnd.openxmlformats-officedocument.spreadsheetml.sheet" Extension="xlsx"/>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e2b97" w14:paraId="0fe2b97" w:rsidRDefault="00DA47C0" w:rsidR="00DA47C0">
      <w:pPr>
        <w15:collapsed w:val="false"/>
      </w:pPr>
      <w:bookmarkStart w:name="_GoBack" w:id="0"/>
      <w:bookmarkEnd w:id="0"/>
    </w:p>
    <w:p w:rsidRDefault="00DA47C0" w:rsidR="00DA47C0"/>
    <w:p w:rsidRDefault="00DA47C0" w:rsidR="00DA47C0"/>
    <w:p w:rsidRDefault="00DA47C0" w:rsidR="00DA47C0"/>
    <w:p w:rsidRDefault="00DA47C0" w:rsidR="00DA47C0"/>
    <w:p w:rsidRDefault="00DA47C0" w:rsidR="00DA47C0"/>
    <w:p w:rsidRDefault="00DA47C0" w:rsidR="00DA47C0"/>
    <w:p w:rsidRDefault="00031473" w:rsidR="00E63416" w:rsidRPr="00F328E5">
      <w:pPr>
        <w:rPr>
          <w:b/>
          <w:sz w:val="28"/>
        </w:rPr>
      </w:pPr>
      <w:r w:rsidRPr="00F328E5">
        <w:rPr>
          <w:b/>
          <w:sz w:val="28"/>
        </w:rPr>
        <w:t xml:space="preserve">PLAN RESTRUKTURIRANJA DRUŠTVA </w:t>
      </w:r>
      <w:r w:rsidR="00894242">
        <w:rPr>
          <w:b/>
          <w:sz w:val="28"/>
        </w:rPr>
        <w:t>PROMOTEHNA</w:t>
      </w:r>
      <w:r w:rsidRPr="00F328E5">
        <w:rPr>
          <w:b/>
          <w:sz w:val="28"/>
        </w:rPr>
        <w:t xml:space="preserve"> </w:t>
      </w:r>
      <w:r w:rsidR="00F328E5">
        <w:rPr>
          <w:b/>
          <w:sz w:val="28"/>
        </w:rPr>
        <w:t>d.o.o.</w:t>
      </w:r>
    </w:p>
    <w:p w:rsidRDefault="00894242" w:rsidR="00096A5F">
      <w:r>
        <w:t>Zagreb</w:t>
      </w:r>
      <w:r w:rsidR="00031473" w:rsidRPr="006C7E7A">
        <w:t xml:space="preserve">, </w:t>
      </w:r>
      <w:r w:rsidR="00260260">
        <w:t>02.10.2017</w:t>
      </w:r>
    </w:p>
    <w:p w:rsidRDefault="00096A5F" w:rsidR="00096A5F"/>
    <w:p w:rsidRDefault="0040747D" w:rsidR="0040747D">
      <w:pPr>
        <w:sectPr w:rsidR="0040747D">
          <w:footerReference w:type="default" r:id="rId10"/>
          <w:pgSz w:h="16838" w:w="11906"/>
          <w:pgMar w:gutter="0" w:footer="708" w:header="708" w:left="1417" w:bottom="1417" w:right="1417" w:top="1417"/>
          <w:cols w:space="708"/>
          <w:docGrid w:linePitch="360"/>
        </w:sectPr>
      </w:pPr>
    </w:p>
    <w:p w:rsidRDefault="00D8682B" w:rsidR="00D8682B"/>
    <w:p w:rsidRDefault="00F328E5" w:rsidR="00031473" w:rsidRPr="00F328E5">
      <w:pPr>
        <w:rPr>
          <w:b/>
          <w:sz w:val="24"/>
        </w:rPr>
      </w:pPr>
      <w:r w:rsidRPr="00524E36">
        <w:rPr>
          <w:b/>
          <w:sz w:val="24"/>
        </w:rPr>
        <w:t>Sadržaj</w:t>
      </w:r>
    </w:p>
    <w:p w:rsidRDefault="00044F84" w:rsidR="00044F84"/>
    <w:sdt>
      <w:sdtPr>
        <w:rPr>
          <w:rFonts w:cstheme="minorBidi" w:eastAsiaTheme="minorEastAsia" w:hAnsiTheme="minorHAnsi" w:asciiTheme="minorHAnsi"/>
          <w:color w:val="auto"/>
          <w:sz w:val="22"/>
          <w:szCs w:val="22"/>
        </w:rPr>
        <w:id w:val="-249824488"/>
        <w:docPartObj>
          <w:docPartGallery w:val="Table of Contents"/>
          <w:docPartUnique/>
        </w:docPartObj>
      </w:sdtPr>
      <w:sdtEndPr>
        <w:rPr>
          <w:b/>
          <w:bCs/>
          <w:noProof/>
        </w:rPr>
      </w:sdtEndPr>
      <w:sdtContent>
        <w:p w:rsidRDefault="00C05B05" w:rsidP="00C05B05" w:rsidR="00524E36">
          <w:pPr>
            <w:pStyle w:val="TOCNaslov"/>
            <w:tabs>
              <w:tab w:pos="3421" w:val="left"/>
            </w:tabs>
          </w:pPr>
          <w:r>
            <w:rPr>
              <w:rFonts w:cstheme="minorBidi" w:eastAsiaTheme="minorEastAsia" w:hAnsiTheme="minorHAnsi" w:asciiTheme="minorHAnsi"/>
              <w:color w:val="auto"/>
              <w:sz w:val="22"/>
              <w:szCs w:val="22"/>
            </w:rPr>
            <w:tab/>
          </w:r>
        </w:p>
        <w:p w:rsidRDefault="009F1637" w:rsidR="00320E21">
          <w:pPr>
            <w:pStyle w:val="Sadraj1"/>
            <w:tabs>
              <w:tab w:pos="9062" w:leader="dot" w:val="right"/>
            </w:tabs>
            <w:rPr>
              <w:noProof/>
              <w:lang w:eastAsia="hr-HR"/>
            </w:rPr>
          </w:pPr>
          <w:r>
            <w:fldChar w:fldCharType="begin"/>
          </w:r>
          <w:r w:rsidR="00524E36">
            <w:instrText xml:space="preserve"> TOC \o "1-3" \h \z \u </w:instrText>
          </w:r>
          <w:r>
            <w:fldChar w:fldCharType="separate"/>
          </w:r>
          <w:hyperlink w:anchor="_Toc484006263" w:history="true">
            <w:r w:rsidR="00320E21" w:rsidRPr="003007A5">
              <w:rPr>
                <w:rStyle w:val="Hiperveza"/>
                <w:noProof/>
              </w:rPr>
              <w:t>Uvod</w:t>
            </w:r>
            <w:r w:rsidR="00320E21">
              <w:rPr>
                <w:noProof/>
                <w:webHidden/>
              </w:rPr>
              <w:tab/>
            </w:r>
            <w:r>
              <w:rPr>
                <w:noProof/>
                <w:webHidden/>
              </w:rPr>
              <w:fldChar w:fldCharType="begin"/>
            </w:r>
            <w:r w:rsidR="00320E21">
              <w:rPr>
                <w:noProof/>
                <w:webHidden/>
              </w:rPr>
              <w:instrText xml:space="preserve"> PAGEREF _Toc484006263 \h </w:instrText>
            </w:r>
            <w:r>
              <w:rPr>
                <w:noProof/>
                <w:webHidden/>
              </w:rPr>
            </w:r>
            <w:r>
              <w:rPr>
                <w:noProof/>
                <w:webHidden/>
              </w:rPr>
              <w:fldChar w:fldCharType="separate"/>
            </w:r>
            <w:r w:rsidR="00C05B05">
              <w:rPr>
                <w:noProof/>
                <w:webHidden/>
              </w:rPr>
              <w:t>3</w:t>
            </w:r>
            <w:r>
              <w:rPr>
                <w:noProof/>
                <w:webHidden/>
              </w:rPr>
              <w:fldChar w:fldCharType="end"/>
            </w:r>
          </w:hyperlink>
        </w:p>
        <w:p w:rsidRDefault="005A5BB5" w:rsidR="00320E21">
          <w:pPr>
            <w:pStyle w:val="Sadraj1"/>
            <w:tabs>
              <w:tab w:pos="9062" w:leader="dot" w:val="right"/>
            </w:tabs>
            <w:rPr>
              <w:noProof/>
              <w:lang w:eastAsia="hr-HR"/>
            </w:rPr>
          </w:pPr>
          <w:hyperlink w:anchor="_Toc484006264" w:history="true">
            <w:r w:rsidR="00320E21" w:rsidRPr="003007A5">
              <w:rPr>
                <w:rStyle w:val="Hiperveza"/>
                <w:noProof/>
              </w:rPr>
              <w:t>Opis činjenica i okolnosti iz kojih proizlazi postojanje prijeteće nesposobnosti za plaćanje</w:t>
            </w:r>
            <w:r w:rsidR="00320E21">
              <w:rPr>
                <w:noProof/>
                <w:webHidden/>
              </w:rPr>
              <w:tab/>
            </w:r>
            <w:r w:rsidR="009F1637">
              <w:rPr>
                <w:noProof/>
                <w:webHidden/>
              </w:rPr>
              <w:fldChar w:fldCharType="begin"/>
            </w:r>
            <w:r w:rsidR="00320E21">
              <w:rPr>
                <w:noProof/>
                <w:webHidden/>
              </w:rPr>
              <w:instrText xml:space="preserve"> PAGEREF _Toc484006264 \h </w:instrText>
            </w:r>
            <w:r w:rsidR="009F1637">
              <w:rPr>
                <w:noProof/>
                <w:webHidden/>
              </w:rPr>
            </w:r>
            <w:r w:rsidR="009F1637">
              <w:rPr>
                <w:noProof/>
                <w:webHidden/>
              </w:rPr>
              <w:fldChar w:fldCharType="separate"/>
            </w:r>
            <w:r w:rsidR="00C05B05">
              <w:rPr>
                <w:noProof/>
                <w:webHidden/>
              </w:rPr>
              <w:t>5</w:t>
            </w:r>
            <w:r w:rsidR="009F1637">
              <w:rPr>
                <w:noProof/>
                <w:webHidden/>
              </w:rPr>
              <w:fldChar w:fldCharType="end"/>
            </w:r>
          </w:hyperlink>
        </w:p>
        <w:p w:rsidRDefault="005A5BB5" w:rsidR="00320E21">
          <w:pPr>
            <w:pStyle w:val="Sadraj1"/>
            <w:tabs>
              <w:tab w:pos="9062" w:leader="dot" w:val="right"/>
            </w:tabs>
            <w:rPr>
              <w:noProof/>
              <w:lang w:eastAsia="hr-HR"/>
            </w:rPr>
          </w:pPr>
          <w:hyperlink w:anchor="_Toc484006265" w:history="true">
            <w:r w:rsidR="00320E21" w:rsidRPr="003007A5">
              <w:rPr>
                <w:rStyle w:val="Hiperveza"/>
                <w:noProof/>
              </w:rPr>
              <w:t>Izračun manjka likvidnih sredstava na dan priloženih financijskih izvještaja</w:t>
            </w:r>
            <w:r w:rsidR="00320E21">
              <w:rPr>
                <w:noProof/>
                <w:webHidden/>
              </w:rPr>
              <w:tab/>
            </w:r>
            <w:r w:rsidR="009F1637">
              <w:rPr>
                <w:noProof/>
                <w:webHidden/>
              </w:rPr>
              <w:fldChar w:fldCharType="begin"/>
            </w:r>
            <w:r w:rsidR="00320E21">
              <w:rPr>
                <w:noProof/>
                <w:webHidden/>
              </w:rPr>
              <w:instrText xml:space="preserve"> PAGEREF _Toc484006265 \h </w:instrText>
            </w:r>
            <w:r w:rsidR="009F1637">
              <w:rPr>
                <w:noProof/>
                <w:webHidden/>
              </w:rPr>
            </w:r>
            <w:r w:rsidR="009F1637">
              <w:rPr>
                <w:noProof/>
                <w:webHidden/>
              </w:rPr>
              <w:fldChar w:fldCharType="separate"/>
            </w:r>
            <w:r w:rsidR="00C05B05">
              <w:rPr>
                <w:noProof/>
                <w:webHidden/>
              </w:rPr>
              <w:t>7</w:t>
            </w:r>
            <w:r w:rsidR="009F1637">
              <w:rPr>
                <w:noProof/>
                <w:webHidden/>
              </w:rPr>
              <w:fldChar w:fldCharType="end"/>
            </w:r>
          </w:hyperlink>
        </w:p>
        <w:p w:rsidRDefault="005A5BB5" w:rsidR="00320E21">
          <w:pPr>
            <w:pStyle w:val="Sadraj1"/>
            <w:tabs>
              <w:tab w:pos="9062" w:leader="dot" w:val="right"/>
            </w:tabs>
            <w:rPr>
              <w:noProof/>
              <w:lang w:eastAsia="hr-HR"/>
            </w:rPr>
          </w:pPr>
          <w:hyperlink w:anchor="_Toc484006266" w:history="true">
            <w:r w:rsidR="00320E21" w:rsidRPr="003007A5">
              <w:rPr>
                <w:rStyle w:val="Hiperveza"/>
                <w:noProof/>
              </w:rPr>
              <w:t>Mjere financijskog restrukturiranja i izračun njihovih učinaka na manjak likvidnih sredstava</w:t>
            </w:r>
            <w:r w:rsidR="00320E21">
              <w:rPr>
                <w:noProof/>
                <w:webHidden/>
              </w:rPr>
              <w:tab/>
            </w:r>
            <w:r w:rsidR="009F1637">
              <w:rPr>
                <w:noProof/>
                <w:webHidden/>
              </w:rPr>
              <w:fldChar w:fldCharType="begin"/>
            </w:r>
            <w:r w:rsidR="00320E21">
              <w:rPr>
                <w:noProof/>
                <w:webHidden/>
              </w:rPr>
              <w:instrText xml:space="preserve"> PAGEREF _Toc484006266 \h </w:instrText>
            </w:r>
            <w:r w:rsidR="009F1637">
              <w:rPr>
                <w:noProof/>
                <w:webHidden/>
              </w:rPr>
            </w:r>
            <w:r w:rsidR="009F1637">
              <w:rPr>
                <w:noProof/>
                <w:webHidden/>
              </w:rPr>
              <w:fldChar w:fldCharType="separate"/>
            </w:r>
            <w:r w:rsidR="00C05B05">
              <w:rPr>
                <w:noProof/>
                <w:webHidden/>
              </w:rPr>
              <w:t>8</w:t>
            </w:r>
            <w:r w:rsidR="009F1637">
              <w:rPr>
                <w:noProof/>
                <w:webHidden/>
              </w:rPr>
              <w:fldChar w:fldCharType="end"/>
            </w:r>
          </w:hyperlink>
        </w:p>
        <w:p w:rsidRDefault="005A5BB5" w:rsidR="00320E21">
          <w:pPr>
            <w:pStyle w:val="Sadraj1"/>
            <w:tabs>
              <w:tab w:pos="9062" w:leader="dot" w:val="right"/>
            </w:tabs>
            <w:rPr>
              <w:noProof/>
              <w:lang w:eastAsia="hr-HR"/>
            </w:rPr>
          </w:pPr>
          <w:hyperlink w:anchor="_Toc484006267" w:history="true">
            <w:r w:rsidR="00320E21" w:rsidRPr="003007A5">
              <w:rPr>
                <w:rStyle w:val="Hiperveza"/>
                <w:noProof/>
              </w:rPr>
              <w:t>Mjere operativnog restrukturiranja i izračun njihovih učinaka na poslovanje</w:t>
            </w:r>
            <w:r w:rsidR="00320E21">
              <w:rPr>
                <w:noProof/>
                <w:webHidden/>
              </w:rPr>
              <w:tab/>
            </w:r>
            <w:r w:rsidR="009F1637">
              <w:rPr>
                <w:noProof/>
                <w:webHidden/>
              </w:rPr>
              <w:fldChar w:fldCharType="begin"/>
            </w:r>
            <w:r w:rsidR="00320E21">
              <w:rPr>
                <w:noProof/>
                <w:webHidden/>
              </w:rPr>
              <w:instrText xml:space="preserve"> PAGEREF _Toc484006267 \h </w:instrText>
            </w:r>
            <w:r w:rsidR="009F1637">
              <w:rPr>
                <w:noProof/>
                <w:webHidden/>
              </w:rPr>
            </w:r>
            <w:r w:rsidR="009F1637">
              <w:rPr>
                <w:noProof/>
                <w:webHidden/>
              </w:rPr>
              <w:fldChar w:fldCharType="separate"/>
            </w:r>
            <w:r w:rsidR="00C05B05">
              <w:rPr>
                <w:noProof/>
                <w:webHidden/>
              </w:rPr>
              <w:t>10</w:t>
            </w:r>
            <w:r w:rsidR="009F1637">
              <w:rPr>
                <w:noProof/>
                <w:webHidden/>
              </w:rPr>
              <w:fldChar w:fldCharType="end"/>
            </w:r>
          </w:hyperlink>
        </w:p>
        <w:p w:rsidRDefault="005A5BB5" w:rsidR="00320E21">
          <w:pPr>
            <w:pStyle w:val="Sadraj1"/>
            <w:tabs>
              <w:tab w:pos="9062" w:leader="dot" w:val="right"/>
            </w:tabs>
            <w:rPr>
              <w:noProof/>
              <w:lang w:eastAsia="hr-HR"/>
            </w:rPr>
          </w:pPr>
          <w:hyperlink w:anchor="_Toc484006268" w:history="true">
            <w:r w:rsidR="00320E21" w:rsidRPr="003007A5">
              <w:rPr>
                <w:rStyle w:val="Hiperveza"/>
                <w:noProof/>
              </w:rPr>
              <w:t>Plan poslovanja za razdoblje do kraja tekuće i za deset narednih godina uz detaljno obrazloženje razloga za utvrđivanje svake pozicije plana</w:t>
            </w:r>
            <w:r w:rsidR="00320E21">
              <w:rPr>
                <w:noProof/>
                <w:webHidden/>
              </w:rPr>
              <w:tab/>
            </w:r>
            <w:r w:rsidR="009F1637">
              <w:rPr>
                <w:noProof/>
                <w:webHidden/>
              </w:rPr>
              <w:fldChar w:fldCharType="begin"/>
            </w:r>
            <w:r w:rsidR="00320E21">
              <w:rPr>
                <w:noProof/>
                <w:webHidden/>
              </w:rPr>
              <w:instrText xml:space="preserve"> PAGEREF _Toc484006268 \h </w:instrText>
            </w:r>
            <w:r w:rsidR="009F1637">
              <w:rPr>
                <w:noProof/>
                <w:webHidden/>
              </w:rPr>
            </w:r>
            <w:r w:rsidR="009F1637">
              <w:rPr>
                <w:noProof/>
                <w:webHidden/>
              </w:rPr>
              <w:fldChar w:fldCharType="separate"/>
            </w:r>
            <w:r w:rsidR="00C05B05">
              <w:rPr>
                <w:noProof/>
                <w:webHidden/>
              </w:rPr>
              <w:t>12</w:t>
            </w:r>
            <w:r w:rsidR="009F1637">
              <w:rPr>
                <w:noProof/>
                <w:webHidden/>
              </w:rPr>
              <w:fldChar w:fldCharType="end"/>
            </w:r>
          </w:hyperlink>
        </w:p>
        <w:p w:rsidRDefault="005A5BB5" w:rsidR="00320E21">
          <w:pPr>
            <w:pStyle w:val="Sadraj1"/>
            <w:tabs>
              <w:tab w:pos="9062" w:leader="dot" w:val="right"/>
            </w:tabs>
            <w:rPr>
              <w:noProof/>
              <w:lang w:eastAsia="hr-HR"/>
            </w:rPr>
          </w:pPr>
          <w:hyperlink w:anchor="_Toc484006269" w:history="true">
            <w:r w:rsidR="00320E21" w:rsidRPr="003007A5">
              <w:rPr>
                <w:rStyle w:val="Hiperveza"/>
                <w:noProof/>
              </w:rPr>
              <w:t>Planirana bilanca na zadnji dan razdoblja za koji je sastavljen plan poslovanja</w:t>
            </w:r>
            <w:r w:rsidR="00320E21">
              <w:rPr>
                <w:noProof/>
                <w:webHidden/>
              </w:rPr>
              <w:tab/>
            </w:r>
            <w:r w:rsidR="009F1637">
              <w:rPr>
                <w:noProof/>
                <w:webHidden/>
              </w:rPr>
              <w:fldChar w:fldCharType="begin"/>
            </w:r>
            <w:r w:rsidR="00320E21">
              <w:rPr>
                <w:noProof/>
                <w:webHidden/>
              </w:rPr>
              <w:instrText xml:space="preserve"> PAGEREF _Toc484006269 \h </w:instrText>
            </w:r>
            <w:r w:rsidR="009F1637">
              <w:rPr>
                <w:noProof/>
                <w:webHidden/>
              </w:rPr>
            </w:r>
            <w:r w:rsidR="009F1637">
              <w:rPr>
                <w:noProof/>
                <w:webHidden/>
              </w:rPr>
              <w:fldChar w:fldCharType="separate"/>
            </w:r>
            <w:r w:rsidR="00C05B05">
              <w:rPr>
                <w:noProof/>
                <w:webHidden/>
              </w:rPr>
              <w:t>13</w:t>
            </w:r>
            <w:r w:rsidR="009F1637">
              <w:rPr>
                <w:noProof/>
                <w:webHidden/>
              </w:rPr>
              <w:fldChar w:fldCharType="end"/>
            </w:r>
          </w:hyperlink>
        </w:p>
        <w:p w:rsidRDefault="005A5BB5" w:rsidR="00320E21">
          <w:pPr>
            <w:pStyle w:val="Sadraj1"/>
            <w:tabs>
              <w:tab w:pos="9062" w:leader="dot" w:val="right"/>
            </w:tabs>
            <w:rPr>
              <w:noProof/>
              <w:lang w:eastAsia="hr-HR"/>
            </w:rPr>
          </w:pPr>
          <w:hyperlink w:anchor="_Toc484006270" w:history="true">
            <w:r w:rsidR="00320E21" w:rsidRPr="003007A5">
              <w:rPr>
                <w:rStyle w:val="Hiperveza"/>
                <w:noProof/>
              </w:rPr>
              <w:t>Obrazloženje razloga za utvrđivanje pozicija plana poslovanja</w:t>
            </w:r>
            <w:r w:rsidR="00320E21">
              <w:rPr>
                <w:noProof/>
                <w:webHidden/>
              </w:rPr>
              <w:tab/>
            </w:r>
            <w:r w:rsidR="009F1637">
              <w:rPr>
                <w:noProof/>
                <w:webHidden/>
              </w:rPr>
              <w:fldChar w:fldCharType="begin"/>
            </w:r>
            <w:r w:rsidR="00320E21">
              <w:rPr>
                <w:noProof/>
                <w:webHidden/>
              </w:rPr>
              <w:instrText xml:space="preserve"> PAGEREF _Toc484006270 \h </w:instrText>
            </w:r>
            <w:r w:rsidR="009F1637">
              <w:rPr>
                <w:noProof/>
                <w:webHidden/>
              </w:rPr>
            </w:r>
            <w:r w:rsidR="009F1637">
              <w:rPr>
                <w:noProof/>
                <w:webHidden/>
              </w:rPr>
              <w:fldChar w:fldCharType="separate"/>
            </w:r>
            <w:r w:rsidR="00C05B05">
              <w:rPr>
                <w:noProof/>
                <w:webHidden/>
              </w:rPr>
              <w:t>14</w:t>
            </w:r>
            <w:r w:rsidR="009F1637">
              <w:rPr>
                <w:noProof/>
                <w:webHidden/>
              </w:rPr>
              <w:fldChar w:fldCharType="end"/>
            </w:r>
          </w:hyperlink>
        </w:p>
        <w:p w:rsidRDefault="005A5BB5" w:rsidR="00320E21">
          <w:pPr>
            <w:pStyle w:val="Sadraj1"/>
            <w:tabs>
              <w:tab w:pos="9062" w:leader="dot" w:val="right"/>
            </w:tabs>
            <w:rPr>
              <w:noProof/>
              <w:lang w:eastAsia="hr-HR"/>
            </w:rPr>
          </w:pPr>
          <w:hyperlink w:anchor="_Toc484006271" w:history="true">
            <w:r w:rsidR="00320E21" w:rsidRPr="003007A5">
              <w:rPr>
                <w:rStyle w:val="Hiperveza"/>
                <w:noProof/>
              </w:rPr>
              <w:t>Analiza svih tražbina prema visini i vrsti</w:t>
            </w:r>
            <w:r w:rsidR="00320E21">
              <w:rPr>
                <w:noProof/>
                <w:webHidden/>
              </w:rPr>
              <w:tab/>
            </w:r>
            <w:r w:rsidR="009F1637">
              <w:rPr>
                <w:noProof/>
                <w:webHidden/>
              </w:rPr>
              <w:fldChar w:fldCharType="begin"/>
            </w:r>
            <w:r w:rsidR="00320E21">
              <w:rPr>
                <w:noProof/>
                <w:webHidden/>
              </w:rPr>
              <w:instrText xml:space="preserve"> PAGEREF _Toc484006271 \h </w:instrText>
            </w:r>
            <w:r w:rsidR="009F1637">
              <w:rPr>
                <w:noProof/>
                <w:webHidden/>
              </w:rPr>
            </w:r>
            <w:r w:rsidR="009F1637">
              <w:rPr>
                <w:noProof/>
                <w:webHidden/>
              </w:rPr>
              <w:fldChar w:fldCharType="separate"/>
            </w:r>
            <w:r w:rsidR="00C05B05">
              <w:rPr>
                <w:noProof/>
                <w:webHidden/>
              </w:rPr>
              <w:t>16</w:t>
            </w:r>
            <w:r w:rsidR="009F1637">
              <w:rPr>
                <w:noProof/>
                <w:webHidden/>
              </w:rPr>
              <w:fldChar w:fldCharType="end"/>
            </w:r>
          </w:hyperlink>
        </w:p>
        <w:p w:rsidRDefault="005A5BB5" w:rsidR="00320E21">
          <w:pPr>
            <w:pStyle w:val="Sadraj1"/>
            <w:tabs>
              <w:tab w:pos="9062" w:leader="dot" w:val="right"/>
            </w:tabs>
            <w:rPr>
              <w:noProof/>
              <w:lang w:eastAsia="hr-HR"/>
            </w:rPr>
          </w:pPr>
          <w:hyperlink w:anchor="_Toc484006272" w:history="true">
            <w:r w:rsidR="00320E21" w:rsidRPr="003007A5">
              <w:rPr>
                <w:rStyle w:val="Hiperveza"/>
                <w:noProof/>
              </w:rPr>
              <w:t>Ponuda vjerovnicima razvrstanim u skupine o načinu, rokovima i uvjetima namirenja tražbina</w:t>
            </w:r>
            <w:r w:rsidR="00320E21">
              <w:rPr>
                <w:noProof/>
                <w:webHidden/>
              </w:rPr>
              <w:tab/>
            </w:r>
            <w:r w:rsidR="009F1637">
              <w:rPr>
                <w:noProof/>
                <w:webHidden/>
              </w:rPr>
              <w:fldChar w:fldCharType="begin"/>
            </w:r>
            <w:r w:rsidR="00320E21">
              <w:rPr>
                <w:noProof/>
                <w:webHidden/>
              </w:rPr>
              <w:instrText xml:space="preserve"> PAGEREF _Toc484006272 \h </w:instrText>
            </w:r>
            <w:r w:rsidR="009F1637">
              <w:rPr>
                <w:noProof/>
                <w:webHidden/>
              </w:rPr>
            </w:r>
            <w:r w:rsidR="009F1637">
              <w:rPr>
                <w:noProof/>
                <w:webHidden/>
              </w:rPr>
              <w:fldChar w:fldCharType="separate"/>
            </w:r>
            <w:r w:rsidR="00C05B05">
              <w:rPr>
                <w:noProof/>
                <w:webHidden/>
              </w:rPr>
              <w:t>19</w:t>
            </w:r>
            <w:r w:rsidR="009F1637">
              <w:rPr>
                <w:noProof/>
                <w:webHidden/>
              </w:rPr>
              <w:fldChar w:fldCharType="end"/>
            </w:r>
          </w:hyperlink>
        </w:p>
        <w:p w:rsidRDefault="005A5BB5" w:rsidR="00320E21">
          <w:pPr>
            <w:pStyle w:val="Sadraj1"/>
            <w:tabs>
              <w:tab w:pos="9062" w:leader="dot" w:val="right"/>
            </w:tabs>
            <w:rPr>
              <w:noProof/>
              <w:lang w:eastAsia="hr-HR"/>
            </w:rPr>
          </w:pPr>
          <w:hyperlink w:anchor="_Toc484006273" w:history="true">
            <w:r w:rsidR="00320E21" w:rsidRPr="003007A5">
              <w:rPr>
                <w:rStyle w:val="Hiperveza"/>
                <w:noProof/>
              </w:rPr>
              <w:t>Rok za dobrovoljno ispunjenje</w:t>
            </w:r>
            <w:r w:rsidR="00320E21">
              <w:rPr>
                <w:noProof/>
                <w:webHidden/>
              </w:rPr>
              <w:tab/>
            </w:r>
            <w:r w:rsidR="009F1637">
              <w:rPr>
                <w:noProof/>
                <w:webHidden/>
              </w:rPr>
              <w:fldChar w:fldCharType="begin"/>
            </w:r>
            <w:r w:rsidR="00320E21">
              <w:rPr>
                <w:noProof/>
                <w:webHidden/>
              </w:rPr>
              <w:instrText xml:space="preserve"> PAGEREF _Toc484006273 \h </w:instrText>
            </w:r>
            <w:r w:rsidR="009F1637">
              <w:rPr>
                <w:noProof/>
                <w:webHidden/>
              </w:rPr>
            </w:r>
            <w:r w:rsidR="009F1637">
              <w:rPr>
                <w:noProof/>
                <w:webHidden/>
              </w:rPr>
              <w:fldChar w:fldCharType="separate"/>
            </w:r>
            <w:r w:rsidR="00C05B05">
              <w:rPr>
                <w:noProof/>
                <w:webHidden/>
              </w:rPr>
              <w:t>43</w:t>
            </w:r>
            <w:r w:rsidR="009F1637">
              <w:rPr>
                <w:noProof/>
                <w:webHidden/>
              </w:rPr>
              <w:fldChar w:fldCharType="end"/>
            </w:r>
          </w:hyperlink>
        </w:p>
        <w:p w:rsidRDefault="005A5BB5" w:rsidR="00320E21">
          <w:pPr>
            <w:pStyle w:val="Sadraj1"/>
            <w:tabs>
              <w:tab w:pos="9062" w:leader="dot" w:val="right"/>
            </w:tabs>
            <w:rPr>
              <w:noProof/>
              <w:lang w:eastAsia="hr-HR"/>
            </w:rPr>
          </w:pPr>
          <w:hyperlink w:anchor="_Toc484006274" w:history="true">
            <w:r w:rsidR="00320E21" w:rsidRPr="003007A5">
              <w:rPr>
                <w:rStyle w:val="Hiperveza"/>
                <w:noProof/>
              </w:rPr>
              <w:t>Planirani iznos troškova restrukturiranja</w:t>
            </w:r>
            <w:r w:rsidR="00320E21">
              <w:rPr>
                <w:noProof/>
                <w:webHidden/>
              </w:rPr>
              <w:tab/>
            </w:r>
            <w:r w:rsidR="009F1637">
              <w:rPr>
                <w:noProof/>
                <w:webHidden/>
              </w:rPr>
              <w:fldChar w:fldCharType="begin"/>
            </w:r>
            <w:r w:rsidR="00320E21">
              <w:rPr>
                <w:noProof/>
                <w:webHidden/>
              </w:rPr>
              <w:instrText xml:space="preserve"> PAGEREF _Toc484006274 \h </w:instrText>
            </w:r>
            <w:r w:rsidR="009F1637">
              <w:rPr>
                <w:noProof/>
                <w:webHidden/>
              </w:rPr>
            </w:r>
            <w:r w:rsidR="009F1637">
              <w:rPr>
                <w:noProof/>
                <w:webHidden/>
              </w:rPr>
              <w:fldChar w:fldCharType="separate"/>
            </w:r>
            <w:r w:rsidR="00C05B05">
              <w:rPr>
                <w:noProof/>
                <w:webHidden/>
              </w:rPr>
              <w:t>44</w:t>
            </w:r>
            <w:r w:rsidR="009F1637">
              <w:rPr>
                <w:noProof/>
                <w:webHidden/>
              </w:rPr>
              <w:fldChar w:fldCharType="end"/>
            </w:r>
          </w:hyperlink>
        </w:p>
        <w:p w:rsidRDefault="009F1637" w:rsidR="00524E36">
          <w:r>
            <w:rPr>
              <w:b/>
              <w:bCs/>
              <w:noProof/>
            </w:rPr>
            <w:fldChar w:fldCharType="end"/>
          </w:r>
        </w:p>
      </w:sdtContent>
    </w:sdt>
    <w:p w:rsidRDefault="00EB3584" w:rsidR="00EB3584">
      <w:r>
        <w:br w:type="page"/>
      </w:r>
    </w:p>
    <w:p w:rsidRDefault="009A00C3" w:rsidP="00485D9D" w:rsidR="00A75359" w:rsidRPr="00F328E5">
      <w:pPr>
        <w:pStyle w:val="Naslov1"/>
      </w:pPr>
      <w:bookmarkStart w:name="_Toc484006263" w:id="1"/>
      <w:r w:rsidRPr="00F328E5">
        <w:lastRenderedPageBreak/>
        <w:t>Uvod</w:t>
      </w:r>
      <w:bookmarkEnd w:id="1"/>
    </w:p>
    <w:p w:rsidRDefault="00894242" w:rsidP="009A00C3" w:rsidR="009A00C3" w:rsidRPr="00F328E5">
      <w:pPr>
        <w:jc w:val="both"/>
        <w:rPr>
          <w:szCs w:val="19"/>
        </w:rPr>
      </w:pPr>
      <w:r>
        <w:rPr>
          <w:szCs w:val="19"/>
        </w:rPr>
        <w:t>Promotehna</w:t>
      </w:r>
      <w:r w:rsidR="009A00C3" w:rsidRPr="00F328E5">
        <w:rPr>
          <w:szCs w:val="19"/>
        </w:rPr>
        <w:t xml:space="preserve">, društvo s ograničenom odgovornošću, </w:t>
      </w:r>
      <w:r>
        <w:rPr>
          <w:szCs w:val="19"/>
        </w:rPr>
        <w:t xml:space="preserve">Zagreb, </w:t>
      </w:r>
      <w:r w:rsidR="009A00C3" w:rsidRPr="00F328E5">
        <w:rPr>
          <w:szCs w:val="19"/>
        </w:rPr>
        <w:t>(</w:t>
      </w:r>
      <w:r w:rsidR="0088664E" w:rsidRPr="00F328E5">
        <w:rPr>
          <w:szCs w:val="19"/>
        </w:rPr>
        <w:t xml:space="preserve">dalje u tekstu </w:t>
      </w:r>
      <w:r w:rsidR="009A00C3" w:rsidRPr="00F328E5">
        <w:rPr>
          <w:szCs w:val="19"/>
        </w:rPr>
        <w:t>„Društvo“</w:t>
      </w:r>
      <w:r w:rsidR="005C018B">
        <w:rPr>
          <w:szCs w:val="19"/>
        </w:rPr>
        <w:t xml:space="preserve"> ili „Promotehna“</w:t>
      </w:r>
      <w:r w:rsidR="009A00C3" w:rsidRPr="00F328E5">
        <w:rPr>
          <w:szCs w:val="19"/>
        </w:rPr>
        <w:t xml:space="preserve">) za </w:t>
      </w:r>
      <w:r w:rsidRPr="003D43D2">
        <w:rPr>
          <w:szCs w:val="19"/>
        </w:rPr>
        <w:t xml:space="preserve">unutarnju i vanjsku trgovinu i usluge, </w:t>
      </w:r>
      <w:r w:rsidR="009A00C3" w:rsidRPr="00F328E5">
        <w:rPr>
          <w:szCs w:val="19"/>
        </w:rPr>
        <w:t xml:space="preserve">upisano je u sudskom registru Trgovačkog suda u </w:t>
      </w:r>
      <w:r>
        <w:rPr>
          <w:szCs w:val="19"/>
        </w:rPr>
        <w:t>Zagrebu</w:t>
      </w:r>
      <w:r w:rsidR="005C018B">
        <w:rPr>
          <w:szCs w:val="19"/>
        </w:rPr>
        <w:t xml:space="preserve"> pod matičnim brojem subjekta </w:t>
      </w:r>
      <w:r w:rsidR="009A00C3" w:rsidRPr="00F328E5">
        <w:rPr>
          <w:szCs w:val="19"/>
        </w:rPr>
        <w:t>MBS</w:t>
      </w:r>
      <w:r w:rsidR="005C018B">
        <w:rPr>
          <w:szCs w:val="19"/>
        </w:rPr>
        <w:t>:</w:t>
      </w:r>
      <w:r w:rsidR="009A00C3" w:rsidRPr="00F328E5">
        <w:rPr>
          <w:szCs w:val="19"/>
        </w:rPr>
        <w:t xml:space="preserve"> </w:t>
      </w:r>
      <w:r w:rsidRPr="00894242">
        <w:rPr>
          <w:szCs w:val="19"/>
        </w:rPr>
        <w:t>080272621</w:t>
      </w:r>
      <w:r w:rsidR="009A00C3" w:rsidRPr="00F328E5">
        <w:rPr>
          <w:szCs w:val="19"/>
        </w:rPr>
        <w:t>, OIB</w:t>
      </w:r>
      <w:r w:rsidR="005C018B">
        <w:rPr>
          <w:szCs w:val="19"/>
        </w:rPr>
        <w:t>:</w:t>
      </w:r>
      <w:r w:rsidR="009A00C3" w:rsidRPr="00F328E5">
        <w:rPr>
          <w:szCs w:val="19"/>
        </w:rPr>
        <w:t xml:space="preserve"> </w:t>
      </w:r>
      <w:r w:rsidRPr="003D43D2">
        <w:rPr>
          <w:szCs w:val="19"/>
        </w:rPr>
        <w:t>51098283380</w:t>
      </w:r>
      <w:r w:rsidR="009A00C3" w:rsidRPr="00F328E5">
        <w:rPr>
          <w:szCs w:val="19"/>
        </w:rPr>
        <w:t>.</w:t>
      </w:r>
    </w:p>
    <w:p w:rsidRDefault="009A00C3" w:rsidP="00894242" w:rsidR="009A00C3" w:rsidRPr="00F328E5">
      <w:pPr>
        <w:ind w:right="57"/>
        <w:jc w:val="both"/>
        <w:rPr>
          <w:szCs w:val="19"/>
        </w:rPr>
      </w:pPr>
      <w:r w:rsidRPr="00F328E5">
        <w:rPr>
          <w:szCs w:val="19"/>
        </w:rPr>
        <w:t xml:space="preserve">Sjedište Društva je u </w:t>
      </w:r>
      <w:r w:rsidR="00894242">
        <w:rPr>
          <w:szCs w:val="19"/>
        </w:rPr>
        <w:t xml:space="preserve">Zagrebu, </w:t>
      </w:r>
      <w:r w:rsidR="005C018B">
        <w:rPr>
          <w:szCs w:val="19"/>
        </w:rPr>
        <w:t>Kovinska</w:t>
      </w:r>
      <w:r w:rsidR="00894242">
        <w:rPr>
          <w:szCs w:val="19"/>
        </w:rPr>
        <w:t xml:space="preserve"> 19.</w:t>
      </w:r>
      <w:r w:rsidRPr="00F328E5">
        <w:rPr>
          <w:szCs w:val="19"/>
        </w:rPr>
        <w:t xml:space="preserve"> Jedini član Društva je društvo </w:t>
      </w:r>
      <w:r w:rsidR="00894242" w:rsidRPr="00894242">
        <w:rPr>
          <w:szCs w:val="19"/>
        </w:rPr>
        <w:t>Nexus Alpha - otvoreni investicijski fond rizičnog kapitala, OIB: 40266711905</w:t>
      </w:r>
      <w:r w:rsidR="00894242">
        <w:rPr>
          <w:szCs w:val="19"/>
        </w:rPr>
        <w:t xml:space="preserve">, zastupan po </w:t>
      </w:r>
      <w:r w:rsidR="00894242" w:rsidRPr="00894242">
        <w:rPr>
          <w:szCs w:val="19"/>
        </w:rPr>
        <w:t>NEXUS PRIVATE EQUITY PARTNERI d.o.o. za upravljanje alternativnim investicijskim fondovima rizičnog kapitala s privatnom ponudom</w:t>
      </w:r>
      <w:r w:rsidR="00894242">
        <w:rPr>
          <w:szCs w:val="19"/>
        </w:rPr>
        <w:t xml:space="preserve">, Zagreb, Nova ves 11, </w:t>
      </w:r>
      <w:r w:rsidR="00894242" w:rsidRPr="00894242">
        <w:rPr>
          <w:szCs w:val="19"/>
        </w:rPr>
        <w:t>OIB</w:t>
      </w:r>
      <w:r w:rsidR="005C018B">
        <w:rPr>
          <w:szCs w:val="19"/>
        </w:rPr>
        <w:t xml:space="preserve">: </w:t>
      </w:r>
      <w:r w:rsidR="00894242">
        <w:rPr>
          <w:szCs w:val="19"/>
        </w:rPr>
        <w:t xml:space="preserve"> </w:t>
      </w:r>
      <w:r w:rsidR="00894242" w:rsidRPr="00894242">
        <w:rPr>
          <w:szCs w:val="19"/>
        </w:rPr>
        <w:t>89465817492</w:t>
      </w:r>
      <w:r w:rsidR="00894242">
        <w:rPr>
          <w:szCs w:val="19"/>
        </w:rPr>
        <w:t>.</w:t>
      </w:r>
    </w:p>
    <w:p w:rsidRDefault="009A00C3" w:rsidP="009A00C3" w:rsidR="00894242">
      <w:pPr>
        <w:jc w:val="both"/>
        <w:rPr>
          <w:szCs w:val="19"/>
        </w:rPr>
      </w:pPr>
      <w:r w:rsidRPr="00F328E5">
        <w:rPr>
          <w:szCs w:val="19"/>
        </w:rPr>
        <w:t xml:space="preserve">Osnovna djelatnost Društva je </w:t>
      </w:r>
      <w:r w:rsidR="00894242">
        <w:rPr>
          <w:szCs w:val="19"/>
        </w:rPr>
        <w:t xml:space="preserve">distribucija specijalizirane opreme </w:t>
      </w:r>
      <w:r w:rsidR="00617EFC">
        <w:rPr>
          <w:szCs w:val="19"/>
        </w:rPr>
        <w:t xml:space="preserve">i alata </w:t>
      </w:r>
      <w:r w:rsidR="00894242">
        <w:rPr>
          <w:szCs w:val="19"/>
        </w:rPr>
        <w:t>u auto industriji.</w:t>
      </w:r>
    </w:p>
    <w:p w:rsidRDefault="00E732EF" w:rsidP="009A00C3" w:rsidR="00894242">
      <w:pPr>
        <w:jc w:val="both"/>
      </w:pPr>
      <w:r w:rsidRPr="00F328E5">
        <w:rPr>
          <w:szCs w:val="19"/>
        </w:rPr>
        <w:t xml:space="preserve">Društvo ima u vlasništvu </w:t>
      </w:r>
      <w:r w:rsidR="00894242">
        <w:rPr>
          <w:szCs w:val="19"/>
        </w:rPr>
        <w:t xml:space="preserve">društvo </w:t>
      </w:r>
      <w:r w:rsidR="00894242">
        <w:t>PROMOTEHNA USLUGE d.o.o. za trgovinu i usluge</w:t>
      </w:r>
      <w:r w:rsidR="005C018B">
        <w:t xml:space="preserve">, Zagreb, Kovinska 19, MBS: 080641015, OIB: 76530458656. Jedini član </w:t>
      </w:r>
      <w:r w:rsidR="005C018B">
        <w:rPr>
          <w:szCs w:val="19"/>
        </w:rPr>
        <w:t xml:space="preserve">društva </w:t>
      </w:r>
      <w:r w:rsidR="005C018B">
        <w:t>PROMOTEHNA USLUGE d.o.o. je Promotehna.</w:t>
      </w:r>
    </w:p>
    <w:p w:rsidRDefault="00524E36" w:rsidP="009A00C3" w:rsidR="00524E36">
      <w:pPr>
        <w:jc w:val="both"/>
        <w:rPr>
          <w:b/>
        </w:rPr>
      </w:pPr>
    </w:p>
    <w:p w:rsidRDefault="00473C1B" w:rsidP="009A00C3" w:rsidR="00473C1B" w:rsidRPr="00473C1B">
      <w:pPr>
        <w:jc w:val="both"/>
        <w:rPr>
          <w:b/>
        </w:rPr>
      </w:pPr>
      <w:r w:rsidRPr="00473C1B">
        <w:rPr>
          <w:b/>
        </w:rPr>
        <w:t>Uprava Društva:</w:t>
      </w:r>
    </w:p>
    <w:p w:rsidRDefault="00473C1B" w:rsidP="009A00C3" w:rsidR="00473C1B">
      <w:pPr>
        <w:jc w:val="both"/>
      </w:pPr>
      <w:r>
        <w:t>g. Nikola Vodopija, direktor, zastupa Društvo samostalno i pojedinačno</w:t>
      </w:r>
    </w:p>
    <w:p w:rsidRDefault="00473C1B" w:rsidP="009A00C3" w:rsidR="00473C1B">
      <w:pPr>
        <w:jc w:val="both"/>
      </w:pPr>
    </w:p>
    <w:p w:rsidRDefault="00473C1B" w:rsidP="009A00C3" w:rsidR="00473C1B">
      <w:pPr>
        <w:jc w:val="both"/>
        <w:rPr>
          <w:b/>
        </w:rPr>
      </w:pPr>
      <w:r w:rsidRPr="00473C1B">
        <w:rPr>
          <w:b/>
        </w:rPr>
        <w:t>Nadzorni odbor</w:t>
      </w:r>
    </w:p>
    <w:p w:rsidRDefault="00473C1B" w:rsidP="009A00C3" w:rsidR="00473C1B" w:rsidRPr="00473C1B">
      <w:pPr>
        <w:jc w:val="both"/>
      </w:pPr>
      <w:r w:rsidRPr="00473C1B">
        <w:t>g. Krešimir Ružđak, predsjednik Nadzornog odbora</w:t>
      </w:r>
    </w:p>
    <w:p w:rsidRDefault="00473C1B" w:rsidP="009A00C3" w:rsidR="00473C1B" w:rsidRPr="00473C1B">
      <w:pPr>
        <w:jc w:val="both"/>
      </w:pPr>
      <w:r w:rsidRPr="00473C1B">
        <w:t>gđa. Andreja Voloder, zamjenik predsjednika Nadzornog odbora</w:t>
      </w:r>
    </w:p>
    <w:p w:rsidRDefault="00473C1B" w:rsidP="009A00C3" w:rsidR="00473C1B" w:rsidRPr="00473C1B">
      <w:pPr>
        <w:jc w:val="both"/>
      </w:pPr>
      <w:r w:rsidRPr="00473C1B">
        <w:t>g. Darko Mucić, član</w:t>
      </w:r>
    </w:p>
    <w:p w:rsidRDefault="00473C1B" w:rsidP="009A00C3" w:rsidR="00473C1B" w:rsidRPr="00473C1B">
      <w:pPr>
        <w:jc w:val="both"/>
      </w:pPr>
      <w:r w:rsidRPr="00473C1B">
        <w:t>g. Krunoslav Mikšić, član</w:t>
      </w:r>
    </w:p>
    <w:p w:rsidRDefault="00B070A1" w:rsidP="009A00C3" w:rsidR="00B070A1">
      <w:pPr>
        <w:jc w:val="both"/>
        <w:rPr>
          <w:b/>
          <w:szCs w:val="19"/>
        </w:rPr>
      </w:pPr>
    </w:p>
    <w:p w:rsidRDefault="00B070A1" w:rsidP="009A00C3" w:rsidR="00B070A1" w:rsidRPr="00B070A1">
      <w:pPr>
        <w:jc w:val="both"/>
        <w:rPr>
          <w:b/>
          <w:szCs w:val="19"/>
        </w:rPr>
      </w:pPr>
      <w:r w:rsidRPr="00B070A1">
        <w:rPr>
          <w:b/>
          <w:szCs w:val="19"/>
        </w:rPr>
        <w:t>Broj zaposlenih</w:t>
      </w:r>
    </w:p>
    <w:p w:rsidRDefault="00B070A1" w:rsidP="009A00C3" w:rsidR="00B070A1">
      <w:pPr>
        <w:jc w:val="both"/>
        <w:rPr>
          <w:szCs w:val="19"/>
        </w:rPr>
      </w:pPr>
      <w:r>
        <w:rPr>
          <w:szCs w:val="19"/>
        </w:rPr>
        <w:t xml:space="preserve">Društvo na dan 31.03.2017. ima </w:t>
      </w:r>
      <w:r w:rsidRPr="00B469FB">
        <w:rPr>
          <w:szCs w:val="19"/>
        </w:rPr>
        <w:t>8 zaposlenih</w:t>
      </w:r>
      <w:r>
        <w:rPr>
          <w:szCs w:val="19"/>
        </w:rPr>
        <w:t>.</w:t>
      </w:r>
    </w:p>
    <w:p w:rsidRDefault="00524E36" w:rsidP="009A00C3" w:rsidR="00524E36">
      <w:pPr>
        <w:jc w:val="both"/>
        <w:rPr>
          <w:b/>
          <w:szCs w:val="19"/>
        </w:rPr>
      </w:pPr>
    </w:p>
    <w:p w:rsidRDefault="007B6A29" w:rsidP="009A00C3" w:rsidR="007B6A29" w:rsidRPr="007B6A29">
      <w:pPr>
        <w:jc w:val="both"/>
        <w:rPr>
          <w:b/>
          <w:szCs w:val="19"/>
        </w:rPr>
      </w:pPr>
      <w:r w:rsidRPr="007B6A29">
        <w:rPr>
          <w:b/>
          <w:szCs w:val="19"/>
        </w:rPr>
        <w:t>Djelatnost Društva</w:t>
      </w:r>
    </w:p>
    <w:p w:rsidRDefault="007B6A29" w:rsidP="009A00C3" w:rsidR="007B6A29">
      <w:pPr>
        <w:jc w:val="both"/>
        <w:rPr>
          <w:szCs w:val="19"/>
        </w:rPr>
      </w:pPr>
      <w:r>
        <w:rPr>
          <w:szCs w:val="19"/>
        </w:rPr>
        <w:t>Društvo se bavi distribucijom auto servisne opreme</w:t>
      </w:r>
      <w:r w:rsidR="00617EFC">
        <w:rPr>
          <w:szCs w:val="19"/>
        </w:rPr>
        <w:t xml:space="preserve"> i alata</w:t>
      </w:r>
      <w:r>
        <w:rPr>
          <w:szCs w:val="19"/>
        </w:rPr>
        <w:t xml:space="preserve"> te </w:t>
      </w:r>
      <w:r>
        <w:rPr>
          <w:rFonts w:cs="Helvetica" w:hAnsi="Helvetica" w:ascii="Helvetica"/>
          <w:color w:val="1D2129"/>
          <w:sz w:val="20"/>
          <w:szCs w:val="20"/>
          <w:shd w:fill="FFFFFF" w:color="auto" w:val="clear"/>
        </w:rPr>
        <w:t>nudi kompletnu ponudu proizvoda koji pokrivaju zahtjeve auto servisne industrije na jednom mjestu. Društvo je zastupnik i distributer za preko 20 svjetski poznatih i priznatih proizvođača</w:t>
      </w:r>
      <w:r>
        <w:rPr>
          <w:szCs w:val="19"/>
        </w:rPr>
        <w:t xml:space="preserve"> </w:t>
      </w:r>
    </w:p>
    <w:p w:rsidRDefault="007B6A29" w:rsidP="007B6A29" w:rsidR="007B6A29">
      <w:pPr>
        <w:jc w:val="both"/>
        <w:rPr>
          <w:szCs w:val="19"/>
        </w:rPr>
      </w:pPr>
      <w:r>
        <w:rPr>
          <w:szCs w:val="19"/>
        </w:rPr>
        <w:t>Društvo je u</w:t>
      </w:r>
      <w:r w:rsidRPr="007B6A29">
        <w:rPr>
          <w:szCs w:val="19"/>
        </w:rPr>
        <w:t>temeljena 1992. godine u Zagrebu. Same početke karakterizira uvoz i prodaja strojeva za strojnu</w:t>
      </w:r>
      <w:r>
        <w:rPr>
          <w:szCs w:val="19"/>
        </w:rPr>
        <w:t xml:space="preserve"> </w:t>
      </w:r>
      <w:r w:rsidRPr="007B6A29">
        <w:rPr>
          <w:szCs w:val="19"/>
        </w:rPr>
        <w:t>obradu motora.</w:t>
      </w:r>
      <w:r>
        <w:rPr>
          <w:szCs w:val="19"/>
        </w:rPr>
        <w:t xml:space="preserve"> </w:t>
      </w:r>
      <w:r w:rsidRPr="007B6A29">
        <w:rPr>
          <w:szCs w:val="19"/>
        </w:rPr>
        <w:t xml:space="preserve">U skladu sa vizijom </w:t>
      </w:r>
      <w:r>
        <w:rPr>
          <w:szCs w:val="19"/>
        </w:rPr>
        <w:t>Društva</w:t>
      </w:r>
      <w:r w:rsidRPr="007B6A29">
        <w:rPr>
          <w:szCs w:val="19"/>
        </w:rPr>
        <w:t>, ponuda proizvoda obuhvaća sve više</w:t>
      </w:r>
      <w:r>
        <w:rPr>
          <w:szCs w:val="19"/>
        </w:rPr>
        <w:t xml:space="preserve"> </w:t>
      </w:r>
      <w:r w:rsidRPr="007B6A29">
        <w:rPr>
          <w:szCs w:val="19"/>
        </w:rPr>
        <w:t>segmenata programa auto servisne opreme.</w:t>
      </w:r>
      <w:r>
        <w:rPr>
          <w:szCs w:val="19"/>
        </w:rPr>
        <w:t xml:space="preserve"> </w:t>
      </w:r>
      <w:r w:rsidRPr="007B6A29">
        <w:rPr>
          <w:szCs w:val="19"/>
        </w:rPr>
        <w:t>Tijekom godina Promotehna postaje zastupnik mnogih svjetski</w:t>
      </w:r>
      <w:r>
        <w:rPr>
          <w:szCs w:val="19"/>
        </w:rPr>
        <w:t xml:space="preserve"> </w:t>
      </w:r>
      <w:r w:rsidRPr="007B6A29">
        <w:rPr>
          <w:szCs w:val="19"/>
        </w:rPr>
        <w:t>renomiranih proizvođača alata i auto servisne opreme, te</w:t>
      </w:r>
      <w:r>
        <w:rPr>
          <w:szCs w:val="19"/>
        </w:rPr>
        <w:t xml:space="preserve"> </w:t>
      </w:r>
      <w:r w:rsidRPr="007B6A29">
        <w:rPr>
          <w:szCs w:val="19"/>
        </w:rPr>
        <w:t>kontinuirano raste u područjima ponude proizvoda, ali i usluga.</w:t>
      </w:r>
      <w:r>
        <w:rPr>
          <w:szCs w:val="19"/>
        </w:rPr>
        <w:t xml:space="preserve"> Društvo</w:t>
      </w:r>
      <w:r w:rsidRPr="007B6A29">
        <w:rPr>
          <w:szCs w:val="19"/>
        </w:rPr>
        <w:t xml:space="preserve"> danas posluje sa preko 3.000 stalnih i povremenih kupaca, te</w:t>
      </w:r>
      <w:r>
        <w:rPr>
          <w:szCs w:val="19"/>
        </w:rPr>
        <w:t xml:space="preserve"> </w:t>
      </w:r>
      <w:r w:rsidRPr="007B6A29">
        <w:rPr>
          <w:szCs w:val="19"/>
        </w:rPr>
        <w:t xml:space="preserve">zapošljava </w:t>
      </w:r>
      <w:r>
        <w:rPr>
          <w:szCs w:val="19"/>
        </w:rPr>
        <w:t>8</w:t>
      </w:r>
      <w:r w:rsidRPr="007B6A29">
        <w:rPr>
          <w:szCs w:val="19"/>
        </w:rPr>
        <w:t xml:space="preserve"> djelatnika primarno u prodaji, servisu i</w:t>
      </w:r>
      <w:r>
        <w:rPr>
          <w:szCs w:val="19"/>
        </w:rPr>
        <w:t xml:space="preserve"> </w:t>
      </w:r>
      <w:r w:rsidRPr="007B6A29">
        <w:rPr>
          <w:szCs w:val="19"/>
        </w:rPr>
        <w:t>postprodaji.</w:t>
      </w:r>
    </w:p>
    <w:p w:rsidRDefault="007B6A29" w:rsidP="007B6A29" w:rsidR="007B6A29">
      <w:pPr>
        <w:jc w:val="both"/>
        <w:rPr>
          <w:szCs w:val="19"/>
        </w:rPr>
      </w:pPr>
      <w:r>
        <w:rPr>
          <w:szCs w:val="19"/>
        </w:rPr>
        <w:t>Sjedište Društva je u industrijskoj zoni Jankomir.</w:t>
      </w:r>
    </w:p>
    <w:p w:rsidRDefault="006F0B4D" w:rsidP="009A00C3" w:rsidR="001D7332">
      <w:pPr>
        <w:jc w:val="both"/>
        <w:rPr>
          <w:szCs w:val="19"/>
        </w:rPr>
      </w:pPr>
      <w:r w:rsidRPr="00957107">
        <w:rPr>
          <w:szCs w:val="19"/>
        </w:rPr>
        <w:lastRenderedPageBreak/>
        <w:t>Tijekom svoje prošlosti Društvo je poslovalo više odnosno manje uspješno, s tim</w:t>
      </w:r>
      <w:r w:rsidR="001D7332" w:rsidRPr="00957107">
        <w:rPr>
          <w:szCs w:val="19"/>
        </w:rPr>
        <w:t xml:space="preserve">e da je u 2012.  ostvaren gubitak od 688 tisuća kn, a 2013. gubitak od 425 tisuća kn. </w:t>
      </w:r>
      <w:r w:rsidR="00121695" w:rsidRPr="00957107">
        <w:rPr>
          <w:szCs w:val="19"/>
        </w:rPr>
        <w:t>2014. i 2015.</w:t>
      </w:r>
      <w:r w:rsidR="001D7332" w:rsidRPr="00957107">
        <w:rPr>
          <w:szCs w:val="19"/>
        </w:rPr>
        <w:t xml:space="preserve"> godine</w:t>
      </w:r>
      <w:r w:rsidRPr="00957107">
        <w:rPr>
          <w:szCs w:val="19"/>
        </w:rPr>
        <w:t xml:space="preserve"> bilježeno </w:t>
      </w:r>
      <w:r w:rsidR="001D7332" w:rsidRPr="00957107">
        <w:rPr>
          <w:szCs w:val="19"/>
        </w:rPr>
        <w:t xml:space="preserve">je </w:t>
      </w:r>
      <w:r w:rsidRPr="00957107">
        <w:rPr>
          <w:szCs w:val="19"/>
        </w:rPr>
        <w:t xml:space="preserve">uglavnom </w:t>
      </w:r>
      <w:r w:rsidR="001D7332" w:rsidRPr="00957107">
        <w:rPr>
          <w:szCs w:val="19"/>
        </w:rPr>
        <w:t>pozitivno</w:t>
      </w:r>
      <w:r w:rsidRPr="00957107">
        <w:rPr>
          <w:szCs w:val="19"/>
        </w:rPr>
        <w:t xml:space="preserve"> poslovanje, </w:t>
      </w:r>
      <w:r w:rsidR="001D7332" w:rsidRPr="00957107">
        <w:rPr>
          <w:szCs w:val="19"/>
        </w:rPr>
        <w:t>no granično pozitiv</w:t>
      </w:r>
      <w:r w:rsidR="00121695" w:rsidRPr="00957107">
        <w:rPr>
          <w:szCs w:val="19"/>
        </w:rPr>
        <w:t>n</w:t>
      </w:r>
      <w:r w:rsidR="001D7332" w:rsidRPr="00957107">
        <w:rPr>
          <w:szCs w:val="19"/>
        </w:rPr>
        <w:t>o,</w:t>
      </w:r>
      <w:r w:rsidRPr="00957107">
        <w:rPr>
          <w:szCs w:val="19"/>
        </w:rPr>
        <w:t xml:space="preserve"> </w:t>
      </w:r>
      <w:r w:rsidR="00121695" w:rsidRPr="00957107">
        <w:rPr>
          <w:szCs w:val="19"/>
        </w:rPr>
        <w:t>dobit je 2014. dobit je iznosila 270 tisuća kn, a 2015.g.</w:t>
      </w:r>
      <w:r w:rsidR="00957107" w:rsidRPr="00957107">
        <w:rPr>
          <w:szCs w:val="19"/>
        </w:rPr>
        <w:t xml:space="preserve"> svega</w:t>
      </w:r>
      <w:r w:rsidR="00121695" w:rsidRPr="00957107">
        <w:rPr>
          <w:szCs w:val="19"/>
        </w:rPr>
        <w:t xml:space="preserve"> 5 tis</w:t>
      </w:r>
      <w:r w:rsidR="00957107">
        <w:rPr>
          <w:szCs w:val="19"/>
        </w:rPr>
        <w:t>uća</w:t>
      </w:r>
      <w:r w:rsidR="00121695" w:rsidRPr="00957107">
        <w:rPr>
          <w:szCs w:val="19"/>
        </w:rPr>
        <w:t xml:space="preserve"> kn</w:t>
      </w:r>
      <w:r w:rsidR="004B64C1">
        <w:rPr>
          <w:szCs w:val="19"/>
        </w:rPr>
        <w:t xml:space="preserve">. </w:t>
      </w:r>
      <w:r w:rsidR="007A5F83">
        <w:rPr>
          <w:szCs w:val="19"/>
        </w:rPr>
        <w:t>Tijekom</w:t>
      </w:r>
      <w:r w:rsidR="004B64C1">
        <w:rPr>
          <w:szCs w:val="19"/>
        </w:rPr>
        <w:t xml:space="preserve"> gospodarske krize</w:t>
      </w:r>
      <w:r w:rsidR="007A5F83">
        <w:rPr>
          <w:szCs w:val="19"/>
        </w:rPr>
        <w:t>, Društvo je imalo problema s likvidnošću, što se nastavilo i do danas, što j</w:t>
      </w:r>
      <w:r w:rsidRPr="00957107">
        <w:rPr>
          <w:szCs w:val="19"/>
        </w:rPr>
        <w:t>e za sobom dovelo do potrebe</w:t>
      </w:r>
      <w:r w:rsidR="001D7332" w:rsidRPr="00957107">
        <w:rPr>
          <w:szCs w:val="19"/>
        </w:rPr>
        <w:t xml:space="preserve"> </w:t>
      </w:r>
      <w:r w:rsidR="003D43D2" w:rsidRPr="00957107">
        <w:rPr>
          <w:szCs w:val="19"/>
        </w:rPr>
        <w:t xml:space="preserve">da se u 2016. </w:t>
      </w:r>
      <w:r w:rsidR="001D7332" w:rsidRPr="00957107">
        <w:rPr>
          <w:szCs w:val="19"/>
        </w:rPr>
        <w:t>refinancira leasing obvez</w:t>
      </w:r>
      <w:r w:rsidR="00121695" w:rsidRPr="00957107">
        <w:rPr>
          <w:szCs w:val="19"/>
        </w:rPr>
        <w:t>a</w:t>
      </w:r>
      <w:r w:rsidR="001D7332" w:rsidRPr="00957107">
        <w:rPr>
          <w:szCs w:val="19"/>
        </w:rPr>
        <w:t xml:space="preserve"> za poslovnu halu te </w:t>
      </w:r>
      <w:r w:rsidR="00121695" w:rsidRPr="00957107">
        <w:rPr>
          <w:szCs w:val="19"/>
        </w:rPr>
        <w:t xml:space="preserve">do </w:t>
      </w:r>
      <w:r w:rsidRPr="00957107">
        <w:rPr>
          <w:szCs w:val="19"/>
        </w:rPr>
        <w:t>uzimanj</w:t>
      </w:r>
      <w:r w:rsidR="001D7332" w:rsidRPr="00957107">
        <w:rPr>
          <w:szCs w:val="19"/>
        </w:rPr>
        <w:t>e</w:t>
      </w:r>
      <w:r w:rsidRPr="00957107">
        <w:rPr>
          <w:szCs w:val="19"/>
        </w:rPr>
        <w:t xml:space="preserve"> zajmova i kredita koji čine najveći dio izvora imovine Društva.</w:t>
      </w:r>
      <w:r w:rsidRPr="00F328E5">
        <w:rPr>
          <w:szCs w:val="19"/>
        </w:rPr>
        <w:t xml:space="preserve"> </w:t>
      </w:r>
    </w:p>
    <w:p w:rsidRDefault="003D43D2" w:rsidP="009A00C3" w:rsidR="003D43D2">
      <w:pPr>
        <w:jc w:val="both"/>
        <w:rPr>
          <w:szCs w:val="19"/>
        </w:rPr>
      </w:pPr>
      <w:r>
        <w:rPr>
          <w:szCs w:val="19"/>
        </w:rPr>
        <w:t xml:space="preserve">Rezultat Društva za 2016. je negativan, te je ostvaren gubitak od </w:t>
      </w:r>
      <w:r w:rsidR="00121695" w:rsidRPr="00957107">
        <w:rPr>
          <w:szCs w:val="19"/>
        </w:rPr>
        <w:t>1</w:t>
      </w:r>
      <w:r w:rsidR="00957107">
        <w:rPr>
          <w:szCs w:val="19"/>
        </w:rPr>
        <w:t>.</w:t>
      </w:r>
      <w:r w:rsidR="00121695" w:rsidRPr="00957107">
        <w:rPr>
          <w:szCs w:val="19"/>
        </w:rPr>
        <w:t>160</w:t>
      </w:r>
      <w:r w:rsidRPr="00957107">
        <w:rPr>
          <w:szCs w:val="19"/>
        </w:rPr>
        <w:t xml:space="preserve"> tisuće kn.</w:t>
      </w:r>
      <w:r>
        <w:rPr>
          <w:szCs w:val="19"/>
        </w:rPr>
        <w:t xml:space="preserve"> </w:t>
      </w:r>
    </w:p>
    <w:p w:rsidRDefault="003D43D2" w:rsidP="009A00C3" w:rsidR="00AA7F38" w:rsidRPr="00F328E5">
      <w:pPr>
        <w:jc w:val="both"/>
        <w:rPr>
          <w:szCs w:val="19"/>
        </w:rPr>
      </w:pPr>
      <w:r>
        <w:rPr>
          <w:szCs w:val="19"/>
        </w:rPr>
        <w:t xml:space="preserve">Tijekom 2016. godine </w:t>
      </w:r>
      <w:r w:rsidR="007A5F83">
        <w:rPr>
          <w:szCs w:val="19"/>
        </w:rPr>
        <w:t xml:space="preserve">nastupile su negativne okolnosti za Društvo. Naime, </w:t>
      </w:r>
      <w:r>
        <w:rPr>
          <w:szCs w:val="19"/>
        </w:rPr>
        <w:t>ni</w:t>
      </w:r>
      <w:r w:rsidR="007A5F83">
        <w:rPr>
          <w:szCs w:val="19"/>
        </w:rPr>
        <w:t>je</w:t>
      </w:r>
      <w:r>
        <w:rPr>
          <w:szCs w:val="19"/>
        </w:rPr>
        <w:t xml:space="preserve"> se  ostvari</w:t>
      </w:r>
      <w:r w:rsidR="007A5F83">
        <w:rPr>
          <w:szCs w:val="19"/>
        </w:rPr>
        <w:t>o niti jedan već</w:t>
      </w:r>
      <w:r>
        <w:rPr>
          <w:szCs w:val="19"/>
        </w:rPr>
        <w:t>i planirani projekt, već je prolongirana njihova</w:t>
      </w:r>
      <w:r w:rsidR="007A5F83">
        <w:rPr>
          <w:szCs w:val="19"/>
        </w:rPr>
        <w:t xml:space="preserve"> realizacija za iduća razdoblja</w:t>
      </w:r>
      <w:r w:rsidR="001B4ECE">
        <w:rPr>
          <w:szCs w:val="19"/>
        </w:rPr>
        <w:t>, a</w:t>
      </w:r>
      <w:r w:rsidR="001B4ECE" w:rsidRPr="001B4ECE">
        <w:rPr>
          <w:szCs w:val="19"/>
        </w:rPr>
        <w:t xml:space="preserve"> </w:t>
      </w:r>
      <w:r w:rsidR="001B4ECE">
        <w:rPr>
          <w:szCs w:val="19"/>
        </w:rPr>
        <w:t>konkurencija od strane distributera auto dijelova, koje su sve redom veće i financijski snažnije kompanije s puno većim prodajnim resursima i znatno češćem kontaktu s kupcima, postaje sve žešća</w:t>
      </w:r>
      <w:r w:rsidR="007A5F83">
        <w:rPr>
          <w:szCs w:val="19"/>
        </w:rPr>
        <w:t>. Zatim,</w:t>
      </w:r>
      <w:r w:rsidR="00B469FB" w:rsidRPr="00B469FB">
        <w:rPr>
          <w:szCs w:val="19"/>
        </w:rPr>
        <w:t xml:space="preserve"> </w:t>
      </w:r>
      <w:r w:rsidR="00B469FB">
        <w:rPr>
          <w:szCs w:val="19"/>
        </w:rPr>
        <w:t>jedan od najvećih dobavljača aktivirao je bankovnu garanciju, što je dodatno poremetilo novčani tijek,</w:t>
      </w:r>
      <w:r>
        <w:rPr>
          <w:szCs w:val="19"/>
        </w:rPr>
        <w:t xml:space="preserve"> a osim toga došlo je i do kašnjenja planiranih priljeva kupaca.</w:t>
      </w:r>
      <w:r w:rsidR="00AA7F38" w:rsidRPr="00F328E5">
        <w:rPr>
          <w:szCs w:val="19"/>
        </w:rPr>
        <w:t xml:space="preserve"> </w:t>
      </w:r>
      <w:r w:rsidR="006C5049">
        <w:rPr>
          <w:szCs w:val="19"/>
        </w:rPr>
        <w:t xml:space="preserve">Sve navedeno, zajedno sa smanjenjem broja ljudi u prodaji i postprodaji </w:t>
      </w:r>
      <w:r w:rsidR="00AA7F38" w:rsidRPr="00F328E5">
        <w:rPr>
          <w:szCs w:val="19"/>
        </w:rPr>
        <w:t xml:space="preserve">je </w:t>
      </w:r>
      <w:r w:rsidR="006C5049">
        <w:rPr>
          <w:szCs w:val="19"/>
        </w:rPr>
        <w:t>k</w:t>
      </w:r>
      <w:r w:rsidR="00AA7F38" w:rsidRPr="00F328E5">
        <w:rPr>
          <w:szCs w:val="19"/>
        </w:rPr>
        <w:t>a</w:t>
      </w:r>
      <w:r w:rsidR="006C5049">
        <w:rPr>
          <w:szCs w:val="19"/>
        </w:rPr>
        <w:t>o</w:t>
      </w:r>
      <w:r w:rsidR="00AA7F38" w:rsidRPr="00F328E5">
        <w:rPr>
          <w:szCs w:val="19"/>
        </w:rPr>
        <w:t xml:space="preserve"> posljedicu imalo narušavanje </w:t>
      </w:r>
      <w:r w:rsidR="0088664E" w:rsidRPr="00F328E5">
        <w:rPr>
          <w:szCs w:val="19"/>
        </w:rPr>
        <w:t>novčan</w:t>
      </w:r>
      <w:r>
        <w:rPr>
          <w:szCs w:val="19"/>
        </w:rPr>
        <w:t xml:space="preserve">og </w:t>
      </w:r>
      <w:r w:rsidR="0088664E" w:rsidRPr="00F328E5">
        <w:rPr>
          <w:szCs w:val="19"/>
        </w:rPr>
        <w:t xml:space="preserve"> tok</w:t>
      </w:r>
      <w:r>
        <w:rPr>
          <w:szCs w:val="19"/>
        </w:rPr>
        <w:t>a</w:t>
      </w:r>
      <w:r w:rsidR="0088664E" w:rsidRPr="00F328E5">
        <w:rPr>
          <w:szCs w:val="19"/>
        </w:rPr>
        <w:t>,</w:t>
      </w:r>
      <w:r w:rsidR="00C64D73" w:rsidRPr="00F328E5">
        <w:rPr>
          <w:szCs w:val="19"/>
        </w:rPr>
        <w:t xml:space="preserve"> potrebn</w:t>
      </w:r>
      <w:r>
        <w:rPr>
          <w:szCs w:val="19"/>
        </w:rPr>
        <w:t>og</w:t>
      </w:r>
      <w:r w:rsidR="006C5049">
        <w:rPr>
          <w:szCs w:val="19"/>
        </w:rPr>
        <w:t xml:space="preserve"> za uredno podmirenje ob</w:t>
      </w:r>
      <w:r w:rsidR="00AA7F38" w:rsidRPr="00F328E5">
        <w:rPr>
          <w:szCs w:val="19"/>
        </w:rPr>
        <w:t>veza prema vjerovnicima.</w:t>
      </w:r>
      <w:r w:rsidR="009878BF" w:rsidRPr="00F328E5">
        <w:rPr>
          <w:szCs w:val="19"/>
        </w:rPr>
        <w:t xml:space="preserve"> </w:t>
      </w:r>
      <w:r>
        <w:rPr>
          <w:szCs w:val="19"/>
        </w:rPr>
        <w:t>U siječnju 2017.</w:t>
      </w:r>
      <w:r w:rsidR="006C5049">
        <w:rPr>
          <w:szCs w:val="19"/>
        </w:rPr>
        <w:t xml:space="preserve"> godine </w:t>
      </w:r>
      <w:r>
        <w:rPr>
          <w:szCs w:val="19"/>
        </w:rPr>
        <w:t>došlo je do blokade poslovnih računa Društva (obveza za PDV)</w:t>
      </w:r>
      <w:r w:rsidR="00B469FB">
        <w:rPr>
          <w:szCs w:val="19"/>
        </w:rPr>
        <w:t xml:space="preserve"> te je žiro-račun ponovno blokiran u travnju (obveza za PDV i PNN)</w:t>
      </w:r>
      <w:r>
        <w:rPr>
          <w:szCs w:val="19"/>
        </w:rPr>
        <w:t xml:space="preserve">. </w:t>
      </w:r>
      <w:r w:rsidR="009878BF" w:rsidRPr="00F328E5">
        <w:rPr>
          <w:szCs w:val="19"/>
        </w:rPr>
        <w:t>Posljedično</w:t>
      </w:r>
      <w:r w:rsidR="006C5049">
        <w:rPr>
          <w:szCs w:val="19"/>
        </w:rPr>
        <w:t>,</w:t>
      </w:r>
      <w:r w:rsidR="009878BF" w:rsidRPr="00F328E5">
        <w:rPr>
          <w:szCs w:val="19"/>
        </w:rPr>
        <w:t xml:space="preserve"> Društvo više ne može izdržati pritisak na likvidnost od strane vjerovnika te je jedino moguće rješenje za opstanak Društva restrukturiranje kroz proces predstečajne nagodbe.</w:t>
      </w:r>
    </w:p>
    <w:p w:rsidRDefault="009878BF" w:rsidP="009A00C3" w:rsidR="009878BF" w:rsidRPr="00F328E5">
      <w:pPr>
        <w:jc w:val="both"/>
        <w:rPr>
          <w:szCs w:val="19"/>
        </w:rPr>
      </w:pPr>
      <w:r w:rsidRPr="00F328E5">
        <w:rPr>
          <w:szCs w:val="19"/>
        </w:rPr>
        <w:t>Tim smjerom vođeni izradili smo planove poslovanja za Društvo za desetogodišnji period</w:t>
      </w:r>
      <w:r w:rsidR="00094FB0">
        <w:rPr>
          <w:szCs w:val="19"/>
        </w:rPr>
        <w:t>.</w:t>
      </w:r>
      <w:r w:rsidRPr="00F328E5">
        <w:rPr>
          <w:szCs w:val="19"/>
        </w:rPr>
        <w:t xml:space="preserve"> </w:t>
      </w:r>
      <w:r w:rsidRPr="00B469FB">
        <w:rPr>
          <w:szCs w:val="19"/>
        </w:rPr>
        <w:t xml:space="preserve">Proces restrukturiranja Društva kroz predstečajnu nagodbu podrazumijeva </w:t>
      </w:r>
      <w:r w:rsidR="00B469FB" w:rsidRPr="00B469FB">
        <w:rPr>
          <w:szCs w:val="19"/>
        </w:rPr>
        <w:t>otplatu i djelomičan otpis</w:t>
      </w:r>
      <w:r w:rsidR="00F328E5" w:rsidRPr="00B469FB">
        <w:rPr>
          <w:szCs w:val="19"/>
        </w:rPr>
        <w:t xml:space="preserve"> </w:t>
      </w:r>
      <w:r w:rsidRPr="00B469FB">
        <w:rPr>
          <w:szCs w:val="19"/>
        </w:rPr>
        <w:t xml:space="preserve">obveza Društva prema vjerovnicima kao preduvjet da bi Društvo uopće moglo nastaviti daljnju </w:t>
      </w:r>
      <w:r w:rsidR="003D43D2" w:rsidRPr="00B469FB">
        <w:rPr>
          <w:szCs w:val="19"/>
        </w:rPr>
        <w:t xml:space="preserve">poslovnu </w:t>
      </w:r>
      <w:r w:rsidRPr="00B469FB">
        <w:rPr>
          <w:szCs w:val="19"/>
        </w:rPr>
        <w:t xml:space="preserve">djelatnost, </w:t>
      </w:r>
      <w:r w:rsidR="001B4ECE">
        <w:rPr>
          <w:szCs w:val="19"/>
        </w:rPr>
        <w:t>povećanje</w:t>
      </w:r>
      <w:r w:rsidRPr="00B469FB">
        <w:rPr>
          <w:szCs w:val="19"/>
        </w:rPr>
        <w:t xml:space="preserve"> zaposlenosti</w:t>
      </w:r>
      <w:r w:rsidR="001B4ECE">
        <w:rPr>
          <w:szCs w:val="19"/>
        </w:rPr>
        <w:t xml:space="preserve"> (prvenstveno u prodaji)</w:t>
      </w:r>
      <w:r w:rsidRPr="00B469FB">
        <w:rPr>
          <w:szCs w:val="19"/>
        </w:rPr>
        <w:t>, te očuvanje vrijednosti imovine koja trenutno postoji</w:t>
      </w:r>
      <w:r w:rsidR="00B8274C" w:rsidRPr="00B469FB">
        <w:rPr>
          <w:szCs w:val="19"/>
        </w:rPr>
        <w:t>.</w:t>
      </w:r>
    </w:p>
    <w:p w:rsidRDefault="00EB3584" w:rsidR="00EB3584"/>
    <w:p w:rsidRDefault="00B8274C" w:rsidR="00B8274C"/>
    <w:p w:rsidRDefault="00B8274C" w:rsidR="00B8274C">
      <w:r>
        <w:br w:type="page"/>
      </w:r>
    </w:p>
    <w:p w:rsidRDefault="003237B5" w:rsidP="00485D9D" w:rsidR="003237B5">
      <w:pPr>
        <w:pStyle w:val="Naslov1"/>
      </w:pPr>
      <w:bookmarkStart w:name="_Toc484006264" w:id="2"/>
      <w:r w:rsidRPr="00F328E5">
        <w:lastRenderedPageBreak/>
        <w:t>Opis činjenica i okolnosti iz kojih proizlazi postojanje prijeteće nesposobnosti za plaćanje</w:t>
      </w:r>
      <w:bookmarkEnd w:id="2"/>
    </w:p>
    <w:p w:rsidRDefault="00524E36" w:rsidP="00524E36" w:rsidR="00524E36" w:rsidRPr="00524E36"/>
    <w:tbl>
      <w:tblPr>
        <w:tblW w:type="dxa" w:w="8096"/>
        <w:tblInd w:type="dxa" w:w="93"/>
        <w:tblLook w:val="04A0" w:noVBand="1" w:noHBand="0" w:lastColumn="0" w:firstColumn="1" w:lastRow="0" w:firstRow="1"/>
      </w:tblPr>
      <w:tblGrid>
        <w:gridCol w:w="2971"/>
        <w:gridCol w:w="848"/>
        <w:gridCol w:w="879"/>
        <w:gridCol w:w="895"/>
        <w:gridCol w:w="824"/>
        <w:gridCol w:w="732"/>
        <w:gridCol w:w="947"/>
      </w:tblGrid>
      <w:tr w:rsidTr="007C28F8" w:rsidR="007C28F8" w:rsidRPr="007C28F8">
        <w:trPr>
          <w:trHeight w:val="238"/>
        </w:trPr>
        <w:tc>
          <w:tcPr>
            <w:tcW w:type="dxa" w:w="2971"/>
            <w:tcBorders>
              <w:top w:space="0" w:sz="8" w:color="auto" w:val="single"/>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48"/>
            <w:tcBorders>
              <w:top w:space="0" w:sz="8" w:color="auto" w:val="single"/>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2012</w:t>
            </w:r>
          </w:p>
        </w:tc>
        <w:tc>
          <w:tcPr>
            <w:tcW w:type="dxa" w:w="879"/>
            <w:tcBorders>
              <w:top w:space="0" w:sz="8" w:color="auto" w:val="single"/>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2013</w:t>
            </w:r>
          </w:p>
        </w:tc>
        <w:tc>
          <w:tcPr>
            <w:tcW w:type="dxa" w:w="895"/>
            <w:tcBorders>
              <w:top w:space="0" w:sz="8" w:color="auto" w:val="single"/>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2014</w:t>
            </w:r>
          </w:p>
        </w:tc>
        <w:tc>
          <w:tcPr>
            <w:tcW w:type="dxa" w:w="824"/>
            <w:tcBorders>
              <w:top w:space="0" w:sz="8" w:color="auto" w:val="single"/>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2015</w:t>
            </w:r>
          </w:p>
        </w:tc>
        <w:tc>
          <w:tcPr>
            <w:tcW w:type="dxa" w:w="732"/>
            <w:tcBorders>
              <w:top w:space="0" w:sz="8" w:color="auto" w:val="single"/>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2016</w:t>
            </w:r>
          </w:p>
        </w:tc>
        <w:tc>
          <w:tcPr>
            <w:tcW w:type="dxa" w:w="947"/>
            <w:tcBorders>
              <w:top w:space="0" w:sz="8" w:color="auto" w:val="single"/>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UKUPNO</w:t>
            </w:r>
          </w:p>
        </w:tc>
      </w:tr>
      <w:tr w:rsidTr="007C28F8" w:rsidR="007C28F8" w:rsidRPr="007C28F8">
        <w:trPr>
          <w:trHeight w:val="238"/>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r>
      <w:tr w:rsidTr="007C28F8" w:rsidR="007C28F8" w:rsidRPr="007C28F8">
        <w:trPr>
          <w:trHeight w:val="405"/>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Prihodi od prodaje</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8.006</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9.542</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12.020</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14.991</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5.845</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50.404</w:t>
            </w:r>
          </w:p>
        </w:tc>
      </w:tr>
      <w:tr w:rsidTr="007C28F8" w:rsidR="007C28F8" w:rsidRPr="007C28F8">
        <w:trPr>
          <w:trHeight w:val="238"/>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Ostali prihodi</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799</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195</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177</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158</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188</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1.517</w:t>
            </w:r>
          </w:p>
        </w:tc>
      </w:tr>
      <w:tr w:rsidTr="007C28F8" w:rsidR="007C28F8" w:rsidRPr="007C28F8">
        <w:trPr>
          <w:trHeight w:val="238"/>
        </w:trPr>
        <w:tc>
          <w:tcPr>
            <w:tcW w:type="dxa" w:w="2971"/>
            <w:tcBorders>
              <w:top w:space="0" w:sz="4" w:color="auto" w:val="single"/>
              <w:left w:space="0" w:sz="8" w:color="auto" w:val="single"/>
              <w:bottom w:space="0" w:sz="4" w:color="auto" w:val="single"/>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POSLOVNI PRIHODI</w:t>
            </w:r>
          </w:p>
        </w:tc>
        <w:tc>
          <w:tcPr>
            <w:tcW w:type="dxa" w:w="848"/>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8.805</w:t>
            </w:r>
          </w:p>
        </w:tc>
        <w:tc>
          <w:tcPr>
            <w:tcW w:type="dxa" w:w="879"/>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9.737</w:t>
            </w:r>
          </w:p>
        </w:tc>
        <w:tc>
          <w:tcPr>
            <w:tcW w:type="dxa" w:w="895"/>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12.197</w:t>
            </w:r>
          </w:p>
        </w:tc>
        <w:tc>
          <w:tcPr>
            <w:tcW w:type="dxa" w:w="824"/>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15.149</w:t>
            </w:r>
          </w:p>
        </w:tc>
        <w:tc>
          <w:tcPr>
            <w:tcW w:type="dxa" w:w="732"/>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6.033</w:t>
            </w:r>
          </w:p>
        </w:tc>
        <w:tc>
          <w:tcPr>
            <w:tcW w:type="dxa" w:w="947"/>
            <w:tcBorders>
              <w:top w:space="0" w:sz="4" w:color="auto" w:val="single"/>
              <w:left w:space="0" w:sz="8" w:color="auto" w:val="single"/>
              <w:bottom w:space="0" w:sz="4" w:color="auto" w:val="single"/>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51.921</w:t>
            </w:r>
          </w:p>
        </w:tc>
      </w:tr>
      <w:tr w:rsidTr="007C28F8" w:rsidR="007C28F8" w:rsidRPr="007C28F8">
        <w:trPr>
          <w:trHeight w:val="238"/>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r>
      <w:tr w:rsidTr="007C28F8" w:rsidR="007C28F8" w:rsidRPr="007C28F8">
        <w:trPr>
          <w:trHeight w:val="238"/>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Materijalni troškovi</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(6.769)</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(7.873)</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(9.693)</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(12.695)</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(4.923)</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(41.953)</w:t>
            </w:r>
          </w:p>
        </w:tc>
      </w:tr>
      <w:tr w:rsidTr="007C28F8" w:rsidR="007C28F8" w:rsidRPr="007C28F8">
        <w:trPr>
          <w:trHeight w:val="238"/>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Trošak zaposlenih</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(1.458)</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(1.202)</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(1.222)</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(1.199)</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(942)</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(6.023)</w:t>
            </w:r>
          </w:p>
        </w:tc>
      </w:tr>
      <w:tr w:rsidTr="007C28F8" w:rsidR="007C28F8" w:rsidRPr="007C28F8">
        <w:trPr>
          <w:trHeight w:val="238"/>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Amortizacija</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(507)</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(462)</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(472)</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(445)</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(328)</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(2.214)</w:t>
            </w:r>
          </w:p>
        </w:tc>
      </w:tr>
      <w:tr w:rsidTr="007C28F8" w:rsidR="007C28F8" w:rsidRPr="007C28F8">
        <w:trPr>
          <w:trHeight w:val="238"/>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Vrijednosna usklađenja</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(48)</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(57)</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(68)</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(155)</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(234)</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(562)</w:t>
            </w:r>
          </w:p>
        </w:tc>
      </w:tr>
      <w:tr w:rsidTr="007C28F8" w:rsidR="007C28F8" w:rsidRPr="007C28F8">
        <w:trPr>
          <w:trHeight w:val="238"/>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Ostali troškovi</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(603)</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(428)</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(451)</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(409)</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(363)</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(2.254)</w:t>
            </w:r>
          </w:p>
        </w:tc>
      </w:tr>
      <w:tr w:rsidTr="007C28F8" w:rsidR="007C28F8" w:rsidRPr="007C28F8">
        <w:trPr>
          <w:trHeight w:val="238"/>
        </w:trPr>
        <w:tc>
          <w:tcPr>
            <w:tcW w:type="dxa" w:w="2971"/>
            <w:tcBorders>
              <w:top w:space="0" w:sz="4" w:color="auto" w:val="single"/>
              <w:left w:space="0" w:sz="8" w:color="auto" w:val="single"/>
              <w:bottom w:space="0" w:sz="4" w:color="auto" w:val="single"/>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UKUPNO - OPERATIVNI TROŠKOVI</w:t>
            </w:r>
          </w:p>
        </w:tc>
        <w:tc>
          <w:tcPr>
            <w:tcW w:type="dxa" w:w="848"/>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(9.385)</w:t>
            </w:r>
          </w:p>
        </w:tc>
        <w:tc>
          <w:tcPr>
            <w:tcW w:type="dxa" w:w="879"/>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(10.022)</w:t>
            </w:r>
          </w:p>
        </w:tc>
        <w:tc>
          <w:tcPr>
            <w:tcW w:type="dxa" w:w="895"/>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(11.906)</w:t>
            </w:r>
          </w:p>
        </w:tc>
        <w:tc>
          <w:tcPr>
            <w:tcW w:type="dxa" w:w="824"/>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(14.903)</w:t>
            </w:r>
          </w:p>
        </w:tc>
        <w:tc>
          <w:tcPr>
            <w:tcW w:type="dxa" w:w="732"/>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(6.790)</w:t>
            </w:r>
          </w:p>
        </w:tc>
        <w:tc>
          <w:tcPr>
            <w:tcW w:type="dxa" w:w="947"/>
            <w:tcBorders>
              <w:top w:space="0" w:sz="4" w:color="auto" w:val="single"/>
              <w:left w:space="0" w:sz="8" w:color="auto" w:val="single"/>
              <w:bottom w:space="0" w:sz="4" w:color="auto" w:val="single"/>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(53.006)</w:t>
            </w:r>
          </w:p>
        </w:tc>
      </w:tr>
      <w:tr w:rsidTr="007C28F8" w:rsidR="007C28F8" w:rsidRPr="007C28F8">
        <w:trPr>
          <w:trHeight w:val="238"/>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r>
      <w:tr w:rsidTr="007C28F8" w:rsidR="007C28F8" w:rsidRPr="007C28F8">
        <w:trPr>
          <w:trHeight w:val="238"/>
        </w:trPr>
        <w:tc>
          <w:tcPr>
            <w:tcW w:type="dxa" w:w="2971"/>
            <w:tcBorders>
              <w:top w:space="0" w:sz="4" w:color="auto" w:val="single"/>
              <w:left w:space="0" w:sz="8" w:color="auto" w:val="single"/>
              <w:bottom w:space="0" w:sz="4" w:color="auto" w:val="single"/>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EBITDA</w:t>
            </w:r>
          </w:p>
        </w:tc>
        <w:tc>
          <w:tcPr>
            <w:tcW w:type="dxa" w:w="848"/>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(73)</w:t>
            </w:r>
          </w:p>
        </w:tc>
        <w:tc>
          <w:tcPr>
            <w:tcW w:type="dxa" w:w="879"/>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177 </w:t>
            </w:r>
          </w:p>
        </w:tc>
        <w:tc>
          <w:tcPr>
            <w:tcW w:type="dxa" w:w="895"/>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763 </w:t>
            </w:r>
          </w:p>
        </w:tc>
        <w:tc>
          <w:tcPr>
            <w:tcW w:type="dxa" w:w="824"/>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691 </w:t>
            </w:r>
          </w:p>
        </w:tc>
        <w:tc>
          <w:tcPr>
            <w:tcW w:type="dxa" w:w="732"/>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(429)</w:t>
            </w:r>
          </w:p>
        </w:tc>
        <w:tc>
          <w:tcPr>
            <w:tcW w:type="dxa" w:w="947"/>
            <w:tcBorders>
              <w:top w:space="0" w:sz="4" w:color="auto" w:val="single"/>
              <w:left w:space="0" w:sz="8" w:color="auto" w:val="single"/>
              <w:bottom w:space="0" w:sz="4" w:color="auto" w:val="single"/>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1.129 </w:t>
            </w:r>
          </w:p>
        </w:tc>
      </w:tr>
      <w:tr w:rsidTr="007C28F8" w:rsidR="007C28F8" w:rsidRPr="007C28F8">
        <w:trPr>
          <w:trHeight w:val="238"/>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r>
      <w:tr w:rsidTr="007C28F8" w:rsidR="007C28F8" w:rsidRPr="007C28F8">
        <w:trPr>
          <w:trHeight w:val="238"/>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Financijski prihodi</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80 </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8 </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30 </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25 </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53 </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196 </w:t>
            </w:r>
          </w:p>
        </w:tc>
      </w:tr>
      <w:tr w:rsidTr="007C28F8" w:rsidR="007C28F8" w:rsidRPr="007C28F8">
        <w:trPr>
          <w:trHeight w:val="238"/>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Financijski rashodi</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(340)</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(372)</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(310)</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(238)</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(234)</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(1.494)</w:t>
            </w:r>
          </w:p>
        </w:tc>
      </w:tr>
      <w:tr w:rsidTr="007C28F8" w:rsidR="007C28F8" w:rsidRPr="007C28F8">
        <w:trPr>
          <w:trHeight w:val="238"/>
        </w:trPr>
        <w:tc>
          <w:tcPr>
            <w:tcW w:type="dxa" w:w="2971"/>
            <w:tcBorders>
              <w:top w:space="0" w:sz="4" w:color="auto" w:val="single"/>
              <w:left w:space="0" w:sz="8" w:color="auto" w:val="single"/>
              <w:bottom w:space="0" w:sz="4" w:color="auto" w:val="single"/>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NETO FINANCIJSKI PRIHOD/(RASHOD)</w:t>
            </w:r>
          </w:p>
        </w:tc>
        <w:tc>
          <w:tcPr>
            <w:tcW w:type="dxa" w:w="848"/>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(260)</w:t>
            </w:r>
          </w:p>
        </w:tc>
        <w:tc>
          <w:tcPr>
            <w:tcW w:type="dxa" w:w="879"/>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(364)</w:t>
            </w:r>
          </w:p>
        </w:tc>
        <w:tc>
          <w:tcPr>
            <w:tcW w:type="dxa" w:w="895"/>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(280)</w:t>
            </w:r>
          </w:p>
        </w:tc>
        <w:tc>
          <w:tcPr>
            <w:tcW w:type="dxa" w:w="824"/>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(213)</w:t>
            </w:r>
          </w:p>
        </w:tc>
        <w:tc>
          <w:tcPr>
            <w:tcW w:type="dxa" w:w="732"/>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(181)</w:t>
            </w:r>
          </w:p>
        </w:tc>
        <w:tc>
          <w:tcPr>
            <w:tcW w:type="dxa" w:w="947"/>
            <w:tcBorders>
              <w:top w:space="0" w:sz="4" w:color="auto" w:val="single"/>
              <w:left w:space="0" w:sz="8" w:color="auto" w:val="single"/>
              <w:bottom w:space="0" w:sz="4" w:color="auto" w:val="single"/>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(1.298)</w:t>
            </w:r>
          </w:p>
        </w:tc>
      </w:tr>
      <w:tr w:rsidTr="007C28F8" w:rsidR="007C28F8" w:rsidRPr="007C28F8">
        <w:trPr>
          <w:trHeight w:val="238"/>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r>
      <w:tr w:rsidTr="007C28F8" w:rsidR="007C28F8" w:rsidRPr="007C28F8">
        <w:trPr>
          <w:trHeight w:val="238"/>
        </w:trPr>
        <w:tc>
          <w:tcPr>
            <w:tcW w:type="dxa" w:w="2971"/>
            <w:tcBorders>
              <w:top w:space="0" w:sz="4" w:color="auto" w:val="single"/>
              <w:left w:space="0" w:sz="8" w:color="auto" w:val="single"/>
              <w:bottom w:space="0" w:sz="4" w:color="auto" w:val="single"/>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NETO IZVANREDNI PRIHOD/(RASHOD)</w:t>
            </w:r>
          </w:p>
        </w:tc>
        <w:tc>
          <w:tcPr>
            <w:tcW w:type="dxa" w:w="848"/>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152 </w:t>
            </w:r>
          </w:p>
        </w:tc>
        <w:tc>
          <w:tcPr>
            <w:tcW w:type="dxa" w:w="879"/>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224 </w:t>
            </w:r>
          </w:p>
        </w:tc>
        <w:tc>
          <w:tcPr>
            <w:tcW w:type="dxa" w:w="895"/>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9 </w:t>
            </w:r>
          </w:p>
        </w:tc>
        <w:tc>
          <w:tcPr>
            <w:tcW w:type="dxa" w:w="824"/>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 </w:t>
            </w:r>
          </w:p>
        </w:tc>
        <w:tc>
          <w:tcPr>
            <w:tcW w:type="dxa" w:w="732"/>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 </w:t>
            </w:r>
          </w:p>
        </w:tc>
        <w:tc>
          <w:tcPr>
            <w:tcW w:type="dxa" w:w="947"/>
            <w:tcBorders>
              <w:top w:space="0" w:sz="4" w:color="auto" w:val="single"/>
              <w:left w:space="0" w:sz="8" w:color="auto" w:val="single"/>
              <w:bottom w:space="0" w:sz="4" w:color="auto" w:val="single"/>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385 </w:t>
            </w:r>
          </w:p>
        </w:tc>
      </w:tr>
      <w:tr w:rsidTr="007C28F8" w:rsidR="007C28F8" w:rsidRPr="007C28F8">
        <w:trPr>
          <w:trHeight w:val="238"/>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w:t>
            </w:r>
          </w:p>
        </w:tc>
      </w:tr>
      <w:tr w:rsidTr="007C28F8" w:rsidR="007C28F8" w:rsidRPr="007C28F8">
        <w:trPr>
          <w:trHeight w:val="238"/>
        </w:trPr>
        <w:tc>
          <w:tcPr>
            <w:tcW w:type="dxa" w:w="2971"/>
            <w:tcBorders>
              <w:top w:space="0" w:sz="4" w:color="auto" w:val="single"/>
              <w:left w:space="0" w:sz="8" w:color="auto" w:val="single"/>
              <w:bottom w:space="0" w:sz="4" w:color="auto" w:val="single"/>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DOBIT PRIJE POREZA</w:t>
            </w:r>
          </w:p>
        </w:tc>
        <w:tc>
          <w:tcPr>
            <w:tcW w:type="dxa" w:w="848"/>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(688)</w:t>
            </w:r>
          </w:p>
        </w:tc>
        <w:tc>
          <w:tcPr>
            <w:tcW w:type="dxa" w:w="879"/>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(425)</w:t>
            </w:r>
          </w:p>
        </w:tc>
        <w:tc>
          <w:tcPr>
            <w:tcW w:type="dxa" w:w="895"/>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20 </w:t>
            </w:r>
          </w:p>
        </w:tc>
        <w:tc>
          <w:tcPr>
            <w:tcW w:type="dxa" w:w="824"/>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33 </w:t>
            </w:r>
          </w:p>
        </w:tc>
        <w:tc>
          <w:tcPr>
            <w:tcW w:type="dxa" w:w="732"/>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(938)</w:t>
            </w:r>
          </w:p>
        </w:tc>
        <w:tc>
          <w:tcPr>
            <w:tcW w:type="dxa" w:w="947"/>
            <w:tcBorders>
              <w:top w:space="0" w:sz="4" w:color="auto" w:val="single"/>
              <w:left w:space="0" w:sz="8" w:color="auto" w:val="single"/>
              <w:bottom w:space="0" w:sz="4" w:color="auto" w:val="single"/>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(1.998)</w:t>
            </w:r>
          </w:p>
        </w:tc>
      </w:tr>
      <w:tr w:rsidTr="007C28F8" w:rsidR="007C28F8" w:rsidRPr="007C28F8">
        <w:trPr>
          <w:trHeight w:val="96"/>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r>
      <w:tr w:rsidTr="007C28F8" w:rsidR="007C28F8" w:rsidRPr="007C28F8">
        <w:trPr>
          <w:trHeight w:val="238"/>
        </w:trPr>
        <w:tc>
          <w:tcPr>
            <w:tcW w:type="dxa" w:w="2971"/>
            <w:tcBorders>
              <w:top w:space="0" w:sz="4" w:color="auto" w:val="single"/>
              <w:left w:space="0" w:sz="8" w:color="auto" w:val="single"/>
              <w:bottom w:space="0" w:sz="4" w:color="auto" w:val="single"/>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Trošak poreza na dobit</w:t>
            </w:r>
          </w:p>
        </w:tc>
        <w:tc>
          <w:tcPr>
            <w:tcW w:type="dxa" w:w="848"/>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 </w:t>
            </w:r>
          </w:p>
        </w:tc>
        <w:tc>
          <w:tcPr>
            <w:tcW w:type="dxa" w:w="879"/>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 </w:t>
            </w:r>
          </w:p>
        </w:tc>
        <w:tc>
          <w:tcPr>
            <w:tcW w:type="dxa" w:w="895"/>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250 </w:t>
            </w:r>
          </w:p>
        </w:tc>
        <w:tc>
          <w:tcPr>
            <w:tcW w:type="dxa" w:w="824"/>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(28)</w:t>
            </w:r>
          </w:p>
        </w:tc>
        <w:tc>
          <w:tcPr>
            <w:tcW w:type="dxa" w:w="732"/>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(222)</w:t>
            </w:r>
          </w:p>
        </w:tc>
        <w:tc>
          <w:tcPr>
            <w:tcW w:type="dxa" w:w="947"/>
            <w:tcBorders>
              <w:top w:space="0" w:sz="4" w:color="auto" w:val="single"/>
              <w:left w:space="0" w:sz="8" w:color="auto" w:val="single"/>
              <w:bottom w:space="0" w:sz="4" w:color="auto" w:val="single"/>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0</w:t>
            </w:r>
          </w:p>
        </w:tc>
      </w:tr>
      <w:tr w:rsidTr="007C28F8" w:rsidR="007C28F8" w:rsidRPr="007C28F8">
        <w:trPr>
          <w:trHeight w:val="84"/>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r>
      <w:tr w:rsidTr="007C28F8" w:rsidR="007C28F8" w:rsidRPr="007C28F8">
        <w:trPr>
          <w:trHeight w:val="49"/>
        </w:trPr>
        <w:tc>
          <w:tcPr>
            <w:tcW w:type="dxa" w:w="2971"/>
            <w:tcBorders>
              <w:top w:space="0" w:sz="4" w:color="auto" w:val="single"/>
              <w:left w:space="0" w:sz="8" w:color="auto" w:val="single"/>
              <w:bottom w:space="0" w:sz="8" w:color="auto" w:val="single"/>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DOBIT NAKON POREZA</w:t>
            </w:r>
          </w:p>
        </w:tc>
        <w:tc>
          <w:tcPr>
            <w:tcW w:type="dxa" w:w="848"/>
            <w:tcBorders>
              <w:top w:space="0" w:sz="4" w:color="auto" w:val="single"/>
              <w:left w:val="nil"/>
              <w:bottom w:space="0" w:sz="8"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(688)</w:t>
            </w:r>
          </w:p>
        </w:tc>
        <w:tc>
          <w:tcPr>
            <w:tcW w:type="dxa" w:w="879"/>
            <w:tcBorders>
              <w:top w:space="0" w:sz="4" w:color="auto" w:val="single"/>
              <w:left w:val="nil"/>
              <w:bottom w:space="0" w:sz="8"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(425)</w:t>
            </w:r>
          </w:p>
        </w:tc>
        <w:tc>
          <w:tcPr>
            <w:tcW w:type="dxa" w:w="895"/>
            <w:tcBorders>
              <w:top w:space="0" w:sz="4" w:color="auto" w:val="single"/>
              <w:left w:val="nil"/>
              <w:bottom w:space="0" w:sz="8"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270 </w:t>
            </w:r>
          </w:p>
        </w:tc>
        <w:tc>
          <w:tcPr>
            <w:tcW w:type="dxa" w:w="824"/>
            <w:tcBorders>
              <w:top w:space="0" w:sz="4" w:color="auto" w:val="single"/>
              <w:left w:val="nil"/>
              <w:bottom w:space="0" w:sz="8"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5 </w:t>
            </w:r>
          </w:p>
        </w:tc>
        <w:tc>
          <w:tcPr>
            <w:tcW w:type="dxa" w:w="732"/>
            <w:tcBorders>
              <w:top w:space="0" w:sz="4" w:color="auto" w:val="single"/>
              <w:left w:val="nil"/>
              <w:bottom w:space="0" w:sz="8"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(1.160)</w:t>
            </w:r>
          </w:p>
        </w:tc>
        <w:tc>
          <w:tcPr>
            <w:tcW w:type="dxa" w:w="947"/>
            <w:tcBorders>
              <w:top w:space="0" w:sz="4" w:color="auto" w:val="single"/>
              <w:left w:space="0" w:sz="8" w:color="auto" w:val="single"/>
              <w:bottom w:space="0" w:sz="8" w:color="auto" w:val="single"/>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(1.998)</w:t>
            </w:r>
          </w:p>
        </w:tc>
      </w:tr>
    </w:tbl>
    <w:p w:rsidRDefault="007C28F8" w:rsidP="00473C1B" w:rsidR="007C28F8">
      <w:pPr>
        <w:jc w:val="both"/>
        <w:rPr>
          <w:noProof/>
          <w:lang w:eastAsia="hr-HR"/>
        </w:rPr>
      </w:pPr>
    </w:p>
    <w:p w:rsidRDefault="00F7033D" w:rsidP="00473C1B" w:rsidR="00F328E5">
      <w:pPr>
        <w:jc w:val="both"/>
        <w:rPr>
          <w:szCs w:val="19"/>
        </w:rPr>
      </w:pPr>
      <w:r w:rsidRPr="00957107">
        <w:rPr>
          <w:szCs w:val="19"/>
        </w:rPr>
        <w:t>Kao što je vidljivo iz gornje tabele Društvo je u proteklom razdoblju od 2012. godine poslovalo s akumuliranim gubitkom u iznosu od 1</w:t>
      </w:r>
      <w:r w:rsidR="009016BC" w:rsidRPr="00957107">
        <w:rPr>
          <w:szCs w:val="19"/>
        </w:rPr>
        <w:t>.</w:t>
      </w:r>
      <w:r w:rsidR="007C28F8" w:rsidRPr="00957107">
        <w:rPr>
          <w:szCs w:val="19"/>
        </w:rPr>
        <w:t>998</w:t>
      </w:r>
      <w:r w:rsidRPr="00957107">
        <w:rPr>
          <w:szCs w:val="19"/>
        </w:rPr>
        <w:t xml:space="preserve"> tisuća HRK</w:t>
      </w:r>
      <w:r w:rsidR="001A37BE" w:rsidRPr="00957107">
        <w:rPr>
          <w:szCs w:val="19"/>
        </w:rPr>
        <w:t>,</w:t>
      </w:r>
      <w:r w:rsidR="001A37BE" w:rsidRPr="00F328E5">
        <w:rPr>
          <w:szCs w:val="19"/>
        </w:rPr>
        <w:t xml:space="preserve"> što je odraz </w:t>
      </w:r>
      <w:r w:rsidR="001B4ECE">
        <w:rPr>
          <w:szCs w:val="19"/>
        </w:rPr>
        <w:t>nepovoljnih</w:t>
      </w:r>
      <w:r w:rsidR="001A37BE" w:rsidRPr="00F328E5">
        <w:rPr>
          <w:szCs w:val="19"/>
        </w:rPr>
        <w:t xml:space="preserve"> poslovnih uvjeta u kojima je Društvo poslovalo u promatranom razdoblju</w:t>
      </w:r>
      <w:r w:rsidR="001B4ECE">
        <w:rPr>
          <w:szCs w:val="19"/>
        </w:rPr>
        <w:t>, opisanih u prethodnim paragrafima</w:t>
      </w:r>
      <w:r w:rsidR="001A37BE" w:rsidRPr="00F328E5">
        <w:rPr>
          <w:szCs w:val="19"/>
        </w:rPr>
        <w:t>. To je vrijeme tržišt</w:t>
      </w:r>
      <w:r w:rsidR="00DE335F">
        <w:rPr>
          <w:szCs w:val="19"/>
        </w:rPr>
        <w:t>e</w:t>
      </w:r>
      <w:r w:rsidR="001A37BE" w:rsidRPr="00F328E5">
        <w:rPr>
          <w:szCs w:val="19"/>
        </w:rPr>
        <w:t xml:space="preserve"> </w:t>
      </w:r>
      <w:r w:rsidR="009016BC">
        <w:rPr>
          <w:szCs w:val="19"/>
        </w:rPr>
        <w:t>auto servisne opreme</w:t>
      </w:r>
      <w:r w:rsidR="00DE335F">
        <w:rPr>
          <w:szCs w:val="19"/>
        </w:rPr>
        <w:t xml:space="preserve"> bilo obilježeno nedostatkom investicija od strane kupaca koje se nisu oporavile na pretkrizne razine, ali i velikom količinom korištene auto servisne opreme koja se na tržištu našla nakon propadanja velikog broja auto servisa tijekom krize</w:t>
      </w:r>
      <w:r w:rsidR="009016BC">
        <w:rPr>
          <w:szCs w:val="19"/>
        </w:rPr>
        <w:t xml:space="preserve">, </w:t>
      </w:r>
      <w:r w:rsidR="00DE335F">
        <w:rPr>
          <w:szCs w:val="19"/>
        </w:rPr>
        <w:t xml:space="preserve">a što se, pak, </w:t>
      </w:r>
      <w:r w:rsidR="001A37BE" w:rsidRPr="00F328E5">
        <w:rPr>
          <w:szCs w:val="19"/>
        </w:rPr>
        <w:t xml:space="preserve">odrazilo kroz </w:t>
      </w:r>
      <w:r w:rsidR="00C64D73" w:rsidRPr="00F328E5">
        <w:rPr>
          <w:szCs w:val="19"/>
        </w:rPr>
        <w:t xml:space="preserve">ostvarenu nisku stopu profitabilnosti koju je Društvo ostvarivalo, a čime je posljedično </w:t>
      </w:r>
      <w:r w:rsidR="001A37BE" w:rsidRPr="00F328E5">
        <w:rPr>
          <w:szCs w:val="19"/>
        </w:rPr>
        <w:t xml:space="preserve">ostvaren </w:t>
      </w:r>
      <w:r w:rsidR="00C64D73" w:rsidRPr="00F328E5">
        <w:rPr>
          <w:szCs w:val="19"/>
        </w:rPr>
        <w:t xml:space="preserve">i gore prikazani </w:t>
      </w:r>
      <w:r w:rsidR="001A37BE" w:rsidRPr="00F328E5">
        <w:rPr>
          <w:szCs w:val="19"/>
        </w:rPr>
        <w:t>gubitak</w:t>
      </w:r>
      <w:r w:rsidRPr="00F328E5">
        <w:rPr>
          <w:szCs w:val="19"/>
        </w:rPr>
        <w:t xml:space="preserve">. </w:t>
      </w:r>
    </w:p>
    <w:p w:rsidRDefault="00867A1B" w:rsidP="00B070A1" w:rsidR="00B070A1">
      <w:pPr>
        <w:jc w:val="center"/>
        <w:rPr>
          <w:szCs w:val="19"/>
        </w:rPr>
      </w:pPr>
      <w:r>
        <w:rPr>
          <w:noProof/>
          <w:lang w:eastAsia="hr-HR"/>
        </w:rPr>
        <w:lastRenderedPageBreak/>
        <w:drawing>
          <wp:inline distR="0" distL="0" distB="0" distT="0">
            <wp:extent cy="2743200" cx="4572000"/>
            <wp:effectExtent b="19050" r="19050" t="0" l="0"/>
            <wp:docPr name="Chart 4" id="4"/>
            <wp:cNvGraphicFramePr/>
            <a:graphic>
              <a:graphicData uri="http://schemas.openxmlformats.org/drawingml/2006/chart">
                <c:chart r:id="rId11"/>
              </a:graphicData>
            </a:graphic>
          </wp:inline>
        </w:drawing>
      </w:r>
    </w:p>
    <w:p w:rsidRDefault="00F7033D" w:rsidP="00473C1B" w:rsidR="009016BC">
      <w:pPr>
        <w:jc w:val="both"/>
        <w:rPr>
          <w:szCs w:val="19"/>
        </w:rPr>
      </w:pPr>
      <w:r w:rsidRPr="00F328E5">
        <w:rPr>
          <w:szCs w:val="19"/>
        </w:rPr>
        <w:t xml:space="preserve">Za 2016. godinu Uprava Društva donijela je </w:t>
      </w:r>
      <w:r w:rsidR="00C64D73" w:rsidRPr="00F328E5">
        <w:rPr>
          <w:szCs w:val="19"/>
        </w:rPr>
        <w:t>plan u kojem su postojali ključne pretpostavke za preokret u poslovanju Društva, a koje pretpostavke su bile</w:t>
      </w:r>
      <w:r w:rsidRPr="00F328E5">
        <w:rPr>
          <w:szCs w:val="19"/>
        </w:rPr>
        <w:t xml:space="preserve"> </w:t>
      </w:r>
      <w:r w:rsidR="009016BC">
        <w:rPr>
          <w:szCs w:val="19"/>
        </w:rPr>
        <w:t xml:space="preserve">ostvarivanje nekoliko velikih projekata </w:t>
      </w:r>
      <w:r w:rsidR="00CC592E">
        <w:rPr>
          <w:szCs w:val="19"/>
        </w:rPr>
        <w:t xml:space="preserve">u vidu </w:t>
      </w:r>
      <w:r w:rsidR="009016BC">
        <w:rPr>
          <w:szCs w:val="19"/>
        </w:rPr>
        <w:t>opremanja auto servisa i isporuk</w:t>
      </w:r>
      <w:r w:rsidR="00CC592E">
        <w:rPr>
          <w:szCs w:val="19"/>
        </w:rPr>
        <w:t>a</w:t>
      </w:r>
      <w:r w:rsidR="009016BC">
        <w:rPr>
          <w:szCs w:val="19"/>
        </w:rPr>
        <w:t xml:space="preserve"> komora za lakiranje.</w:t>
      </w:r>
    </w:p>
    <w:p w:rsidRDefault="009016BC" w:rsidP="00473C1B" w:rsidR="009016BC">
      <w:pPr>
        <w:jc w:val="both"/>
      </w:pPr>
      <w:r>
        <w:t xml:space="preserve">Pretpostavke za 2016. bile su bazirane na iskustvenim i statističkim pokazateljima dosadašnjeg poslovanja. Većina kupaca stalni su partneri Društva, ali </w:t>
      </w:r>
      <w:r w:rsidR="00CC592E">
        <w:t xml:space="preserve">s obzirom da se radi o </w:t>
      </w:r>
      <w:r>
        <w:t>oprem</w:t>
      </w:r>
      <w:r w:rsidR="00CC592E">
        <w:t>i</w:t>
      </w:r>
      <w:r>
        <w:t xml:space="preserve"> koja </w:t>
      </w:r>
      <w:r w:rsidR="00CC592E">
        <w:t>je u suštini kapitalna roba</w:t>
      </w:r>
      <w:r>
        <w:t xml:space="preserve">, </w:t>
      </w:r>
      <w:r w:rsidR="00CC592E">
        <w:t>prihod ostvaren</w:t>
      </w:r>
      <w:r>
        <w:t xml:space="preserve"> sa svakim pojedinim </w:t>
      </w:r>
      <w:r w:rsidR="00CC592E">
        <w:t xml:space="preserve">kupcem (investitorom) </w:t>
      </w:r>
      <w:r>
        <w:t>varira od godine do godine.</w:t>
      </w:r>
    </w:p>
    <w:p w:rsidRDefault="009016BC" w:rsidP="00473C1B" w:rsidR="009016BC">
      <w:pPr>
        <w:jc w:val="both"/>
      </w:pPr>
      <w:r>
        <w:t>S druge strane</w:t>
      </w:r>
      <w:r w:rsidR="00CC592E">
        <w:t>,</w:t>
      </w:r>
      <w:r>
        <w:t>  realizacija velikih projekata, koji su uz redovno poslovanje</w:t>
      </w:r>
      <w:r w:rsidR="00CC592E">
        <w:t>,</w:t>
      </w:r>
      <w:r>
        <w:t xml:space="preserve"> okosnica pri planiranju poslovanja, ovisi o mnoštvu faktora kao što su ishođenje svih potrebnih građevinski i drugih dozvola, završetak građevinskih radova, osiguranje sredstava financiranja  i sl.</w:t>
      </w:r>
      <w:r w:rsidR="00CC592E">
        <w:t>,</w:t>
      </w:r>
      <w:r>
        <w:t xml:space="preserve"> te je iz tih razloga teško predvidjeti točne rokove njihove realizacije. Nažalost, u 2016. godini nije se ostvarilo desetak većih projekata na kojima je Društvo temeljilo pretpostavke za nastavak pozitivnijeg trenda ostvarenog u 2014. i 2015. godini.</w:t>
      </w:r>
      <w:r w:rsidR="00B070A1">
        <w:t xml:space="preserve"> Tako su ostvareni prihodi u 2016. za čak 60% manji u odnosu na ostvarene u 2015., kada je realiziran jedan veći projekt (</w:t>
      </w:r>
      <w:r w:rsidR="00B522A2">
        <w:t xml:space="preserve">termolakirnica za </w:t>
      </w:r>
      <w:r w:rsidR="00B070A1">
        <w:t>Đuro Đaković).</w:t>
      </w:r>
    </w:p>
    <w:p w:rsidRDefault="009016BC" w:rsidP="00473C1B" w:rsidR="003237B5">
      <w:pPr>
        <w:jc w:val="both"/>
        <w:rPr>
          <w:szCs w:val="19"/>
        </w:rPr>
      </w:pPr>
      <w:r>
        <w:rPr>
          <w:szCs w:val="19"/>
        </w:rPr>
        <w:t xml:space="preserve">Neostvarivanje planiranih projekata imalo je </w:t>
      </w:r>
      <w:r w:rsidR="003237B5" w:rsidRPr="00F328E5">
        <w:rPr>
          <w:szCs w:val="19"/>
        </w:rPr>
        <w:t xml:space="preserve">za posljedicu narušavanje svih bitnih aspekata poslovanja Društva, a isto se odrazilo </w:t>
      </w:r>
      <w:r w:rsidR="001A37BE" w:rsidRPr="00F328E5">
        <w:rPr>
          <w:szCs w:val="19"/>
        </w:rPr>
        <w:t>kroz</w:t>
      </w:r>
      <w:r w:rsidR="003237B5" w:rsidRPr="00F328E5">
        <w:rPr>
          <w:szCs w:val="19"/>
        </w:rPr>
        <w:t xml:space="preserve"> smanjenj</w:t>
      </w:r>
      <w:r w:rsidR="001A37BE" w:rsidRPr="00F328E5">
        <w:rPr>
          <w:szCs w:val="19"/>
        </w:rPr>
        <w:t>e</w:t>
      </w:r>
      <w:r w:rsidR="003237B5" w:rsidRPr="00F328E5">
        <w:rPr>
          <w:szCs w:val="19"/>
        </w:rPr>
        <w:t xml:space="preserve"> generiranja prihoda i nedostatnoj generiranoj operativnoj dobiti </w:t>
      </w:r>
      <w:r w:rsidR="001F370F" w:rsidRPr="00F328E5">
        <w:rPr>
          <w:szCs w:val="19"/>
        </w:rPr>
        <w:t xml:space="preserve">i novčanom tijeku </w:t>
      </w:r>
      <w:r w:rsidR="003237B5" w:rsidRPr="00F328E5">
        <w:rPr>
          <w:szCs w:val="19"/>
        </w:rPr>
        <w:t>potrebno</w:t>
      </w:r>
      <w:r w:rsidR="001F370F" w:rsidRPr="00F328E5">
        <w:rPr>
          <w:szCs w:val="19"/>
        </w:rPr>
        <w:t>m</w:t>
      </w:r>
      <w:r w:rsidR="003237B5" w:rsidRPr="00F328E5">
        <w:rPr>
          <w:szCs w:val="19"/>
        </w:rPr>
        <w:t xml:space="preserve"> za uredno podmirenje obveza prema vjerovnicima.</w:t>
      </w:r>
    </w:p>
    <w:p w:rsidRDefault="009D023D" w:rsidP="003237B5" w:rsidR="009D023D" w:rsidRPr="00F328E5">
      <w:pPr>
        <w:jc w:val="both"/>
        <w:rPr>
          <w:szCs w:val="19"/>
        </w:rPr>
      </w:pPr>
      <w:r>
        <w:rPr>
          <w:szCs w:val="19"/>
        </w:rPr>
        <w:t xml:space="preserve">Društvo je pokušalo restrukturirati svoje obveze na način da je </w:t>
      </w:r>
      <w:r w:rsidR="00350DB7">
        <w:rPr>
          <w:szCs w:val="19"/>
        </w:rPr>
        <w:t>halu</w:t>
      </w:r>
      <w:r>
        <w:rPr>
          <w:szCs w:val="19"/>
        </w:rPr>
        <w:t xml:space="preserve"> (poslovna zgrada) u kojoj je smješteno Društvo dugoročnim kreditom otkupilo od leasing kuće, te istu nekretninu dalo u zalog za dugoročni kredit. Na ovaj način pokušalo se doći do operativnih sredstva za poslovanje, a istovremeno je i smanjena mjesečno opterećenje za predmetnu halu </w:t>
      </w:r>
      <w:r w:rsidRPr="00606AF8">
        <w:rPr>
          <w:szCs w:val="19"/>
        </w:rPr>
        <w:t xml:space="preserve">(rata leasinga od </w:t>
      </w:r>
      <w:r w:rsidR="008B459F" w:rsidRPr="00606AF8">
        <w:rPr>
          <w:szCs w:val="19"/>
        </w:rPr>
        <w:t>47</w:t>
      </w:r>
      <w:r w:rsidRPr="00606AF8">
        <w:rPr>
          <w:szCs w:val="19"/>
        </w:rPr>
        <w:t xml:space="preserve"> tis kn zamijenjena je ratom kredita od 3</w:t>
      </w:r>
      <w:r w:rsidR="008B459F" w:rsidRPr="00606AF8">
        <w:rPr>
          <w:szCs w:val="19"/>
        </w:rPr>
        <w:t>3</w:t>
      </w:r>
      <w:r w:rsidRPr="00606AF8">
        <w:rPr>
          <w:szCs w:val="19"/>
        </w:rPr>
        <w:t xml:space="preserve"> tis kn).</w:t>
      </w:r>
      <w:r>
        <w:rPr>
          <w:szCs w:val="19"/>
        </w:rPr>
        <w:t xml:space="preserve"> Nažalost, dio sredstva kredita koji je po planu trebao</w:t>
      </w:r>
      <w:r w:rsidR="00350DB7">
        <w:rPr>
          <w:szCs w:val="19"/>
        </w:rPr>
        <w:t xml:space="preserve"> biti iskorišten za podmirenje porez</w:t>
      </w:r>
      <w:r>
        <w:rPr>
          <w:szCs w:val="19"/>
        </w:rPr>
        <w:t>a na promet nekretnina koji je nastao predmetnom transakcijom iskorišten je za podmirenje obveza prema dobavljač</w:t>
      </w:r>
      <w:r w:rsidR="00B469FB">
        <w:rPr>
          <w:szCs w:val="19"/>
        </w:rPr>
        <w:t>u, koji je</w:t>
      </w:r>
      <w:r>
        <w:rPr>
          <w:szCs w:val="19"/>
        </w:rPr>
        <w:t xml:space="preserve"> aktivira</w:t>
      </w:r>
      <w:r w:rsidR="00B469FB">
        <w:rPr>
          <w:szCs w:val="19"/>
        </w:rPr>
        <w:t>o</w:t>
      </w:r>
      <w:r>
        <w:rPr>
          <w:szCs w:val="19"/>
        </w:rPr>
        <w:t xml:space="preserve"> sredstv</w:t>
      </w:r>
      <w:r w:rsidR="00B469FB">
        <w:rPr>
          <w:szCs w:val="19"/>
        </w:rPr>
        <w:t>o</w:t>
      </w:r>
      <w:r>
        <w:rPr>
          <w:szCs w:val="19"/>
        </w:rPr>
        <w:t xml:space="preserve"> osiguranj</w:t>
      </w:r>
      <w:r w:rsidR="00B469FB">
        <w:rPr>
          <w:szCs w:val="19"/>
        </w:rPr>
        <w:t>a</w:t>
      </w:r>
      <w:r w:rsidR="00350DB7">
        <w:rPr>
          <w:szCs w:val="19"/>
        </w:rPr>
        <w:t xml:space="preserve"> (bankarsku garanciju)</w:t>
      </w:r>
      <w:r>
        <w:rPr>
          <w:szCs w:val="19"/>
        </w:rPr>
        <w:t>.</w:t>
      </w:r>
    </w:p>
    <w:p w:rsidRDefault="003237B5" w:rsidP="003237B5" w:rsidR="003237B5" w:rsidRPr="00F328E5">
      <w:pPr>
        <w:jc w:val="both"/>
        <w:rPr>
          <w:szCs w:val="19"/>
        </w:rPr>
      </w:pPr>
      <w:r w:rsidRPr="00F328E5">
        <w:rPr>
          <w:szCs w:val="19"/>
        </w:rPr>
        <w:t>Zbog gore navedenih činjenica i okolnosti Društvo je postalo nelikvidno</w:t>
      </w:r>
      <w:r w:rsidR="00350DB7">
        <w:rPr>
          <w:szCs w:val="19"/>
        </w:rPr>
        <w:t>, a što je evidentno postojanje</w:t>
      </w:r>
      <w:r w:rsidRPr="00F328E5">
        <w:rPr>
          <w:szCs w:val="19"/>
        </w:rPr>
        <w:t xml:space="preserve"> </w:t>
      </w:r>
      <w:r w:rsidR="001F370F" w:rsidRPr="00F328E5">
        <w:rPr>
          <w:szCs w:val="19"/>
        </w:rPr>
        <w:t xml:space="preserve">prijeteće nesposobnosti za plaćanje koja se </w:t>
      </w:r>
      <w:r w:rsidR="009016BC">
        <w:rPr>
          <w:szCs w:val="19"/>
        </w:rPr>
        <w:t xml:space="preserve"> dogodi</w:t>
      </w:r>
      <w:r w:rsidR="00B469FB">
        <w:rPr>
          <w:szCs w:val="19"/>
        </w:rPr>
        <w:t xml:space="preserve">la </w:t>
      </w:r>
      <w:r w:rsidR="009016BC">
        <w:rPr>
          <w:szCs w:val="19"/>
        </w:rPr>
        <w:t>aktivira</w:t>
      </w:r>
      <w:r w:rsidR="00B469FB">
        <w:rPr>
          <w:szCs w:val="19"/>
        </w:rPr>
        <w:t>njem</w:t>
      </w:r>
      <w:r w:rsidR="009016BC">
        <w:rPr>
          <w:szCs w:val="19"/>
        </w:rPr>
        <w:t xml:space="preserve"> osnova za plaćanje temeljem ovrhe Por</w:t>
      </w:r>
      <w:r w:rsidR="00350DB7">
        <w:rPr>
          <w:szCs w:val="19"/>
        </w:rPr>
        <w:t>ezne uprave za dug nastao radi p</w:t>
      </w:r>
      <w:r w:rsidR="009016BC">
        <w:rPr>
          <w:szCs w:val="19"/>
        </w:rPr>
        <w:t xml:space="preserve">oreza na promet nekretnina </w:t>
      </w:r>
      <w:r w:rsidR="00F77FC1">
        <w:rPr>
          <w:szCs w:val="19"/>
        </w:rPr>
        <w:t xml:space="preserve">i PDV-a </w:t>
      </w:r>
      <w:r w:rsidR="009016BC">
        <w:rPr>
          <w:szCs w:val="19"/>
        </w:rPr>
        <w:t xml:space="preserve">u iznosu </w:t>
      </w:r>
      <w:r w:rsidR="00F77FC1" w:rsidRPr="00F77FC1">
        <w:rPr>
          <w:szCs w:val="19"/>
        </w:rPr>
        <w:t>od 537</w:t>
      </w:r>
      <w:r w:rsidR="009016BC" w:rsidRPr="00F77FC1">
        <w:rPr>
          <w:szCs w:val="19"/>
        </w:rPr>
        <w:t xml:space="preserve"> tisuća kn</w:t>
      </w:r>
      <w:r w:rsidR="00F77FC1" w:rsidRPr="00F77FC1">
        <w:rPr>
          <w:szCs w:val="19"/>
        </w:rPr>
        <w:t xml:space="preserve"> </w:t>
      </w:r>
      <w:r w:rsidR="009016BC" w:rsidRPr="00F77FC1">
        <w:rPr>
          <w:szCs w:val="19"/>
        </w:rPr>
        <w:t>.</w:t>
      </w:r>
      <w:r w:rsidR="009016BC">
        <w:rPr>
          <w:szCs w:val="19"/>
        </w:rPr>
        <w:t xml:space="preserve"> </w:t>
      </w:r>
    </w:p>
    <w:p w:rsidRDefault="001930C1" w:rsidP="003237B5" w:rsidR="001930C1" w:rsidRPr="00F328E5">
      <w:pPr>
        <w:jc w:val="both"/>
        <w:rPr>
          <w:szCs w:val="19"/>
        </w:rPr>
      </w:pPr>
    </w:p>
    <w:p w:rsidRDefault="00535F8A" w:rsidP="00485D9D" w:rsidR="001F370F">
      <w:pPr>
        <w:pStyle w:val="Naslov1"/>
      </w:pPr>
      <w:bookmarkStart w:name="_Toc484006265" w:id="3"/>
      <w:r w:rsidRPr="00957107">
        <w:t>Izračun manjka likvidnih sredstava na dan priloženih financijskih izvještaja</w:t>
      </w:r>
      <w:bookmarkEnd w:id="3"/>
    </w:p>
    <w:p w:rsidRDefault="00524E36" w:rsidP="00524E36" w:rsidR="00524E36" w:rsidRPr="00524E36"/>
    <w:tbl>
      <w:tblPr>
        <w:tblW w:type="dxa" w:w="8560"/>
        <w:tblInd w:type="dxa" w:w="93"/>
        <w:tblLook w:val="04A0" w:noVBand="1" w:noHBand="0" w:lastColumn="0" w:firstColumn="1" w:lastRow="0" w:firstRow="1"/>
      </w:tblPr>
      <w:tblGrid>
        <w:gridCol w:w="7020"/>
        <w:gridCol w:w="1540"/>
      </w:tblGrid>
      <w:tr w:rsidTr="00D47A32" w:rsidR="00D47A32" w:rsidRPr="00D47A32">
        <w:trPr>
          <w:trHeight w:val="300"/>
        </w:trPr>
        <w:tc>
          <w:tcPr>
            <w:tcW w:type="dxa" w:w="7020"/>
            <w:tcBorders>
              <w:top w:space="0" w:sz="4" w:color="auto" w:val="single"/>
              <w:left w:space="0" w:sz="4" w:color="auto" w:val="single"/>
              <w:bottom w:space="0" w:sz="4" w:color="auto" w:val="single"/>
              <w:right w:space="0" w:sz="4" w:color="auto" w:val="single"/>
            </w:tcBorders>
            <w:shd w:fill="F2F2F2" w:color="000000" w:val="clear"/>
            <w:noWrap/>
            <w:vAlign w:val="bottom"/>
            <w:hideMark/>
          </w:tcPr>
          <w:p w:rsidRDefault="00D47A32" w:rsidP="00D47A32" w:rsidR="00D47A32" w:rsidRPr="00D47A32">
            <w:pPr>
              <w:spacing w:lineRule="auto" w:line="240" w:after="0"/>
              <w:rPr>
                <w:rFonts w:cs="Times New Roman" w:eastAsia="Times New Roman" w:hAnsi="Calibri" w:ascii="Calibri"/>
                <w:b/>
                <w:bCs/>
                <w:color w:val="000000"/>
                <w:lang w:eastAsia="hr-HR"/>
              </w:rPr>
            </w:pPr>
            <w:r w:rsidRPr="00D47A32">
              <w:rPr>
                <w:rFonts w:cs="Times New Roman" w:eastAsia="Times New Roman" w:hAnsi="Calibri" w:ascii="Calibri"/>
                <w:b/>
                <w:bCs/>
                <w:color w:val="000000"/>
                <w:lang w:eastAsia="hr-HR"/>
              </w:rPr>
              <w:t>Izračun manjka likvidnih sredstava na dan priloženih financijskih izvještaja</w:t>
            </w:r>
          </w:p>
        </w:tc>
        <w:tc>
          <w:tcPr>
            <w:tcW w:type="dxa" w:w="1540"/>
            <w:tcBorders>
              <w:top w:space="0" w:sz="4" w:color="auto" w:val="single"/>
              <w:left w:val="nil"/>
              <w:bottom w:space="0" w:sz="4" w:color="auto" w:val="single"/>
              <w:right w:space="0" w:sz="4" w:color="auto" w:val="single"/>
            </w:tcBorders>
            <w:shd w:fill="F2F2F2" w:color="000000" w:val="clear"/>
            <w:noWrap/>
            <w:vAlign w:val="bottom"/>
            <w:hideMark/>
          </w:tcPr>
          <w:p w:rsidRDefault="00D47A32" w:rsidP="00D47A32" w:rsidR="00D47A32" w:rsidRPr="00D47A32">
            <w:pPr>
              <w:spacing w:lineRule="auto" w:line="240" w:after="0"/>
              <w:jc w:val="right"/>
              <w:rPr>
                <w:rFonts w:cs="Times New Roman" w:eastAsia="Times New Roman" w:hAnsi="Calibri" w:ascii="Calibri"/>
                <w:b/>
                <w:bCs/>
                <w:color w:val="000000"/>
                <w:lang w:eastAsia="hr-HR"/>
              </w:rPr>
            </w:pPr>
            <w:r w:rsidRPr="00D47A32">
              <w:rPr>
                <w:rFonts w:cs="Times New Roman" w:eastAsia="Times New Roman" w:hAnsi="Calibri" w:ascii="Calibri"/>
                <w:b/>
                <w:bCs/>
                <w:color w:val="000000"/>
                <w:lang w:eastAsia="hr-HR"/>
              </w:rPr>
              <w:t>31.3.2017</w:t>
            </w:r>
          </w:p>
        </w:tc>
      </w:tr>
      <w:tr w:rsidTr="00D47A32" w:rsidR="00D47A32" w:rsidRPr="00D47A32">
        <w:trPr>
          <w:trHeight w:val="300"/>
        </w:trPr>
        <w:tc>
          <w:tcPr>
            <w:tcW w:type="dxa" w:w="7020"/>
            <w:tcBorders>
              <w:top w:val="nil"/>
              <w:left w:space="0" w:sz="4" w:color="auto" w:val="single"/>
              <w:bottom w:space="0" w:sz="4" w:color="auto" w:val="single"/>
              <w:right w:space="0" w:sz="4" w:color="auto" w:val="single"/>
            </w:tcBorders>
            <w:shd w:fill="F2F2F2" w:color="000000" w:val="clear"/>
            <w:noWrap/>
            <w:vAlign w:val="bottom"/>
            <w:hideMark/>
          </w:tcPr>
          <w:p w:rsidRDefault="00D47A32" w:rsidP="00D47A32" w:rsidR="00D47A32" w:rsidRPr="00D47A32">
            <w:pPr>
              <w:spacing w:lineRule="auto" w:line="240" w:after="0"/>
              <w:rPr>
                <w:rFonts w:cs="Times New Roman" w:eastAsia="Times New Roman" w:hAnsi="Calibri" w:ascii="Calibri"/>
                <w:b/>
                <w:bCs/>
                <w:color w:val="000000"/>
                <w:lang w:eastAsia="hr-HR"/>
              </w:rPr>
            </w:pPr>
            <w:r w:rsidRPr="00D47A32">
              <w:rPr>
                <w:rFonts w:cs="Times New Roman" w:eastAsia="Times New Roman" w:hAnsi="Calibri" w:ascii="Calibri"/>
                <w:b/>
                <w:bCs/>
                <w:color w:val="000000"/>
                <w:lang w:eastAsia="hr-HR"/>
              </w:rPr>
              <w:t>Stavka</w:t>
            </w:r>
          </w:p>
        </w:tc>
        <w:tc>
          <w:tcPr>
            <w:tcW w:type="dxa" w:w="1540"/>
            <w:tcBorders>
              <w:top w:val="nil"/>
              <w:left w:val="nil"/>
              <w:bottom w:space="0" w:sz="4" w:color="auto" w:val="single"/>
              <w:right w:space="0" w:sz="4" w:color="auto" w:val="single"/>
            </w:tcBorders>
            <w:shd w:fill="F2F2F2" w:color="000000" w:val="clear"/>
            <w:noWrap/>
            <w:vAlign w:val="bottom"/>
            <w:hideMark/>
          </w:tcPr>
          <w:p w:rsidRDefault="00D47A32" w:rsidP="00D47A32" w:rsidR="00D47A32" w:rsidRPr="00D47A32">
            <w:pPr>
              <w:spacing w:lineRule="auto" w:line="240" w:after="0"/>
              <w:jc w:val="right"/>
              <w:rPr>
                <w:rFonts w:cs="Times New Roman" w:eastAsia="Times New Roman" w:hAnsi="Calibri" w:ascii="Calibri"/>
                <w:b/>
                <w:bCs/>
                <w:color w:val="000000"/>
                <w:lang w:eastAsia="hr-HR"/>
              </w:rPr>
            </w:pPr>
            <w:r w:rsidRPr="00D47A32">
              <w:rPr>
                <w:rFonts w:cs="Times New Roman" w:eastAsia="Times New Roman" w:hAnsi="Calibri" w:ascii="Calibri"/>
                <w:b/>
                <w:bCs/>
                <w:color w:val="000000"/>
                <w:lang w:eastAsia="hr-HR"/>
              </w:rPr>
              <w:t>KN</w:t>
            </w:r>
          </w:p>
        </w:tc>
      </w:tr>
      <w:tr w:rsidTr="00D47A32" w:rsidR="00D47A32" w:rsidRPr="00D47A32">
        <w:trPr>
          <w:trHeight w:val="300"/>
        </w:trPr>
        <w:tc>
          <w:tcPr>
            <w:tcW w:type="dxa" w:w="7020"/>
            <w:tcBorders>
              <w:top w:val="nil"/>
              <w:left w:space="0" w:sz="4" w:color="auto" w:val="single"/>
              <w:bottom w:space="0" w:sz="4" w:color="auto" w:val="single"/>
              <w:right w:space="0" w:sz="4" w:color="auto" w:val="single"/>
            </w:tcBorders>
            <w:shd w:fill="D9D9D9" w:color="000000" w:val="clear"/>
            <w:noWrap/>
            <w:vAlign w:val="bottom"/>
            <w:hideMark/>
          </w:tcPr>
          <w:p w:rsidRDefault="00D47A32" w:rsidP="00D47A32" w:rsidR="00D47A32" w:rsidRPr="00D47A32">
            <w:pPr>
              <w:spacing w:lineRule="auto" w:line="240" w:after="0"/>
              <w:rPr>
                <w:rFonts w:cs="Times New Roman" w:eastAsia="Times New Roman" w:hAnsi="Calibri" w:ascii="Calibri"/>
                <w:color w:val="000000"/>
                <w:lang w:eastAsia="hr-HR"/>
              </w:rPr>
            </w:pPr>
            <w:r w:rsidRPr="00D47A32">
              <w:rPr>
                <w:rFonts w:cs="Times New Roman" w:eastAsia="Times New Roman" w:hAnsi="Calibri" w:ascii="Calibri"/>
                <w:color w:val="000000"/>
                <w:lang w:eastAsia="hr-HR"/>
              </w:rPr>
              <w:t>Zalihe</w:t>
            </w:r>
          </w:p>
        </w:tc>
        <w:tc>
          <w:tcPr>
            <w:tcW w:type="dxa" w:w="1540"/>
            <w:tcBorders>
              <w:top w:val="nil"/>
              <w:left w:val="nil"/>
              <w:bottom w:space="0" w:sz="4" w:color="auto" w:val="single"/>
              <w:right w:space="0" w:sz="4" w:color="auto" w:val="single"/>
            </w:tcBorders>
            <w:shd w:fill="D9D9D9" w:color="000000" w:val="clear"/>
            <w:noWrap/>
            <w:vAlign w:val="bottom"/>
            <w:hideMark/>
          </w:tcPr>
          <w:p w:rsidRDefault="00D47A32" w:rsidP="00D47A32" w:rsidR="00D47A32" w:rsidRPr="00D47A32">
            <w:pPr>
              <w:spacing w:lineRule="auto" w:line="240" w:after="0"/>
              <w:jc w:val="right"/>
              <w:rPr>
                <w:rFonts w:cs="Times New Roman" w:eastAsia="Times New Roman" w:hAnsi="Calibri" w:ascii="Calibri"/>
                <w:color w:val="000000"/>
                <w:lang w:eastAsia="hr-HR"/>
              </w:rPr>
            </w:pPr>
            <w:r w:rsidRPr="00D47A32">
              <w:rPr>
                <w:rFonts w:cs="Times New Roman" w:eastAsia="Times New Roman" w:hAnsi="Calibri" w:ascii="Calibri"/>
                <w:color w:val="000000"/>
                <w:lang w:eastAsia="hr-HR"/>
              </w:rPr>
              <w:t>832.453,65</w:t>
            </w:r>
          </w:p>
        </w:tc>
      </w:tr>
      <w:tr w:rsidTr="00D47A32" w:rsidR="00D47A32" w:rsidRPr="00D47A32">
        <w:trPr>
          <w:trHeight w:val="300"/>
        </w:trPr>
        <w:tc>
          <w:tcPr>
            <w:tcW w:type="dxa" w:w="7020"/>
            <w:tcBorders>
              <w:top w:val="nil"/>
              <w:left w:space="0" w:sz="4" w:color="auto" w:val="single"/>
              <w:bottom w:space="0" w:sz="4" w:color="auto" w:val="single"/>
              <w:right w:space="0" w:sz="4" w:color="auto" w:val="single"/>
            </w:tcBorders>
            <w:shd w:fill="D9D9D9" w:color="000000" w:val="clear"/>
            <w:noWrap/>
            <w:vAlign w:val="bottom"/>
            <w:hideMark/>
          </w:tcPr>
          <w:p w:rsidRDefault="00D47A32" w:rsidP="00D47A32" w:rsidR="00D47A32" w:rsidRPr="00D47A32">
            <w:pPr>
              <w:spacing w:lineRule="auto" w:line="240" w:after="0"/>
              <w:rPr>
                <w:rFonts w:cs="Times New Roman" w:eastAsia="Times New Roman" w:hAnsi="Calibri" w:ascii="Calibri"/>
                <w:color w:val="000000"/>
                <w:lang w:eastAsia="hr-HR"/>
              </w:rPr>
            </w:pPr>
            <w:r w:rsidRPr="00D47A32">
              <w:rPr>
                <w:rFonts w:cs="Times New Roman" w:eastAsia="Times New Roman" w:hAnsi="Calibri" w:ascii="Calibri"/>
                <w:color w:val="000000"/>
                <w:lang w:eastAsia="hr-HR"/>
              </w:rPr>
              <w:t>Kratkoročna potraživanja</w:t>
            </w:r>
          </w:p>
        </w:tc>
        <w:tc>
          <w:tcPr>
            <w:tcW w:type="dxa" w:w="1540"/>
            <w:tcBorders>
              <w:top w:val="nil"/>
              <w:left w:val="nil"/>
              <w:bottom w:space="0" w:sz="4" w:color="auto" w:val="single"/>
              <w:right w:space="0" w:sz="4" w:color="auto" w:val="single"/>
            </w:tcBorders>
            <w:shd w:fill="D9D9D9" w:color="000000" w:val="clear"/>
            <w:noWrap/>
            <w:vAlign w:val="bottom"/>
            <w:hideMark/>
          </w:tcPr>
          <w:p w:rsidRDefault="00D47A32" w:rsidP="00D47A32" w:rsidR="00D47A32" w:rsidRPr="00D47A32">
            <w:pPr>
              <w:spacing w:lineRule="auto" w:line="240" w:after="0"/>
              <w:jc w:val="right"/>
              <w:rPr>
                <w:rFonts w:cs="Times New Roman" w:eastAsia="Times New Roman" w:hAnsi="Calibri" w:ascii="Calibri"/>
                <w:color w:val="000000"/>
                <w:lang w:eastAsia="hr-HR"/>
              </w:rPr>
            </w:pPr>
            <w:r w:rsidRPr="00D47A32">
              <w:rPr>
                <w:rFonts w:cs="Times New Roman" w:eastAsia="Times New Roman" w:hAnsi="Calibri" w:ascii="Calibri"/>
                <w:color w:val="000000"/>
                <w:lang w:eastAsia="hr-HR"/>
              </w:rPr>
              <w:t>456.617,94</w:t>
            </w:r>
          </w:p>
        </w:tc>
      </w:tr>
      <w:tr w:rsidTr="00D47A32" w:rsidR="00D47A32" w:rsidRPr="00D47A32">
        <w:trPr>
          <w:trHeight w:val="300"/>
        </w:trPr>
        <w:tc>
          <w:tcPr>
            <w:tcW w:type="dxa" w:w="7020"/>
            <w:tcBorders>
              <w:top w:val="nil"/>
              <w:left w:space="0" w:sz="4" w:color="auto" w:val="single"/>
              <w:bottom w:space="0" w:sz="4" w:color="auto" w:val="single"/>
              <w:right w:space="0" w:sz="4" w:color="auto" w:val="single"/>
            </w:tcBorders>
            <w:shd w:fill="D9D9D9" w:color="000000" w:val="clear"/>
            <w:noWrap/>
            <w:vAlign w:val="bottom"/>
            <w:hideMark/>
          </w:tcPr>
          <w:p w:rsidRDefault="00D47A32" w:rsidP="00D47A32" w:rsidR="00D47A32" w:rsidRPr="00D47A32">
            <w:pPr>
              <w:spacing w:lineRule="auto" w:line="240" w:after="0"/>
              <w:rPr>
                <w:rFonts w:cs="Times New Roman" w:eastAsia="Times New Roman" w:hAnsi="Calibri" w:ascii="Calibri"/>
                <w:color w:val="000000"/>
                <w:lang w:eastAsia="hr-HR"/>
              </w:rPr>
            </w:pPr>
            <w:r w:rsidRPr="00D47A32">
              <w:rPr>
                <w:rFonts w:cs="Times New Roman" w:eastAsia="Times New Roman" w:hAnsi="Calibri" w:ascii="Calibri"/>
                <w:color w:val="000000"/>
                <w:lang w:eastAsia="hr-HR"/>
              </w:rPr>
              <w:t>Novac</w:t>
            </w:r>
          </w:p>
        </w:tc>
        <w:tc>
          <w:tcPr>
            <w:tcW w:type="dxa" w:w="1540"/>
            <w:tcBorders>
              <w:top w:val="nil"/>
              <w:left w:val="nil"/>
              <w:bottom w:space="0" w:sz="4" w:color="auto" w:val="single"/>
              <w:right w:space="0" w:sz="4" w:color="auto" w:val="single"/>
            </w:tcBorders>
            <w:shd w:fill="D9D9D9" w:color="000000" w:val="clear"/>
            <w:noWrap/>
            <w:vAlign w:val="bottom"/>
            <w:hideMark/>
          </w:tcPr>
          <w:p w:rsidRDefault="00D47A32" w:rsidP="00D47A32" w:rsidR="00D47A32" w:rsidRPr="00D47A32">
            <w:pPr>
              <w:spacing w:lineRule="auto" w:line="240" w:after="0"/>
              <w:jc w:val="right"/>
              <w:rPr>
                <w:rFonts w:cs="Times New Roman" w:eastAsia="Times New Roman" w:hAnsi="Calibri" w:ascii="Calibri"/>
                <w:color w:val="000000"/>
                <w:lang w:eastAsia="hr-HR"/>
              </w:rPr>
            </w:pPr>
            <w:r w:rsidRPr="00D47A32">
              <w:rPr>
                <w:rFonts w:cs="Times New Roman" w:eastAsia="Times New Roman" w:hAnsi="Calibri" w:ascii="Calibri"/>
                <w:color w:val="000000"/>
                <w:lang w:eastAsia="hr-HR"/>
              </w:rPr>
              <w:t>1.739,18</w:t>
            </w:r>
          </w:p>
        </w:tc>
      </w:tr>
      <w:tr w:rsidTr="00D47A32" w:rsidR="00D47A32" w:rsidRPr="00D47A32">
        <w:trPr>
          <w:trHeight w:val="300"/>
        </w:trPr>
        <w:tc>
          <w:tcPr>
            <w:tcW w:type="dxa" w:w="7020"/>
            <w:tcBorders>
              <w:top w:val="nil"/>
              <w:left w:space="0" w:sz="4" w:color="auto" w:val="single"/>
              <w:bottom w:space="0" w:sz="4" w:color="auto" w:val="single"/>
              <w:right w:space="0" w:sz="4" w:color="auto" w:val="single"/>
            </w:tcBorders>
            <w:shd w:fill="F2F2F2" w:color="000000" w:val="clear"/>
            <w:noWrap/>
            <w:vAlign w:val="bottom"/>
            <w:hideMark/>
          </w:tcPr>
          <w:p w:rsidRDefault="00D47A32" w:rsidP="00D47A32" w:rsidR="00D47A32" w:rsidRPr="00D47A32">
            <w:pPr>
              <w:spacing w:lineRule="auto" w:line="240" w:after="0"/>
              <w:rPr>
                <w:rFonts w:cs="Times New Roman" w:eastAsia="Times New Roman" w:hAnsi="Calibri" w:ascii="Calibri"/>
                <w:b/>
                <w:bCs/>
                <w:color w:val="000000"/>
                <w:lang w:eastAsia="hr-HR"/>
              </w:rPr>
            </w:pPr>
            <w:r w:rsidRPr="00D47A32">
              <w:rPr>
                <w:rFonts w:cs="Times New Roman" w:eastAsia="Times New Roman" w:hAnsi="Calibri" w:ascii="Calibri"/>
                <w:b/>
                <w:bCs/>
                <w:color w:val="000000"/>
                <w:lang w:eastAsia="hr-HR"/>
              </w:rPr>
              <w:t>UKUPNA KRATKOROČNA IMOVINA</w:t>
            </w:r>
          </w:p>
        </w:tc>
        <w:tc>
          <w:tcPr>
            <w:tcW w:type="dxa" w:w="1540"/>
            <w:tcBorders>
              <w:top w:val="nil"/>
              <w:left w:val="nil"/>
              <w:bottom w:space="0" w:sz="4" w:color="auto" w:val="single"/>
              <w:right w:space="0" w:sz="4" w:color="auto" w:val="single"/>
            </w:tcBorders>
            <w:shd w:fill="F2F2F2" w:color="000000" w:val="clear"/>
            <w:noWrap/>
            <w:vAlign w:val="bottom"/>
            <w:hideMark/>
          </w:tcPr>
          <w:p w:rsidRDefault="00D47A32" w:rsidP="00D47A32" w:rsidR="00D47A32" w:rsidRPr="00D47A32">
            <w:pPr>
              <w:spacing w:lineRule="auto" w:line="240" w:after="0"/>
              <w:jc w:val="right"/>
              <w:rPr>
                <w:rFonts w:cs="Times New Roman" w:eastAsia="Times New Roman" w:hAnsi="Calibri" w:ascii="Calibri"/>
                <w:b/>
                <w:bCs/>
                <w:color w:val="000000"/>
                <w:lang w:eastAsia="hr-HR"/>
              </w:rPr>
            </w:pPr>
            <w:r w:rsidRPr="00D47A32">
              <w:rPr>
                <w:rFonts w:cs="Times New Roman" w:eastAsia="Times New Roman" w:hAnsi="Calibri" w:ascii="Calibri"/>
                <w:b/>
                <w:bCs/>
                <w:color w:val="000000"/>
                <w:lang w:eastAsia="hr-HR"/>
              </w:rPr>
              <w:t>1.290.810,77</w:t>
            </w:r>
          </w:p>
        </w:tc>
      </w:tr>
      <w:tr w:rsidTr="00D47A32" w:rsidR="00D47A32" w:rsidRPr="00D47A32">
        <w:trPr>
          <w:trHeight w:val="300"/>
        </w:trPr>
        <w:tc>
          <w:tcPr>
            <w:tcW w:type="dxa" w:w="7020"/>
            <w:tcBorders>
              <w:top w:val="nil"/>
              <w:left w:space="0" w:sz="4" w:color="auto" w:val="single"/>
              <w:bottom w:space="0" w:sz="4" w:color="auto" w:val="single"/>
              <w:right w:space="0" w:sz="4" w:color="auto" w:val="single"/>
            </w:tcBorders>
            <w:shd w:fill="D9D9D9" w:color="000000" w:val="clear"/>
            <w:noWrap/>
            <w:vAlign w:val="bottom"/>
            <w:hideMark/>
          </w:tcPr>
          <w:p w:rsidRDefault="00D47A32" w:rsidP="00D47A32" w:rsidR="00D47A32" w:rsidRPr="00D47A32">
            <w:pPr>
              <w:spacing w:lineRule="auto" w:line="240" w:after="0"/>
              <w:rPr>
                <w:rFonts w:cs="Times New Roman" w:eastAsia="Times New Roman" w:hAnsi="Calibri" w:ascii="Calibri"/>
                <w:color w:val="000000"/>
                <w:lang w:eastAsia="hr-HR"/>
              </w:rPr>
            </w:pPr>
            <w:r w:rsidRPr="00D47A32">
              <w:rPr>
                <w:rFonts w:cs="Times New Roman" w:eastAsia="Times New Roman" w:hAnsi="Calibri" w:ascii="Calibri"/>
                <w:color w:val="000000"/>
                <w:lang w:eastAsia="hr-HR"/>
              </w:rPr>
              <w:t>Kratkoročne obveze za zajmove,depozite i sl.</w:t>
            </w:r>
          </w:p>
        </w:tc>
        <w:tc>
          <w:tcPr>
            <w:tcW w:type="dxa" w:w="1540"/>
            <w:tcBorders>
              <w:top w:val="nil"/>
              <w:left w:val="nil"/>
              <w:bottom w:space="0" w:sz="4" w:color="auto" w:val="single"/>
              <w:right w:space="0" w:sz="4" w:color="auto" w:val="single"/>
            </w:tcBorders>
            <w:shd w:fill="D9D9D9" w:color="000000" w:val="clear"/>
            <w:noWrap/>
            <w:vAlign w:val="bottom"/>
            <w:hideMark/>
          </w:tcPr>
          <w:p w:rsidRDefault="00E944DE" w:rsidP="00E944DE" w:rsidR="00D47A32" w:rsidRPr="00D47A32">
            <w:pPr>
              <w:spacing w:lineRule="auto" w:line="240" w:after="0"/>
              <w:jc w:val="right"/>
              <w:rPr>
                <w:rFonts w:cs="Times New Roman" w:eastAsia="Times New Roman" w:hAnsi="Calibri" w:ascii="Calibri"/>
                <w:color w:val="000000"/>
                <w:lang w:eastAsia="hr-HR"/>
              </w:rPr>
            </w:pPr>
            <w:r>
              <w:rPr>
                <w:rFonts w:cs="Times New Roman" w:eastAsia="Times New Roman" w:hAnsi="Calibri" w:ascii="Calibri"/>
                <w:color w:val="000000"/>
                <w:lang w:eastAsia="hr-HR"/>
              </w:rPr>
              <w:t>300.022</w:t>
            </w:r>
            <w:r w:rsidR="00D47A32" w:rsidRPr="00D47A32">
              <w:rPr>
                <w:rFonts w:cs="Times New Roman" w:eastAsia="Times New Roman" w:hAnsi="Calibri" w:ascii="Calibri"/>
                <w:color w:val="000000"/>
                <w:lang w:eastAsia="hr-HR"/>
              </w:rPr>
              <w:t>,</w:t>
            </w:r>
            <w:r>
              <w:rPr>
                <w:rFonts w:cs="Times New Roman" w:eastAsia="Times New Roman" w:hAnsi="Calibri" w:ascii="Calibri"/>
                <w:color w:val="000000"/>
                <w:lang w:eastAsia="hr-HR"/>
              </w:rPr>
              <w:t>92</w:t>
            </w:r>
          </w:p>
        </w:tc>
      </w:tr>
      <w:tr w:rsidTr="00D47A32" w:rsidR="00D47A32" w:rsidRPr="00D47A32">
        <w:trPr>
          <w:trHeight w:val="300"/>
        </w:trPr>
        <w:tc>
          <w:tcPr>
            <w:tcW w:type="dxa" w:w="7020"/>
            <w:tcBorders>
              <w:top w:val="nil"/>
              <w:left w:space="0" w:sz="4" w:color="auto" w:val="single"/>
              <w:bottom w:space="0" w:sz="4" w:color="auto" w:val="single"/>
              <w:right w:space="0" w:sz="4" w:color="auto" w:val="single"/>
            </w:tcBorders>
            <w:shd w:fill="D9D9D9" w:color="000000" w:val="clear"/>
            <w:noWrap/>
            <w:vAlign w:val="bottom"/>
            <w:hideMark/>
          </w:tcPr>
          <w:p w:rsidRDefault="00D47A32" w:rsidP="00D47A32" w:rsidR="00D47A32" w:rsidRPr="00D47A32">
            <w:pPr>
              <w:spacing w:lineRule="auto" w:line="240" w:after="0"/>
              <w:rPr>
                <w:rFonts w:cs="Times New Roman" w:eastAsia="Times New Roman" w:hAnsi="Calibri" w:ascii="Calibri"/>
                <w:color w:val="000000"/>
                <w:lang w:eastAsia="hr-HR"/>
              </w:rPr>
            </w:pPr>
            <w:r w:rsidRPr="00D47A32">
              <w:rPr>
                <w:rFonts w:cs="Times New Roman" w:eastAsia="Times New Roman" w:hAnsi="Calibri" w:ascii="Calibri"/>
                <w:color w:val="000000"/>
                <w:lang w:eastAsia="hr-HR"/>
              </w:rPr>
              <w:t>Kratkoročne obveze prema bankama i drugim financijskim institucijama</w:t>
            </w:r>
          </w:p>
        </w:tc>
        <w:tc>
          <w:tcPr>
            <w:tcW w:type="dxa" w:w="1540"/>
            <w:tcBorders>
              <w:top w:val="nil"/>
              <w:left w:val="nil"/>
              <w:bottom w:space="0" w:sz="4" w:color="auto" w:val="single"/>
              <w:right w:space="0" w:sz="4" w:color="auto" w:val="single"/>
            </w:tcBorders>
            <w:shd w:fill="D9D9D9" w:color="000000" w:val="clear"/>
            <w:noWrap/>
            <w:vAlign w:val="bottom"/>
            <w:hideMark/>
          </w:tcPr>
          <w:p w:rsidRDefault="00E944DE" w:rsidP="00E944DE" w:rsidR="00D47A32" w:rsidRPr="00D47A32">
            <w:pPr>
              <w:spacing w:lineRule="auto" w:line="240" w:after="0"/>
              <w:jc w:val="right"/>
              <w:rPr>
                <w:rFonts w:cs="Times New Roman" w:eastAsia="Times New Roman" w:hAnsi="Calibri" w:ascii="Calibri"/>
                <w:color w:val="000000"/>
                <w:lang w:eastAsia="hr-HR"/>
              </w:rPr>
            </w:pPr>
            <w:r>
              <w:rPr>
                <w:rFonts w:cs="Times New Roman" w:eastAsia="Times New Roman" w:hAnsi="Calibri" w:ascii="Calibri"/>
                <w:color w:val="000000"/>
                <w:lang w:eastAsia="hr-HR"/>
              </w:rPr>
              <w:t>1.049.772</w:t>
            </w:r>
            <w:r w:rsidR="00D47A32" w:rsidRPr="00D47A32">
              <w:rPr>
                <w:rFonts w:cs="Times New Roman" w:eastAsia="Times New Roman" w:hAnsi="Calibri" w:ascii="Calibri"/>
                <w:color w:val="000000"/>
                <w:lang w:eastAsia="hr-HR"/>
              </w:rPr>
              <w:t>,</w:t>
            </w:r>
            <w:r>
              <w:rPr>
                <w:rFonts w:cs="Times New Roman" w:eastAsia="Times New Roman" w:hAnsi="Calibri" w:ascii="Calibri"/>
                <w:color w:val="000000"/>
                <w:lang w:eastAsia="hr-HR"/>
              </w:rPr>
              <w:t>34</w:t>
            </w:r>
          </w:p>
        </w:tc>
      </w:tr>
      <w:tr w:rsidTr="00D47A32" w:rsidR="00D47A32" w:rsidRPr="00D47A32">
        <w:trPr>
          <w:trHeight w:val="300"/>
        </w:trPr>
        <w:tc>
          <w:tcPr>
            <w:tcW w:type="dxa" w:w="7020"/>
            <w:tcBorders>
              <w:top w:val="nil"/>
              <w:left w:space="0" w:sz="4" w:color="auto" w:val="single"/>
              <w:bottom w:space="0" w:sz="4" w:color="auto" w:val="single"/>
              <w:right w:space="0" w:sz="4" w:color="auto" w:val="single"/>
            </w:tcBorders>
            <w:shd w:fill="D9D9D9" w:color="000000" w:val="clear"/>
            <w:noWrap/>
            <w:vAlign w:val="bottom"/>
            <w:hideMark/>
          </w:tcPr>
          <w:p w:rsidRDefault="00D47A32" w:rsidP="00D47A32" w:rsidR="00D47A32" w:rsidRPr="00D47A32">
            <w:pPr>
              <w:spacing w:lineRule="auto" w:line="240" w:after="0"/>
              <w:rPr>
                <w:rFonts w:cs="Times New Roman" w:eastAsia="Times New Roman" w:hAnsi="Calibri" w:ascii="Calibri"/>
                <w:color w:val="000000"/>
                <w:lang w:eastAsia="hr-HR"/>
              </w:rPr>
            </w:pPr>
            <w:r w:rsidRPr="00D47A32">
              <w:rPr>
                <w:rFonts w:cs="Times New Roman" w:eastAsia="Times New Roman" w:hAnsi="Calibri" w:ascii="Calibri"/>
                <w:color w:val="000000"/>
                <w:lang w:eastAsia="hr-HR"/>
              </w:rPr>
              <w:t>Kratkoročne obveze prema dobavljačima</w:t>
            </w:r>
          </w:p>
        </w:tc>
        <w:tc>
          <w:tcPr>
            <w:tcW w:type="dxa" w:w="1540"/>
            <w:tcBorders>
              <w:top w:val="nil"/>
              <w:left w:val="nil"/>
              <w:bottom w:space="0" w:sz="4" w:color="auto" w:val="single"/>
              <w:right w:space="0" w:sz="4" w:color="auto" w:val="single"/>
            </w:tcBorders>
            <w:shd w:fill="D9D9D9" w:color="000000" w:val="clear"/>
            <w:noWrap/>
            <w:vAlign w:val="bottom"/>
            <w:hideMark/>
          </w:tcPr>
          <w:p w:rsidRDefault="00D47A32" w:rsidP="00D47A32" w:rsidR="00D47A32" w:rsidRPr="00D47A32">
            <w:pPr>
              <w:spacing w:lineRule="auto" w:line="240" w:after="0"/>
              <w:jc w:val="right"/>
              <w:rPr>
                <w:rFonts w:cs="Times New Roman" w:eastAsia="Times New Roman" w:hAnsi="Calibri" w:ascii="Calibri"/>
                <w:color w:val="000000"/>
                <w:lang w:eastAsia="hr-HR"/>
              </w:rPr>
            </w:pPr>
            <w:r w:rsidRPr="00D47A32">
              <w:rPr>
                <w:rFonts w:cs="Times New Roman" w:eastAsia="Times New Roman" w:hAnsi="Calibri" w:ascii="Calibri"/>
                <w:color w:val="000000"/>
                <w:lang w:eastAsia="hr-HR"/>
              </w:rPr>
              <w:t>1.535.417,82</w:t>
            </w:r>
          </w:p>
        </w:tc>
      </w:tr>
      <w:tr w:rsidTr="00D47A32" w:rsidR="00D47A32" w:rsidRPr="00D47A32">
        <w:trPr>
          <w:trHeight w:val="300"/>
        </w:trPr>
        <w:tc>
          <w:tcPr>
            <w:tcW w:type="dxa" w:w="7020"/>
            <w:tcBorders>
              <w:top w:val="nil"/>
              <w:left w:space="0" w:sz="4" w:color="auto" w:val="single"/>
              <w:bottom w:space="0" w:sz="4" w:color="auto" w:val="single"/>
              <w:right w:space="0" w:sz="4" w:color="auto" w:val="single"/>
            </w:tcBorders>
            <w:shd w:fill="D9D9D9" w:color="000000" w:val="clear"/>
            <w:noWrap/>
            <w:vAlign w:val="bottom"/>
            <w:hideMark/>
          </w:tcPr>
          <w:p w:rsidRDefault="00D47A32" w:rsidP="00D47A32" w:rsidR="00D47A32" w:rsidRPr="00FC4B36">
            <w:pPr>
              <w:spacing w:lineRule="auto" w:line="240" w:after="0"/>
              <w:rPr>
                <w:rFonts w:cs="Times New Roman" w:eastAsia="Times New Roman" w:hAnsi="Calibri" w:ascii="Calibri"/>
                <w:color w:val="000000"/>
                <w:lang w:eastAsia="hr-HR"/>
              </w:rPr>
            </w:pPr>
            <w:r w:rsidRPr="00FC4B36">
              <w:rPr>
                <w:rFonts w:cs="Times New Roman" w:eastAsia="Times New Roman" w:hAnsi="Calibri" w:ascii="Calibri"/>
                <w:color w:val="000000"/>
                <w:lang w:eastAsia="hr-HR"/>
              </w:rPr>
              <w:t>Kratkoročne obveze za poreze, doprinose i slična davanja</w:t>
            </w:r>
          </w:p>
        </w:tc>
        <w:tc>
          <w:tcPr>
            <w:tcW w:type="dxa" w:w="1540"/>
            <w:tcBorders>
              <w:top w:val="nil"/>
              <w:left w:val="nil"/>
              <w:bottom w:space="0" w:sz="4" w:color="auto" w:val="single"/>
              <w:right w:space="0" w:sz="4" w:color="auto" w:val="single"/>
            </w:tcBorders>
            <w:shd w:fill="D9D9D9" w:color="000000" w:val="clear"/>
            <w:noWrap/>
            <w:vAlign w:val="bottom"/>
            <w:hideMark/>
          </w:tcPr>
          <w:p w:rsidRDefault="00D47A32" w:rsidP="00D47A32" w:rsidR="00D47A32" w:rsidRPr="00FC4B36">
            <w:pPr>
              <w:spacing w:lineRule="auto" w:line="240" w:after="0"/>
              <w:jc w:val="right"/>
              <w:rPr>
                <w:rFonts w:cs="Times New Roman" w:eastAsia="Times New Roman" w:hAnsi="Calibri" w:ascii="Calibri"/>
                <w:color w:val="000000"/>
                <w:lang w:eastAsia="hr-HR"/>
              </w:rPr>
            </w:pPr>
            <w:r w:rsidRPr="00FC4B36">
              <w:rPr>
                <w:rFonts w:cs="Times New Roman" w:eastAsia="Times New Roman" w:hAnsi="Calibri" w:ascii="Calibri"/>
                <w:color w:val="000000"/>
                <w:lang w:eastAsia="hr-HR"/>
              </w:rPr>
              <w:t>668.886,17</w:t>
            </w:r>
          </w:p>
        </w:tc>
      </w:tr>
      <w:tr w:rsidTr="00D47A32" w:rsidR="00D47A32" w:rsidRPr="00D47A32">
        <w:trPr>
          <w:trHeight w:val="300"/>
        </w:trPr>
        <w:tc>
          <w:tcPr>
            <w:tcW w:type="dxa" w:w="7020"/>
            <w:tcBorders>
              <w:top w:val="nil"/>
              <w:left w:space="0" w:sz="4" w:color="auto" w:val="single"/>
              <w:bottom w:space="0" w:sz="4" w:color="auto" w:val="single"/>
              <w:right w:space="0" w:sz="4" w:color="auto" w:val="single"/>
            </w:tcBorders>
            <w:shd w:fill="D9D9D9" w:color="000000" w:val="clear"/>
            <w:noWrap/>
            <w:vAlign w:val="bottom"/>
            <w:hideMark/>
          </w:tcPr>
          <w:p w:rsidRDefault="00D47A32" w:rsidP="00D47A32" w:rsidR="00D47A32" w:rsidRPr="00FC4B36">
            <w:pPr>
              <w:spacing w:lineRule="auto" w:line="240" w:after="0"/>
              <w:rPr>
                <w:rFonts w:cs="Times New Roman" w:eastAsia="Times New Roman" w:hAnsi="Calibri" w:ascii="Calibri"/>
                <w:color w:val="000000"/>
                <w:lang w:eastAsia="hr-HR"/>
              </w:rPr>
            </w:pPr>
            <w:r w:rsidRPr="00FC4B36">
              <w:rPr>
                <w:rFonts w:cs="Times New Roman" w:eastAsia="Times New Roman" w:hAnsi="Calibri" w:ascii="Calibri"/>
                <w:color w:val="000000"/>
                <w:lang w:eastAsia="hr-HR"/>
              </w:rPr>
              <w:t>Kratkoročne obveze prema zaposlenima</w:t>
            </w:r>
          </w:p>
        </w:tc>
        <w:tc>
          <w:tcPr>
            <w:tcW w:type="dxa" w:w="1540"/>
            <w:tcBorders>
              <w:top w:val="nil"/>
              <w:left w:val="nil"/>
              <w:bottom w:space="0" w:sz="4" w:color="auto" w:val="single"/>
              <w:right w:space="0" w:sz="4" w:color="auto" w:val="single"/>
            </w:tcBorders>
            <w:shd w:fill="D9D9D9" w:color="000000" w:val="clear"/>
            <w:noWrap/>
            <w:vAlign w:val="bottom"/>
            <w:hideMark/>
          </w:tcPr>
          <w:p w:rsidRDefault="00D47A32" w:rsidP="00E944DE" w:rsidR="00D47A32" w:rsidRPr="00FC4B36">
            <w:pPr>
              <w:spacing w:lineRule="auto" w:line="240" w:after="0"/>
              <w:jc w:val="right"/>
              <w:rPr>
                <w:rFonts w:cs="Times New Roman" w:eastAsia="Times New Roman" w:hAnsi="Calibri" w:ascii="Calibri"/>
                <w:color w:val="000000"/>
                <w:lang w:eastAsia="hr-HR"/>
              </w:rPr>
            </w:pPr>
            <w:r w:rsidRPr="00FC4B36">
              <w:rPr>
                <w:rFonts w:cs="Times New Roman" w:eastAsia="Times New Roman" w:hAnsi="Calibri" w:ascii="Calibri"/>
                <w:color w:val="000000"/>
                <w:lang w:eastAsia="hr-HR"/>
              </w:rPr>
              <w:t>62.245,9</w:t>
            </w:r>
            <w:r w:rsidR="00E944DE" w:rsidRPr="00FC4B36">
              <w:rPr>
                <w:rFonts w:cs="Times New Roman" w:eastAsia="Times New Roman" w:hAnsi="Calibri" w:ascii="Calibri"/>
                <w:color w:val="000000"/>
                <w:lang w:eastAsia="hr-HR"/>
              </w:rPr>
              <w:t>0</w:t>
            </w:r>
          </w:p>
        </w:tc>
      </w:tr>
      <w:tr w:rsidTr="00D47A32" w:rsidR="00D47A32" w:rsidRPr="00D47A32">
        <w:trPr>
          <w:trHeight w:val="300"/>
        </w:trPr>
        <w:tc>
          <w:tcPr>
            <w:tcW w:type="dxa" w:w="7020"/>
            <w:tcBorders>
              <w:top w:val="nil"/>
              <w:left w:space="0" w:sz="4" w:color="auto" w:val="single"/>
              <w:bottom w:space="0" w:sz="4" w:color="auto" w:val="single"/>
              <w:right w:space="0" w:sz="4" w:color="auto" w:val="single"/>
            </w:tcBorders>
            <w:shd w:fill="F2F2F2" w:color="000000" w:val="clear"/>
            <w:noWrap/>
            <w:vAlign w:val="bottom"/>
            <w:hideMark/>
          </w:tcPr>
          <w:p w:rsidRDefault="00D47A32" w:rsidP="00D47A32" w:rsidR="00D47A32" w:rsidRPr="00D47A32">
            <w:pPr>
              <w:spacing w:lineRule="auto" w:line="240" w:after="0"/>
              <w:rPr>
                <w:rFonts w:cs="Times New Roman" w:eastAsia="Times New Roman" w:hAnsi="Calibri" w:ascii="Calibri"/>
                <w:b/>
                <w:bCs/>
                <w:color w:val="000000"/>
                <w:lang w:eastAsia="hr-HR"/>
              </w:rPr>
            </w:pPr>
            <w:r w:rsidRPr="00D47A32">
              <w:rPr>
                <w:rFonts w:cs="Times New Roman" w:eastAsia="Times New Roman" w:hAnsi="Calibri" w:ascii="Calibri"/>
                <w:b/>
                <w:bCs/>
                <w:color w:val="000000"/>
                <w:lang w:eastAsia="hr-HR"/>
              </w:rPr>
              <w:t>UKUPNO KRATKOROČNE OBVEZE</w:t>
            </w:r>
          </w:p>
        </w:tc>
        <w:tc>
          <w:tcPr>
            <w:tcW w:type="dxa" w:w="1540"/>
            <w:tcBorders>
              <w:top w:val="nil"/>
              <w:left w:val="nil"/>
              <w:bottom w:space="0" w:sz="4" w:color="auto" w:val="single"/>
              <w:right w:space="0" w:sz="4" w:color="auto" w:val="single"/>
            </w:tcBorders>
            <w:shd w:fill="F2F2F2" w:color="000000" w:val="clear"/>
            <w:noWrap/>
            <w:vAlign w:val="bottom"/>
            <w:hideMark/>
          </w:tcPr>
          <w:p w:rsidRDefault="00D47A32" w:rsidP="00E944DE" w:rsidR="00D47A32" w:rsidRPr="00D47A32">
            <w:pPr>
              <w:spacing w:lineRule="auto" w:line="240" w:after="0"/>
              <w:jc w:val="right"/>
              <w:rPr>
                <w:rFonts w:cs="Times New Roman" w:eastAsia="Times New Roman" w:hAnsi="Calibri" w:ascii="Calibri"/>
                <w:b/>
                <w:bCs/>
                <w:color w:val="000000"/>
                <w:lang w:eastAsia="hr-HR"/>
              </w:rPr>
            </w:pPr>
            <w:r w:rsidRPr="00D47A32">
              <w:rPr>
                <w:rFonts w:cs="Times New Roman" w:eastAsia="Times New Roman" w:hAnsi="Calibri" w:ascii="Calibri"/>
                <w:b/>
                <w:bCs/>
                <w:color w:val="000000"/>
                <w:lang w:eastAsia="hr-HR"/>
              </w:rPr>
              <w:t>3.616.34</w:t>
            </w:r>
            <w:r w:rsidR="00E944DE">
              <w:rPr>
                <w:rFonts w:cs="Times New Roman" w:eastAsia="Times New Roman" w:hAnsi="Calibri" w:ascii="Calibri"/>
                <w:b/>
                <w:bCs/>
                <w:color w:val="000000"/>
                <w:lang w:eastAsia="hr-HR"/>
              </w:rPr>
              <w:t>5</w:t>
            </w:r>
            <w:r w:rsidRPr="00D47A32">
              <w:rPr>
                <w:rFonts w:cs="Times New Roman" w:eastAsia="Times New Roman" w:hAnsi="Calibri" w:ascii="Calibri"/>
                <w:b/>
                <w:bCs/>
                <w:color w:val="000000"/>
                <w:lang w:eastAsia="hr-HR"/>
              </w:rPr>
              <w:t>,</w:t>
            </w:r>
            <w:r w:rsidR="00E944DE">
              <w:rPr>
                <w:rFonts w:cs="Times New Roman" w:eastAsia="Times New Roman" w:hAnsi="Calibri" w:ascii="Calibri"/>
                <w:b/>
                <w:bCs/>
                <w:color w:val="000000"/>
                <w:lang w:eastAsia="hr-HR"/>
              </w:rPr>
              <w:t>15</w:t>
            </w:r>
          </w:p>
        </w:tc>
      </w:tr>
      <w:tr w:rsidTr="00D47A32" w:rsidR="00D47A32" w:rsidRPr="00D47A32">
        <w:trPr>
          <w:trHeight w:val="300"/>
        </w:trPr>
        <w:tc>
          <w:tcPr>
            <w:tcW w:type="dxa" w:w="7020"/>
            <w:tcBorders>
              <w:top w:val="nil"/>
              <w:left w:space="0" w:sz="4" w:color="auto" w:val="single"/>
              <w:bottom w:space="0" w:sz="4" w:color="auto" w:val="single"/>
              <w:right w:space="0" w:sz="4" w:color="auto" w:val="single"/>
            </w:tcBorders>
            <w:shd w:fill="D9D9D9" w:color="000000" w:val="clear"/>
            <w:noWrap/>
            <w:vAlign w:val="bottom"/>
            <w:hideMark/>
          </w:tcPr>
          <w:p w:rsidRDefault="00D47A32" w:rsidP="00D47A32" w:rsidR="00D47A32" w:rsidRPr="00D47A32">
            <w:pPr>
              <w:spacing w:lineRule="auto" w:line="240" w:after="0"/>
              <w:rPr>
                <w:rFonts w:cs="Times New Roman" w:eastAsia="Times New Roman" w:hAnsi="Calibri" w:ascii="Calibri"/>
                <w:color w:val="000000"/>
                <w:lang w:eastAsia="hr-HR"/>
              </w:rPr>
            </w:pPr>
            <w:r w:rsidRPr="00D47A32">
              <w:rPr>
                <w:rFonts w:cs="Times New Roman" w:eastAsia="Times New Roman" w:hAnsi="Calibri" w:ascii="Calibri"/>
                <w:color w:val="000000"/>
                <w:lang w:eastAsia="hr-HR"/>
              </w:rPr>
              <w:t> </w:t>
            </w:r>
          </w:p>
        </w:tc>
        <w:tc>
          <w:tcPr>
            <w:tcW w:type="dxa" w:w="1540"/>
            <w:tcBorders>
              <w:top w:val="nil"/>
              <w:left w:val="nil"/>
              <w:bottom w:space="0" w:sz="4" w:color="auto" w:val="single"/>
              <w:right w:space="0" w:sz="4" w:color="auto" w:val="single"/>
            </w:tcBorders>
            <w:shd w:fill="D9D9D9" w:color="000000" w:val="clear"/>
            <w:noWrap/>
            <w:vAlign w:val="bottom"/>
            <w:hideMark/>
          </w:tcPr>
          <w:p w:rsidRDefault="00D47A32" w:rsidP="00D47A32" w:rsidR="00D47A32" w:rsidRPr="00D47A32">
            <w:pPr>
              <w:spacing w:lineRule="auto" w:line="240" w:after="0"/>
              <w:rPr>
                <w:rFonts w:cs="Times New Roman" w:eastAsia="Times New Roman" w:hAnsi="Calibri" w:ascii="Calibri"/>
                <w:color w:val="000000"/>
                <w:lang w:eastAsia="hr-HR"/>
              </w:rPr>
            </w:pPr>
            <w:r w:rsidRPr="00D47A32">
              <w:rPr>
                <w:rFonts w:cs="Times New Roman" w:eastAsia="Times New Roman" w:hAnsi="Calibri" w:ascii="Calibri"/>
                <w:color w:val="000000"/>
                <w:lang w:eastAsia="hr-HR"/>
              </w:rPr>
              <w:t> </w:t>
            </w:r>
          </w:p>
        </w:tc>
      </w:tr>
      <w:tr w:rsidTr="00D47A32" w:rsidR="00D47A32" w:rsidRPr="00D47A32">
        <w:trPr>
          <w:trHeight w:val="300"/>
        </w:trPr>
        <w:tc>
          <w:tcPr>
            <w:tcW w:type="dxa" w:w="7020"/>
            <w:tcBorders>
              <w:top w:val="nil"/>
              <w:left w:space="0" w:sz="4" w:color="auto" w:val="single"/>
              <w:bottom w:space="0" w:sz="4" w:color="auto" w:val="single"/>
              <w:right w:space="0" w:sz="4" w:color="auto" w:val="single"/>
            </w:tcBorders>
            <w:shd w:fill="F2F2F2" w:color="000000" w:val="clear"/>
            <w:noWrap/>
            <w:vAlign w:val="bottom"/>
            <w:hideMark/>
          </w:tcPr>
          <w:p w:rsidRDefault="00D47A32" w:rsidP="00D47A32" w:rsidR="00D47A32" w:rsidRPr="00D47A32">
            <w:pPr>
              <w:spacing w:lineRule="auto" w:line="240" w:after="0"/>
              <w:rPr>
                <w:rFonts w:cs="Times New Roman" w:eastAsia="Times New Roman" w:hAnsi="Calibri" w:ascii="Calibri"/>
                <w:b/>
                <w:bCs/>
                <w:color w:val="000000"/>
                <w:lang w:eastAsia="hr-HR"/>
              </w:rPr>
            </w:pPr>
            <w:r w:rsidRPr="00D47A32">
              <w:rPr>
                <w:rFonts w:cs="Times New Roman" w:eastAsia="Times New Roman" w:hAnsi="Calibri" w:ascii="Calibri"/>
                <w:b/>
                <w:bCs/>
                <w:color w:val="000000"/>
                <w:lang w:eastAsia="hr-HR"/>
              </w:rPr>
              <w:t>MANJAK LIKVIDNIH SREDSTAVA</w:t>
            </w:r>
          </w:p>
        </w:tc>
        <w:tc>
          <w:tcPr>
            <w:tcW w:type="dxa" w:w="1540"/>
            <w:tcBorders>
              <w:top w:val="nil"/>
              <w:left w:val="nil"/>
              <w:bottom w:space="0" w:sz="4" w:color="auto" w:val="single"/>
              <w:right w:space="0" w:sz="4" w:color="auto" w:val="single"/>
            </w:tcBorders>
            <w:shd w:fill="F2F2F2" w:color="000000" w:val="clear"/>
            <w:noWrap/>
            <w:vAlign w:val="bottom"/>
            <w:hideMark/>
          </w:tcPr>
          <w:p w:rsidRDefault="00D47A32" w:rsidP="00D47A32" w:rsidR="00D47A32" w:rsidRPr="00D47A32">
            <w:pPr>
              <w:spacing w:lineRule="auto" w:line="240" w:after="0"/>
              <w:jc w:val="right"/>
              <w:rPr>
                <w:rFonts w:cs="Times New Roman" w:eastAsia="Times New Roman" w:hAnsi="Calibri" w:ascii="Calibri"/>
                <w:b/>
                <w:bCs/>
                <w:color w:val="000000"/>
                <w:lang w:eastAsia="hr-HR"/>
              </w:rPr>
            </w:pPr>
            <w:r w:rsidRPr="00D47A32">
              <w:rPr>
                <w:rFonts w:cs="Times New Roman" w:eastAsia="Times New Roman" w:hAnsi="Calibri" w:ascii="Calibri"/>
                <w:b/>
                <w:bCs/>
                <w:color w:val="000000"/>
                <w:lang w:eastAsia="hr-HR"/>
              </w:rPr>
              <w:t>-2.325.531,12</w:t>
            </w:r>
          </w:p>
        </w:tc>
      </w:tr>
    </w:tbl>
    <w:p w:rsidRDefault="001F370F" w:rsidR="001F370F">
      <w:pPr>
        <w:rPr>
          <w:b/>
        </w:rPr>
      </w:pPr>
    </w:p>
    <w:p w:rsidRDefault="00F33D86" w:rsidP="00601AB9" w:rsidR="00F33D86">
      <w:pPr>
        <w:rPr>
          <w:b/>
          <w:sz w:val="24"/>
        </w:rPr>
      </w:pPr>
    </w:p>
    <w:p w:rsidRDefault="00320E21" w:rsidR="00320E21">
      <w:pPr>
        <w:rPr>
          <w:rFonts w:cstheme="majorBidi" w:eastAsiaTheme="majorEastAsia" w:hAnsiTheme="majorHAnsi" w:asciiTheme="majorHAnsi"/>
          <w:color w:themeShade="80" w:themeColor="accent1" w:val="1F4E79"/>
          <w:sz w:val="36"/>
          <w:szCs w:val="36"/>
        </w:rPr>
      </w:pPr>
      <w:r>
        <w:br w:type="page"/>
      </w:r>
    </w:p>
    <w:p w:rsidRDefault="00601AB9" w:rsidP="00485D9D" w:rsidR="00601AB9">
      <w:pPr>
        <w:pStyle w:val="Naslov1"/>
      </w:pPr>
      <w:bookmarkStart w:name="_Toc484006266" w:id="4"/>
      <w:r w:rsidRPr="00F33D86">
        <w:lastRenderedPageBreak/>
        <w:t>Mjere financijskog restrukturiranja i izračun njihovih učinaka na manjak likvidnih sredstava</w:t>
      </w:r>
      <w:bookmarkEnd w:id="4"/>
    </w:p>
    <w:p w:rsidRDefault="00AF31B1" w:rsidP="00601AB9" w:rsidR="00AF31B1">
      <w:pPr>
        <w:rPr>
          <w:b/>
          <w:sz w:val="24"/>
        </w:rPr>
      </w:pPr>
    </w:p>
    <w:p w:rsidRDefault="00AF31B1" w:rsidP="00601AB9" w:rsidR="00AF31B1">
      <w:pPr>
        <w:rPr>
          <w:b/>
          <w:sz w:val="24"/>
        </w:rPr>
      </w:pPr>
      <w:r>
        <w:rPr>
          <w:b/>
          <w:sz w:val="24"/>
        </w:rPr>
        <w:t xml:space="preserve">SWOT analiza </w:t>
      </w:r>
    </w:p>
    <w:p w:rsidRDefault="00AF31B1" w:rsidP="00A73F4F" w:rsidR="00AF31B1" w:rsidRPr="00AF31B1">
      <w:pPr>
        <w:jc w:val="both"/>
        <w:rPr>
          <w:szCs w:val="19"/>
        </w:rPr>
      </w:pPr>
      <w:r w:rsidRPr="00AF31B1">
        <w:rPr>
          <w:szCs w:val="19"/>
        </w:rPr>
        <w:t>SWOT analiza predstavlja prikaz internih i eksternih čim</w:t>
      </w:r>
      <w:r w:rsidR="00A73F4F">
        <w:rPr>
          <w:szCs w:val="19"/>
        </w:rPr>
        <w:t>benika koji utječu na poslovanje</w:t>
      </w:r>
      <w:r w:rsidRPr="00AF31B1">
        <w:rPr>
          <w:szCs w:val="19"/>
        </w:rPr>
        <w:t xml:space="preserve"> Društva i kojima se Društvo vodilo u izradi Plana restrukturiranja.</w:t>
      </w:r>
      <w:r>
        <w:rPr>
          <w:szCs w:val="19"/>
        </w:rPr>
        <w:t xml:space="preserve"> Iz internog okruženja, na </w:t>
      </w:r>
      <w:r w:rsidR="00A73F4F">
        <w:rPr>
          <w:szCs w:val="19"/>
        </w:rPr>
        <w:t xml:space="preserve">čimbenike na </w:t>
      </w:r>
      <w:r>
        <w:rPr>
          <w:szCs w:val="19"/>
        </w:rPr>
        <w:t xml:space="preserve">koje Društvo može utjecati </w:t>
      </w:r>
      <w:r w:rsidR="00A73F4F">
        <w:rPr>
          <w:szCs w:val="19"/>
        </w:rPr>
        <w:t xml:space="preserve">odnose </w:t>
      </w:r>
      <w:r>
        <w:rPr>
          <w:szCs w:val="19"/>
        </w:rPr>
        <w:t xml:space="preserve">se jake i slabe strane Društva, dok se </w:t>
      </w:r>
      <w:r w:rsidR="005333CA">
        <w:rPr>
          <w:szCs w:val="19"/>
        </w:rPr>
        <w:t>iz eksternog okruženja, na</w:t>
      </w:r>
      <w:r w:rsidR="00A73F4F">
        <w:rPr>
          <w:szCs w:val="19"/>
        </w:rPr>
        <w:t xml:space="preserve"> čimbenike na</w:t>
      </w:r>
      <w:r w:rsidR="005333CA">
        <w:rPr>
          <w:szCs w:val="19"/>
        </w:rPr>
        <w:t xml:space="preserve"> koje Društvo ne može utjecati u velikoj mjeri, </w:t>
      </w:r>
      <w:r w:rsidR="00A73F4F">
        <w:rPr>
          <w:szCs w:val="19"/>
        </w:rPr>
        <w:t>odnose se</w:t>
      </w:r>
      <w:r w:rsidR="005333CA">
        <w:rPr>
          <w:szCs w:val="19"/>
        </w:rPr>
        <w:t xml:space="preserve"> prilike i opasnosti.</w:t>
      </w:r>
    </w:p>
    <w:p w:rsidRDefault="00601AB9" w:rsidP="00F33D86" w:rsidR="00601AB9" w:rsidRPr="00F33D86">
      <w:pPr>
        <w:jc w:val="both"/>
        <w:rPr>
          <w:szCs w:val="19"/>
        </w:rPr>
      </w:pPr>
    </w:p>
    <w:tbl>
      <w:tblPr>
        <w:tblpPr w:tblpY="155" w:horzAnchor="margin" w:vertAnchor="text" w:rightFromText="180" w:leftFromText="180"/>
        <w:tblW w:type="dxa" w:w="8602"/>
        <w:tblCellMar>
          <w:left w:type="dxa" w:w="0"/>
          <w:right w:type="dxa" w:w="0"/>
        </w:tblCellMar>
        <w:tblLook w:val="0600" w:noVBand="1" w:noHBand="1" w:lastColumn="0" w:firstColumn="0" w:lastRow="0" w:firstRow="0"/>
      </w:tblPr>
      <w:tblGrid>
        <w:gridCol w:w="4504"/>
        <w:gridCol w:w="4098"/>
      </w:tblGrid>
      <w:tr w:rsidTr="001A5B2F" w:rsidR="001A5B2F" w:rsidRPr="001A5B2F">
        <w:trPr>
          <w:trHeight w:val="3460"/>
        </w:trPr>
        <w:tc>
          <w:tcPr>
            <w:tcW w:type="dxa" w:w="4504"/>
            <w:tcBorders>
              <w:top w:space="0" w:sz="8" w:color="000000" w:val="single"/>
              <w:left w:space="0" w:sz="8" w:color="000000" w:val="single"/>
              <w:bottom w:space="0" w:sz="8" w:color="000000" w:val="single"/>
              <w:right w:space="0" w:sz="8" w:color="000000" w:val="single"/>
            </w:tcBorders>
            <w:shd w:fill="EAF1DD" w:color="auto" w:val="clear"/>
            <w:tcMar>
              <w:top w:type="dxa" w:w="79"/>
              <w:left w:type="dxa" w:w="54"/>
              <w:bottom w:type="dxa" w:w="79"/>
              <w:right w:type="dxa" w:w="54"/>
            </w:tcMar>
            <w:hideMark/>
          </w:tcPr>
          <w:p w:rsidRDefault="001A5B2F" w:rsidP="001A5B2F" w:rsidR="001A5B2F" w:rsidRPr="001A5B2F">
            <w:pPr>
              <w:spacing w:lineRule="auto" w:line="276" w:after="0"/>
              <w:rPr>
                <w:rFonts w:cs="Arial" w:eastAsia="Times New Roman" w:hAnsi="Arial" w:ascii="Arial"/>
                <w:sz w:val="36"/>
                <w:szCs w:val="36"/>
                <w:lang w:eastAsia="hr-HR"/>
              </w:rPr>
            </w:pPr>
            <w:r w:rsidRPr="001A5B2F">
              <w:rPr>
                <w:rFonts w:cs="Times New Roman" w:eastAsia="Calibri" w:hAnsi="Calibri" w:ascii="Calibri"/>
                <w:b/>
                <w:bCs/>
                <w:color w:themeColor="text1" w:val="000000"/>
                <w:kern w:val="24"/>
                <w:sz w:val="20"/>
                <w:szCs w:val="20"/>
                <w:lang w:eastAsia="hr-HR"/>
              </w:rPr>
              <w:t>Jake strane</w:t>
            </w:r>
          </w:p>
          <w:p w:rsidRDefault="001A5B2F" w:rsidP="00EB21D4" w:rsidR="001A5B2F" w:rsidRPr="001A5B2F">
            <w:pPr>
              <w:numPr>
                <w:ilvl w:val="0"/>
                <w:numId w:val="10"/>
              </w:numPr>
              <w:spacing w:lineRule="auto" w:line="276" w:after="0"/>
              <w:ind w:left="567"/>
              <w:contextualSpacing/>
              <w:rPr>
                <w:rFonts w:cs="Arial" w:eastAsia="Times New Roman" w:hAnsi="Arial" w:ascii="Arial"/>
                <w:sz w:val="20"/>
                <w:szCs w:val="36"/>
                <w:lang w:eastAsia="hr-HR"/>
              </w:rPr>
            </w:pPr>
            <w:r w:rsidRPr="001A5B2F">
              <w:rPr>
                <w:rFonts w:cs="Times New Roman" w:eastAsia="Calibri" w:hAnsi="Calibri" w:ascii="Calibri"/>
                <w:color w:themeColor="text1" w:val="000000"/>
                <w:kern w:val="24"/>
                <w:sz w:val="20"/>
                <w:szCs w:val="20"/>
                <w:lang w:eastAsia="hr-HR"/>
              </w:rPr>
              <w:t xml:space="preserve">Postojanje internih znanja za uspješnu realizaciju </w:t>
            </w:r>
            <w:r w:rsidR="00EB21D4">
              <w:rPr>
                <w:rFonts w:cs="Times New Roman" w:eastAsia="Calibri" w:hAnsi="Calibri" w:ascii="Calibri"/>
                <w:color w:themeColor="text1" w:val="000000"/>
                <w:kern w:val="24"/>
                <w:sz w:val="20"/>
                <w:szCs w:val="20"/>
                <w:lang w:eastAsia="hr-HR"/>
              </w:rPr>
              <w:t xml:space="preserve">zahtjevnih </w:t>
            </w:r>
            <w:r w:rsidRPr="001A5B2F">
              <w:rPr>
                <w:rFonts w:cs="Times New Roman" w:eastAsia="Calibri" w:hAnsi="Calibri" w:ascii="Calibri"/>
                <w:color w:themeColor="text1" w:val="000000"/>
                <w:kern w:val="24"/>
                <w:sz w:val="20"/>
                <w:szCs w:val="20"/>
                <w:lang w:eastAsia="hr-HR"/>
              </w:rPr>
              <w:t>projek</w:t>
            </w:r>
            <w:r w:rsidR="00EB21D4">
              <w:rPr>
                <w:rFonts w:cs="Times New Roman" w:eastAsia="Calibri" w:hAnsi="Calibri" w:ascii="Calibri"/>
                <w:color w:themeColor="text1" w:val="000000"/>
                <w:kern w:val="24"/>
                <w:sz w:val="20"/>
                <w:szCs w:val="20"/>
                <w:lang w:eastAsia="hr-HR"/>
              </w:rPr>
              <w:t>a</w:t>
            </w:r>
            <w:r w:rsidRPr="001A5B2F">
              <w:rPr>
                <w:rFonts w:cs="Times New Roman" w:eastAsia="Calibri" w:hAnsi="Calibri" w:ascii="Calibri"/>
                <w:color w:themeColor="text1" w:val="000000"/>
                <w:kern w:val="24"/>
                <w:sz w:val="20"/>
                <w:szCs w:val="20"/>
                <w:lang w:eastAsia="hr-HR"/>
              </w:rPr>
              <w:t>ta.</w:t>
            </w:r>
          </w:p>
          <w:p w:rsidRDefault="001A5B2F" w:rsidP="00EB21D4" w:rsidR="001A5B2F" w:rsidRPr="001A5B2F">
            <w:pPr>
              <w:numPr>
                <w:ilvl w:val="0"/>
                <w:numId w:val="10"/>
              </w:numPr>
              <w:spacing w:lineRule="auto" w:line="276" w:after="0"/>
              <w:ind w:left="567"/>
              <w:contextualSpacing/>
              <w:rPr>
                <w:rFonts w:cs="Arial" w:eastAsia="Times New Roman" w:hAnsi="Arial" w:ascii="Arial"/>
                <w:sz w:val="20"/>
                <w:szCs w:val="36"/>
                <w:lang w:eastAsia="hr-HR"/>
              </w:rPr>
            </w:pPr>
            <w:r>
              <w:rPr>
                <w:rFonts w:cs="Times New Roman" w:eastAsia="Calibri" w:hAnsi="Calibri" w:ascii="Calibri"/>
                <w:color w:themeColor="text1" w:val="000000"/>
                <w:kern w:val="24"/>
                <w:sz w:val="20"/>
                <w:szCs w:val="20"/>
                <w:lang w:eastAsia="hr-HR"/>
              </w:rPr>
              <w:t>Kvalitetne reference i tradicija (dugogodišnji zaposlenici, sa visokim stručnim znanjem i iskustvom</w:t>
            </w:r>
            <w:r w:rsidRPr="001A5B2F">
              <w:rPr>
                <w:rFonts w:cs="Times New Roman" w:eastAsia="Calibri" w:hAnsi="Calibri" w:ascii="Calibri"/>
                <w:color w:themeColor="text1" w:val="000000"/>
                <w:kern w:val="24"/>
                <w:sz w:val="20"/>
                <w:szCs w:val="20"/>
                <w:lang w:eastAsia="hr-HR"/>
              </w:rPr>
              <w:t>).</w:t>
            </w:r>
          </w:p>
          <w:p w:rsidRDefault="001A5B2F" w:rsidP="00EB21D4" w:rsidR="001A5B2F" w:rsidRPr="001A5B2F">
            <w:pPr>
              <w:numPr>
                <w:ilvl w:val="0"/>
                <w:numId w:val="10"/>
              </w:numPr>
              <w:spacing w:lineRule="auto" w:line="276" w:after="0"/>
              <w:ind w:left="567"/>
              <w:contextualSpacing/>
              <w:rPr>
                <w:rFonts w:cs="Arial" w:eastAsia="Times New Roman" w:hAnsi="Arial" w:ascii="Arial"/>
                <w:sz w:val="20"/>
                <w:szCs w:val="36"/>
                <w:lang w:eastAsia="hr-HR"/>
              </w:rPr>
            </w:pPr>
            <w:r>
              <w:rPr>
                <w:rFonts w:cs="Times New Roman" w:eastAsia="Calibri" w:hAnsi="Calibri" w:ascii="Calibri"/>
                <w:color w:themeColor="text1" w:val="000000"/>
                <w:kern w:val="24"/>
                <w:sz w:val="20"/>
                <w:szCs w:val="20"/>
                <w:lang w:eastAsia="hr-HR"/>
              </w:rPr>
              <w:t>Prepoznatljiv brand i dugogodišnja tradicija.</w:t>
            </w:r>
          </w:p>
          <w:p w:rsidRDefault="001A5B2F" w:rsidP="00EB21D4" w:rsidR="001A5B2F" w:rsidRPr="007B6A29">
            <w:pPr>
              <w:numPr>
                <w:ilvl w:val="0"/>
                <w:numId w:val="10"/>
              </w:numPr>
              <w:spacing w:lineRule="auto" w:line="276" w:after="0"/>
              <w:ind w:left="567"/>
              <w:contextualSpacing/>
              <w:rPr>
                <w:rFonts w:cs="Arial" w:eastAsia="Times New Roman" w:hAnsi="Arial" w:ascii="Arial"/>
                <w:sz w:val="20"/>
                <w:szCs w:val="36"/>
                <w:lang w:eastAsia="hr-HR"/>
              </w:rPr>
            </w:pPr>
            <w:r>
              <w:rPr>
                <w:rFonts w:cs="Times New Roman" w:eastAsia="Calibri" w:hAnsi="Calibri" w:ascii="Calibri"/>
                <w:color w:themeColor="text1" w:val="000000"/>
                <w:kern w:val="24"/>
                <w:sz w:val="20"/>
                <w:szCs w:val="20"/>
                <w:lang w:eastAsia="hr-HR"/>
              </w:rPr>
              <w:t>Mogućnost prodaje velikog broja proizvoda i usluga – potpuna usluga korisniku, od prodaje do održavanja</w:t>
            </w:r>
          </w:p>
          <w:p w:rsidRDefault="007B6A29" w:rsidP="00EB21D4" w:rsidR="001A5B2F" w:rsidRPr="001A5B2F">
            <w:pPr>
              <w:numPr>
                <w:ilvl w:val="0"/>
                <w:numId w:val="10"/>
              </w:numPr>
              <w:spacing w:lineRule="auto" w:line="276" w:after="0"/>
              <w:ind w:left="567"/>
              <w:contextualSpacing/>
              <w:rPr>
                <w:rFonts w:cs="Arial" w:eastAsia="Times New Roman" w:hAnsi="Arial" w:ascii="Arial"/>
                <w:sz w:val="20"/>
                <w:szCs w:val="36"/>
                <w:lang w:eastAsia="hr-HR"/>
              </w:rPr>
            </w:pPr>
            <w:r>
              <w:rPr>
                <w:rFonts w:cs="Times New Roman" w:eastAsia="Calibri" w:hAnsi="Calibri" w:ascii="Calibri"/>
                <w:color w:themeColor="text1" w:val="000000"/>
                <w:kern w:val="24"/>
                <w:sz w:val="20"/>
                <w:szCs w:val="20"/>
                <w:lang w:eastAsia="hr-HR"/>
              </w:rPr>
              <w:t>Baza od 3</w:t>
            </w:r>
            <w:r w:rsidR="00EB21D4">
              <w:rPr>
                <w:rFonts w:cs="Times New Roman" w:eastAsia="Calibri" w:hAnsi="Calibri" w:ascii="Calibri"/>
                <w:color w:themeColor="text1" w:val="000000"/>
                <w:kern w:val="24"/>
                <w:sz w:val="20"/>
                <w:szCs w:val="20"/>
                <w:lang w:eastAsia="hr-HR"/>
              </w:rPr>
              <w:t>.</w:t>
            </w:r>
            <w:r>
              <w:rPr>
                <w:rFonts w:cs="Times New Roman" w:eastAsia="Calibri" w:hAnsi="Calibri" w:ascii="Calibri"/>
                <w:color w:themeColor="text1" w:val="000000"/>
                <w:kern w:val="24"/>
                <w:sz w:val="20"/>
                <w:szCs w:val="20"/>
                <w:lang w:eastAsia="hr-HR"/>
              </w:rPr>
              <w:t>000 kupaca</w:t>
            </w:r>
          </w:p>
          <w:p w:rsidRDefault="001A5B2F" w:rsidP="001A5B2F" w:rsidR="001A5B2F" w:rsidRPr="001A5B2F">
            <w:pPr>
              <w:spacing w:lineRule="auto" w:line="276" w:after="0"/>
              <w:ind w:left="1267"/>
              <w:contextualSpacing/>
              <w:rPr>
                <w:rFonts w:cs="Arial" w:eastAsia="Times New Roman" w:hAnsi="Arial" w:ascii="Arial"/>
                <w:sz w:val="20"/>
                <w:szCs w:val="36"/>
                <w:lang w:eastAsia="hr-HR"/>
              </w:rPr>
            </w:pPr>
          </w:p>
        </w:tc>
        <w:tc>
          <w:tcPr>
            <w:tcW w:type="dxa" w:w="4098"/>
            <w:tcBorders>
              <w:top w:space="0" w:sz="8" w:color="000000" w:val="single"/>
              <w:left w:space="0" w:sz="8" w:color="000000" w:val="single"/>
              <w:bottom w:space="0" w:sz="8" w:color="000000" w:val="single"/>
              <w:right w:space="0" w:sz="8" w:color="000000" w:val="single"/>
            </w:tcBorders>
            <w:shd w:fill="F2DBDB" w:color="auto" w:val="clear"/>
            <w:tcMar>
              <w:top w:type="dxa" w:w="79"/>
              <w:left w:type="dxa" w:w="54"/>
              <w:bottom w:type="dxa" w:w="79"/>
              <w:right w:type="dxa" w:w="54"/>
            </w:tcMar>
            <w:hideMark/>
          </w:tcPr>
          <w:p w:rsidRDefault="001A5B2F" w:rsidP="001A5B2F" w:rsidR="001A5B2F" w:rsidRPr="001A5B2F">
            <w:pPr>
              <w:spacing w:lineRule="auto" w:line="276" w:after="0"/>
              <w:rPr>
                <w:rFonts w:cs="Arial" w:eastAsia="Times New Roman" w:hAnsi="Arial" w:ascii="Arial"/>
                <w:sz w:val="36"/>
                <w:szCs w:val="36"/>
                <w:lang w:eastAsia="hr-HR"/>
              </w:rPr>
            </w:pPr>
            <w:r w:rsidRPr="001A5B2F">
              <w:rPr>
                <w:rFonts w:cs="Times New Roman" w:eastAsia="Calibri" w:hAnsi="Calibri" w:ascii="Calibri"/>
                <w:b/>
                <w:bCs/>
                <w:color w:themeColor="text1" w:val="000000"/>
                <w:kern w:val="24"/>
                <w:sz w:val="20"/>
                <w:szCs w:val="20"/>
                <w:lang w:eastAsia="hr-HR"/>
              </w:rPr>
              <w:t>Slabe strane</w:t>
            </w:r>
          </w:p>
          <w:p w:rsidRDefault="001A5B2F" w:rsidP="00EB21D4" w:rsidR="001A5B2F" w:rsidRPr="001A5B2F">
            <w:pPr>
              <w:numPr>
                <w:ilvl w:val="0"/>
                <w:numId w:val="11"/>
              </w:numPr>
              <w:tabs>
                <w:tab w:pos="720" w:val="clear"/>
                <w:tab w:pos="599" w:val="num"/>
              </w:tabs>
              <w:spacing w:lineRule="auto" w:line="276" w:after="0"/>
              <w:ind w:left="599"/>
              <w:contextualSpacing/>
              <w:rPr>
                <w:rFonts w:cs="Times New Roman" w:eastAsia="Calibri" w:hAnsi="Calibri" w:ascii="Calibri"/>
                <w:color w:themeColor="text1" w:val="000000"/>
                <w:kern w:val="24"/>
                <w:sz w:val="20"/>
                <w:szCs w:val="20"/>
                <w:lang w:eastAsia="hr-HR"/>
              </w:rPr>
            </w:pPr>
            <w:r w:rsidRPr="001A5B2F">
              <w:rPr>
                <w:rFonts w:cs="Times New Roman" w:eastAsia="Calibri" w:hAnsi="Calibri" w:ascii="Calibri"/>
                <w:color w:themeColor="text1" w:val="000000"/>
                <w:kern w:val="24"/>
                <w:sz w:val="20"/>
                <w:szCs w:val="20"/>
                <w:lang w:eastAsia="hr-HR"/>
              </w:rPr>
              <w:t xml:space="preserve">Loše financijsko stanje Društva (visoka zaduženost </w:t>
            </w:r>
            <w:r w:rsidR="00EB21D4">
              <w:rPr>
                <w:rFonts w:cs="Times New Roman" w:eastAsia="Calibri" w:hAnsi="Calibri" w:ascii="Calibri"/>
                <w:color w:themeColor="text1" w:val="000000"/>
                <w:kern w:val="24"/>
                <w:sz w:val="20"/>
                <w:szCs w:val="20"/>
                <w:lang w:eastAsia="hr-HR"/>
              </w:rPr>
              <w:t>i</w:t>
            </w:r>
            <w:r w:rsidRPr="001A5B2F">
              <w:rPr>
                <w:rFonts w:cs="Times New Roman" w:eastAsia="Calibri" w:hAnsi="Calibri" w:ascii="Calibri"/>
                <w:color w:themeColor="text1" w:val="000000"/>
                <w:kern w:val="24"/>
                <w:sz w:val="20"/>
                <w:szCs w:val="20"/>
                <w:lang w:eastAsia="hr-HR"/>
              </w:rPr>
              <w:t xml:space="preserve"> obveze prema dobavljačima)</w:t>
            </w:r>
          </w:p>
          <w:p w:rsidRDefault="001A5B2F" w:rsidP="00EB21D4" w:rsidR="001A5B2F" w:rsidRPr="001A5B2F">
            <w:pPr>
              <w:numPr>
                <w:ilvl w:val="0"/>
                <w:numId w:val="11"/>
              </w:numPr>
              <w:tabs>
                <w:tab w:pos="720" w:val="clear"/>
                <w:tab w:pos="741" w:val="num"/>
              </w:tabs>
              <w:spacing w:lineRule="auto" w:line="276" w:after="0"/>
              <w:ind w:left="599"/>
              <w:contextualSpacing/>
              <w:rPr>
                <w:rFonts w:cs="Arial" w:eastAsia="Times New Roman" w:hAnsi="Arial" w:ascii="Arial"/>
                <w:sz w:val="20"/>
                <w:szCs w:val="36"/>
                <w:lang w:eastAsia="hr-HR"/>
              </w:rPr>
            </w:pPr>
            <w:r w:rsidRPr="001A5B2F">
              <w:rPr>
                <w:rFonts w:cs="Times New Roman" w:eastAsia="Calibri" w:hAnsi="Calibri" w:ascii="Calibri"/>
                <w:color w:themeColor="text1" w:val="000000"/>
                <w:kern w:val="24"/>
                <w:sz w:val="20"/>
                <w:szCs w:val="20"/>
                <w:lang w:eastAsia="hr-HR"/>
              </w:rPr>
              <w:t xml:space="preserve">Fokusiranje na </w:t>
            </w:r>
            <w:r w:rsidR="00EB21D4">
              <w:rPr>
                <w:rFonts w:cs="Times New Roman" w:eastAsia="Calibri" w:hAnsi="Calibri" w:ascii="Calibri"/>
                <w:color w:themeColor="text1" w:val="000000"/>
                <w:kern w:val="24"/>
                <w:sz w:val="20"/>
                <w:szCs w:val="20"/>
                <w:lang w:eastAsia="hr-HR"/>
              </w:rPr>
              <w:t>upravljanje likvidnošću</w:t>
            </w:r>
            <w:r w:rsidRPr="001A5B2F">
              <w:rPr>
                <w:rFonts w:cs="Times New Roman" w:eastAsia="Calibri" w:hAnsi="Calibri" w:ascii="Calibri"/>
                <w:color w:themeColor="text1" w:val="000000"/>
                <w:kern w:val="24"/>
                <w:sz w:val="20"/>
                <w:szCs w:val="20"/>
                <w:lang w:eastAsia="hr-HR"/>
              </w:rPr>
              <w:t xml:space="preserve"> poslovanja</w:t>
            </w:r>
            <w:r w:rsidR="00EB21D4">
              <w:rPr>
                <w:rFonts w:cs="Times New Roman" w:eastAsia="Calibri" w:hAnsi="Calibri" w:ascii="Calibri"/>
                <w:color w:themeColor="text1" w:val="000000"/>
                <w:kern w:val="24"/>
                <w:sz w:val="20"/>
                <w:szCs w:val="20"/>
                <w:lang w:eastAsia="hr-HR"/>
              </w:rPr>
              <w:t xml:space="preserve"> umjesto na prodaju</w:t>
            </w:r>
          </w:p>
          <w:p w:rsidRDefault="00EB21D4" w:rsidP="00EB21D4" w:rsidR="001A5B2F" w:rsidRPr="001A5B2F">
            <w:pPr>
              <w:numPr>
                <w:ilvl w:val="0"/>
                <w:numId w:val="11"/>
              </w:numPr>
              <w:tabs>
                <w:tab w:pos="720" w:val="clear"/>
                <w:tab w:pos="599" w:val="num"/>
              </w:tabs>
              <w:spacing w:lineRule="auto" w:line="276" w:after="0"/>
              <w:ind w:left="599"/>
              <w:contextualSpacing/>
              <w:rPr>
                <w:rFonts w:cs="Arial" w:eastAsia="Times New Roman" w:hAnsi="Arial" w:ascii="Arial"/>
                <w:sz w:val="20"/>
                <w:szCs w:val="36"/>
                <w:lang w:eastAsia="hr-HR"/>
              </w:rPr>
            </w:pPr>
            <w:r>
              <w:rPr>
                <w:rFonts w:cs="Times New Roman" w:eastAsia="Calibri" w:hAnsi="Calibri" w:ascii="Calibri"/>
                <w:color w:themeColor="text1" w:val="000000"/>
                <w:kern w:val="24"/>
                <w:sz w:val="20"/>
                <w:szCs w:val="20"/>
                <w:lang w:eastAsia="hr-HR"/>
              </w:rPr>
              <w:t>O</w:t>
            </w:r>
            <w:r w:rsidR="001A5B2F">
              <w:rPr>
                <w:rFonts w:cs="Times New Roman" w:eastAsia="Calibri" w:hAnsi="Calibri" w:ascii="Calibri"/>
                <w:color w:themeColor="text1" w:val="000000"/>
                <w:kern w:val="24"/>
                <w:sz w:val="20"/>
                <w:szCs w:val="20"/>
                <w:lang w:eastAsia="hr-HR"/>
              </w:rPr>
              <w:t>visnost o većim projektima klijenata</w:t>
            </w:r>
            <w:r>
              <w:rPr>
                <w:rFonts w:cs="Times New Roman" w:eastAsia="Calibri" w:hAnsi="Calibri" w:ascii="Calibri"/>
                <w:color w:themeColor="text1" w:val="000000"/>
                <w:kern w:val="24"/>
                <w:sz w:val="20"/>
                <w:szCs w:val="20"/>
                <w:lang w:eastAsia="hr-HR"/>
              </w:rPr>
              <w:t xml:space="preserve"> (u danim okolnostima)</w:t>
            </w:r>
          </w:p>
        </w:tc>
      </w:tr>
      <w:tr w:rsidTr="001A5B2F" w:rsidR="001A5B2F" w:rsidRPr="001A5B2F">
        <w:trPr>
          <w:trHeight w:val="2926"/>
        </w:trPr>
        <w:tc>
          <w:tcPr>
            <w:tcW w:type="dxa" w:w="4504"/>
            <w:tcBorders>
              <w:top w:space="0" w:sz="8" w:color="000000" w:val="single"/>
              <w:left w:space="0" w:sz="8" w:color="000000" w:val="single"/>
              <w:bottom w:space="0" w:sz="8" w:color="000000" w:val="single"/>
              <w:right w:space="0" w:sz="8" w:color="000000" w:val="single"/>
            </w:tcBorders>
            <w:shd w:fill="EAF1DD" w:color="auto" w:val="clear"/>
            <w:tcMar>
              <w:top w:type="dxa" w:w="79"/>
              <w:left w:type="dxa" w:w="54"/>
              <w:bottom w:type="dxa" w:w="79"/>
              <w:right w:type="dxa" w:w="54"/>
            </w:tcMar>
            <w:hideMark/>
          </w:tcPr>
          <w:p w:rsidRDefault="001A5B2F" w:rsidP="001A5B2F" w:rsidR="001A5B2F" w:rsidRPr="001A5B2F">
            <w:pPr>
              <w:spacing w:lineRule="auto" w:line="276" w:after="0"/>
              <w:rPr>
                <w:rFonts w:cs="Arial" w:eastAsia="Times New Roman" w:hAnsi="Arial" w:ascii="Arial"/>
                <w:sz w:val="36"/>
                <w:szCs w:val="36"/>
                <w:lang w:eastAsia="hr-HR"/>
              </w:rPr>
            </w:pPr>
            <w:r w:rsidRPr="001A5B2F">
              <w:rPr>
                <w:rFonts w:cs="Times New Roman" w:eastAsia="Calibri" w:hAnsi="Calibri" w:ascii="Calibri"/>
                <w:b/>
                <w:bCs/>
                <w:color w:themeColor="text1" w:val="000000"/>
                <w:kern w:val="24"/>
                <w:sz w:val="20"/>
                <w:szCs w:val="20"/>
                <w:lang w:eastAsia="hr-HR"/>
              </w:rPr>
              <w:t>Prilike</w:t>
            </w:r>
          </w:p>
          <w:p w:rsidRDefault="001A5B2F" w:rsidP="00EB21D4" w:rsidR="001A5B2F" w:rsidRPr="001A5B2F">
            <w:pPr>
              <w:numPr>
                <w:ilvl w:val="0"/>
                <w:numId w:val="12"/>
              </w:numPr>
              <w:spacing w:lineRule="auto" w:line="276" w:after="0"/>
              <w:ind w:left="567"/>
              <w:contextualSpacing/>
              <w:rPr>
                <w:rFonts w:cs="Arial" w:eastAsia="Times New Roman" w:hAnsi="Arial" w:ascii="Arial"/>
                <w:sz w:val="20"/>
                <w:szCs w:val="36"/>
                <w:lang w:eastAsia="hr-HR"/>
              </w:rPr>
            </w:pPr>
            <w:r w:rsidRPr="001A5B2F">
              <w:rPr>
                <w:rFonts w:cs="Times New Roman" w:eastAsia="Calibri" w:hAnsi="Calibri" w:ascii="Calibri"/>
                <w:color w:themeColor="text1" w:val="000000"/>
                <w:kern w:val="24"/>
                <w:sz w:val="20"/>
                <w:szCs w:val="20"/>
                <w:lang w:eastAsia="hr-HR"/>
              </w:rPr>
              <w:t xml:space="preserve">Atraktivna meta za daljnju akviziciju - ulazak </w:t>
            </w:r>
            <w:r>
              <w:rPr>
                <w:rFonts w:cs="Times New Roman" w:eastAsia="Calibri" w:hAnsi="Calibri" w:ascii="Calibri"/>
                <w:color w:themeColor="text1" w:val="000000"/>
                <w:kern w:val="24"/>
                <w:sz w:val="20"/>
                <w:szCs w:val="20"/>
                <w:lang w:eastAsia="hr-HR"/>
              </w:rPr>
              <w:t>konkurenta putem kupnje postojeće baze klijenata</w:t>
            </w:r>
            <w:r w:rsidR="0066666D">
              <w:rPr>
                <w:rFonts w:cs="Times New Roman" w:eastAsia="Calibri" w:hAnsi="Calibri" w:ascii="Calibri"/>
                <w:color w:themeColor="text1" w:val="000000"/>
                <w:kern w:val="24"/>
                <w:sz w:val="20"/>
                <w:szCs w:val="20"/>
                <w:lang w:eastAsia="hr-HR"/>
              </w:rPr>
              <w:t xml:space="preserve"> </w:t>
            </w:r>
          </w:p>
          <w:p w:rsidRDefault="001A5B2F" w:rsidP="00EB21D4" w:rsidR="001A5B2F" w:rsidRPr="002C107C">
            <w:pPr>
              <w:numPr>
                <w:ilvl w:val="0"/>
                <w:numId w:val="12"/>
              </w:numPr>
              <w:spacing w:lineRule="auto" w:line="276" w:after="0"/>
              <w:ind w:left="567"/>
              <w:contextualSpacing/>
              <w:rPr>
                <w:rFonts w:cs="Arial" w:eastAsia="Times New Roman" w:hAnsi="Arial" w:ascii="Arial"/>
                <w:sz w:val="20"/>
                <w:szCs w:val="36"/>
                <w:lang w:eastAsia="hr-HR"/>
              </w:rPr>
            </w:pPr>
            <w:r>
              <w:rPr>
                <w:rFonts w:cs="Times New Roman" w:eastAsia="Calibri" w:hAnsi="Calibri" w:ascii="Calibri"/>
                <w:color w:themeColor="text1" w:val="000000"/>
                <w:kern w:val="24"/>
                <w:sz w:val="20"/>
                <w:szCs w:val="20"/>
                <w:lang w:eastAsia="hr-HR"/>
              </w:rPr>
              <w:t>Jednostavnije poslovanje po završetku procesa restruk</w:t>
            </w:r>
            <w:r w:rsidR="002C107C">
              <w:rPr>
                <w:rFonts w:cs="Times New Roman" w:eastAsia="Calibri" w:hAnsi="Calibri" w:ascii="Calibri"/>
                <w:color w:themeColor="text1" w:val="000000"/>
                <w:kern w:val="24"/>
                <w:sz w:val="20"/>
                <w:szCs w:val="20"/>
                <w:lang w:eastAsia="hr-HR"/>
              </w:rPr>
              <w:t>turiranje – bolja likvidnost</w:t>
            </w:r>
          </w:p>
          <w:p w:rsidRDefault="002C107C" w:rsidP="00EB21D4" w:rsidR="002C107C" w:rsidRPr="00D77184">
            <w:pPr>
              <w:numPr>
                <w:ilvl w:val="0"/>
                <w:numId w:val="12"/>
              </w:numPr>
              <w:spacing w:lineRule="auto" w:line="276" w:after="0"/>
              <w:ind w:left="567"/>
              <w:contextualSpacing/>
              <w:rPr>
                <w:rFonts w:cs="Arial" w:eastAsia="Times New Roman" w:hAnsi="Arial" w:ascii="Arial"/>
                <w:sz w:val="20"/>
                <w:szCs w:val="36"/>
                <w:lang w:eastAsia="hr-HR"/>
              </w:rPr>
            </w:pPr>
            <w:r>
              <w:rPr>
                <w:rFonts w:cs="Times New Roman" w:eastAsia="Calibri" w:hAnsi="Calibri" w:ascii="Calibri"/>
                <w:color w:themeColor="text1" w:val="000000"/>
                <w:kern w:val="24"/>
                <w:sz w:val="20"/>
                <w:szCs w:val="20"/>
                <w:lang w:eastAsia="hr-HR"/>
              </w:rPr>
              <w:t>Jačanje prodajnih resursa</w:t>
            </w:r>
          </w:p>
          <w:p w:rsidRDefault="0066666D" w:rsidP="00EB21D4" w:rsidR="0066666D" w:rsidRPr="0066666D">
            <w:pPr>
              <w:numPr>
                <w:ilvl w:val="0"/>
                <w:numId w:val="12"/>
              </w:numPr>
              <w:spacing w:lineRule="auto" w:line="276" w:after="0"/>
              <w:ind w:left="567"/>
              <w:contextualSpacing/>
              <w:rPr>
                <w:rFonts w:cs="Times New Roman" w:eastAsia="Calibri" w:hAnsi="Calibri" w:ascii="Calibri"/>
                <w:color w:themeColor="text1" w:val="000000"/>
                <w:kern w:val="24"/>
                <w:sz w:val="20"/>
                <w:szCs w:val="20"/>
                <w:lang w:eastAsia="hr-HR"/>
              </w:rPr>
            </w:pPr>
            <w:r w:rsidRPr="0066666D">
              <w:rPr>
                <w:rFonts w:cs="Times New Roman" w:eastAsia="Calibri" w:hAnsi="Calibri" w:ascii="Calibri"/>
                <w:color w:themeColor="text1" w:val="000000"/>
                <w:kern w:val="24"/>
                <w:sz w:val="20"/>
                <w:szCs w:val="20"/>
                <w:lang w:eastAsia="hr-HR"/>
              </w:rPr>
              <w:t>Oporavak investicija u skladu s rastom BDP-a</w:t>
            </w:r>
          </w:p>
          <w:p w:rsidRDefault="00D77184" w:rsidP="00EB21D4" w:rsidR="001A5B2F" w:rsidRPr="0066666D">
            <w:pPr>
              <w:numPr>
                <w:ilvl w:val="0"/>
                <w:numId w:val="12"/>
              </w:numPr>
              <w:spacing w:lineRule="auto" w:line="276" w:after="0"/>
              <w:ind w:left="567"/>
              <w:contextualSpacing/>
              <w:rPr>
                <w:rFonts w:cs="Arial" w:eastAsia="Times New Roman" w:hAnsi="Arial" w:ascii="Arial"/>
                <w:sz w:val="20"/>
                <w:szCs w:val="36"/>
                <w:lang w:eastAsia="hr-HR"/>
              </w:rPr>
            </w:pPr>
            <w:r>
              <w:rPr>
                <w:rFonts w:cs="Times New Roman" w:eastAsia="Calibri" w:hAnsi="Calibri" w:ascii="Calibri"/>
                <w:color w:themeColor="text1" w:val="000000"/>
                <w:kern w:val="24"/>
                <w:sz w:val="20"/>
                <w:szCs w:val="20"/>
                <w:lang w:eastAsia="hr-HR"/>
              </w:rPr>
              <w:t>Kupci koji proteklih godina nisu imali veća ulaganja u opremu, biti će prisiljeni ulagati kroz idućih nekoliko godina</w:t>
            </w:r>
          </w:p>
          <w:p w:rsidRDefault="0066666D" w:rsidP="00EB21D4" w:rsidR="0066666D" w:rsidRPr="001A5B2F">
            <w:pPr>
              <w:numPr>
                <w:ilvl w:val="0"/>
                <w:numId w:val="12"/>
              </w:numPr>
              <w:spacing w:lineRule="auto" w:line="276" w:after="0"/>
              <w:ind w:left="567"/>
              <w:contextualSpacing/>
              <w:rPr>
                <w:rFonts w:cs="Arial" w:eastAsia="Times New Roman" w:hAnsi="Arial" w:ascii="Arial"/>
                <w:sz w:val="20"/>
                <w:szCs w:val="36"/>
                <w:lang w:eastAsia="hr-HR"/>
              </w:rPr>
            </w:pPr>
            <w:r>
              <w:rPr>
                <w:rFonts w:cs="Times New Roman" w:eastAsia="Calibri" w:hAnsi="Calibri" w:ascii="Calibri"/>
                <w:color w:themeColor="text1" w:val="000000"/>
                <w:kern w:val="24"/>
                <w:sz w:val="20"/>
                <w:szCs w:val="20"/>
                <w:lang w:eastAsia="hr-HR"/>
              </w:rPr>
              <w:t>Strateška suradnja s nekim od većih kompanij</w:t>
            </w:r>
            <w:r w:rsidR="00F118F2">
              <w:rPr>
                <w:rFonts w:cs="Times New Roman" w:eastAsia="Calibri" w:hAnsi="Calibri" w:ascii="Calibri"/>
                <w:color w:themeColor="text1" w:val="000000"/>
                <w:kern w:val="24"/>
                <w:sz w:val="20"/>
                <w:szCs w:val="20"/>
                <w:lang w:eastAsia="hr-HR"/>
              </w:rPr>
              <w:t>a</w:t>
            </w:r>
            <w:r>
              <w:rPr>
                <w:rFonts w:cs="Times New Roman" w:eastAsia="Calibri" w:hAnsi="Calibri" w:ascii="Calibri"/>
                <w:color w:themeColor="text1" w:val="000000"/>
                <w:kern w:val="24"/>
                <w:sz w:val="20"/>
                <w:szCs w:val="20"/>
                <w:lang w:eastAsia="hr-HR"/>
              </w:rPr>
              <w:t xml:space="preserve"> iz komplementrne branše (distribucija auto dijelova)</w:t>
            </w:r>
          </w:p>
        </w:tc>
        <w:tc>
          <w:tcPr>
            <w:tcW w:type="dxa" w:w="4098"/>
            <w:tcBorders>
              <w:top w:space="0" w:sz="8" w:color="000000" w:val="single"/>
              <w:left w:space="0" w:sz="8" w:color="000000" w:val="single"/>
              <w:bottom w:space="0" w:sz="8" w:color="000000" w:val="single"/>
              <w:right w:space="0" w:sz="8" w:color="000000" w:val="single"/>
            </w:tcBorders>
            <w:shd w:fill="F2DBDB" w:color="auto" w:val="clear"/>
            <w:tcMar>
              <w:top w:type="dxa" w:w="79"/>
              <w:left w:type="dxa" w:w="54"/>
              <w:bottom w:type="dxa" w:w="79"/>
              <w:right w:type="dxa" w:w="54"/>
            </w:tcMar>
            <w:hideMark/>
          </w:tcPr>
          <w:p w:rsidRDefault="001A5B2F" w:rsidP="001A5B2F" w:rsidR="001A5B2F" w:rsidRPr="001A5B2F">
            <w:pPr>
              <w:spacing w:lineRule="auto" w:line="276" w:after="0"/>
              <w:rPr>
                <w:rFonts w:cs="Arial" w:eastAsia="Times New Roman" w:hAnsi="Arial" w:ascii="Arial"/>
                <w:sz w:val="36"/>
                <w:szCs w:val="36"/>
                <w:lang w:eastAsia="hr-HR"/>
              </w:rPr>
            </w:pPr>
            <w:r w:rsidRPr="001A5B2F">
              <w:rPr>
                <w:rFonts w:cs="Times New Roman" w:eastAsia="Calibri" w:hAnsi="Calibri" w:ascii="Calibri"/>
                <w:b/>
                <w:bCs/>
                <w:color w:themeColor="text1" w:val="000000"/>
                <w:kern w:val="24"/>
                <w:sz w:val="20"/>
                <w:szCs w:val="20"/>
                <w:lang w:eastAsia="hr-HR"/>
              </w:rPr>
              <w:t>Opasnosti</w:t>
            </w:r>
          </w:p>
          <w:p w:rsidRDefault="001A5B2F" w:rsidP="00EB21D4" w:rsidR="001A5B2F">
            <w:pPr>
              <w:numPr>
                <w:ilvl w:val="0"/>
                <w:numId w:val="11"/>
              </w:numPr>
              <w:spacing w:lineRule="auto" w:line="276" w:after="0"/>
              <w:ind w:left="458"/>
              <w:contextualSpacing/>
              <w:rPr>
                <w:rFonts w:cs="Times New Roman" w:eastAsia="Calibri" w:hAnsi="Calibri" w:ascii="Calibri"/>
                <w:color w:themeColor="text1" w:val="000000"/>
                <w:kern w:val="24"/>
                <w:sz w:val="20"/>
                <w:szCs w:val="20"/>
                <w:lang w:eastAsia="hr-HR"/>
              </w:rPr>
            </w:pPr>
            <w:r w:rsidRPr="001A5B2F">
              <w:rPr>
                <w:rFonts w:cs="Times New Roman" w:eastAsia="Calibri" w:hAnsi="Calibri" w:ascii="Calibri"/>
                <w:color w:themeColor="text1" w:val="000000"/>
                <w:kern w:val="24"/>
                <w:sz w:val="20"/>
                <w:szCs w:val="20"/>
                <w:lang w:eastAsia="hr-HR"/>
              </w:rPr>
              <w:t xml:space="preserve">Poslovanje u izrazito </w:t>
            </w:r>
            <w:r>
              <w:rPr>
                <w:rFonts w:cs="Times New Roman" w:eastAsia="Calibri" w:hAnsi="Calibri" w:ascii="Calibri"/>
                <w:color w:themeColor="text1" w:val="000000"/>
                <w:kern w:val="24"/>
                <w:sz w:val="20"/>
                <w:szCs w:val="20"/>
                <w:lang w:eastAsia="hr-HR"/>
              </w:rPr>
              <w:t>konkurentnoj djelatnosti</w:t>
            </w:r>
            <w:r w:rsidRPr="001A5B2F">
              <w:rPr>
                <w:rFonts w:cs="Times New Roman" w:eastAsia="Calibri" w:hAnsi="Calibri" w:ascii="Calibri"/>
                <w:color w:themeColor="text1" w:val="000000"/>
                <w:kern w:val="24"/>
                <w:sz w:val="20"/>
                <w:szCs w:val="20"/>
                <w:lang w:eastAsia="hr-HR"/>
              </w:rPr>
              <w:t>.</w:t>
            </w:r>
          </w:p>
          <w:p w:rsidRDefault="00D77184" w:rsidP="00EB21D4" w:rsidR="001A5B2F">
            <w:pPr>
              <w:numPr>
                <w:ilvl w:val="0"/>
                <w:numId w:val="11"/>
              </w:numPr>
              <w:spacing w:lineRule="auto" w:line="276" w:after="0"/>
              <w:ind w:left="458"/>
              <w:contextualSpacing/>
              <w:rPr>
                <w:rFonts w:cs="Times New Roman" w:eastAsia="Calibri" w:hAnsi="Calibri" w:ascii="Calibri"/>
                <w:color w:themeColor="text1" w:val="000000"/>
                <w:kern w:val="24"/>
                <w:sz w:val="20"/>
                <w:szCs w:val="20"/>
                <w:lang w:eastAsia="hr-HR"/>
              </w:rPr>
            </w:pPr>
            <w:r>
              <w:rPr>
                <w:rFonts w:cs="Times New Roman" w:eastAsia="Calibri" w:hAnsi="Calibri" w:ascii="Calibri"/>
                <w:color w:themeColor="text1" w:val="000000"/>
                <w:kern w:val="24"/>
                <w:sz w:val="20"/>
                <w:szCs w:val="20"/>
                <w:lang w:eastAsia="hr-HR"/>
              </w:rPr>
              <w:t xml:space="preserve">Neizvjesnost u dužini trajanja </w:t>
            </w:r>
            <w:r w:rsidR="0066666D">
              <w:rPr>
                <w:rFonts w:cs="Times New Roman" w:eastAsia="Calibri" w:hAnsi="Calibri" w:ascii="Calibri"/>
                <w:color w:themeColor="text1" w:val="000000"/>
                <w:kern w:val="24"/>
                <w:sz w:val="20"/>
                <w:szCs w:val="20"/>
                <w:lang w:eastAsia="hr-HR"/>
              </w:rPr>
              <w:t xml:space="preserve">trenutne </w:t>
            </w:r>
            <w:r>
              <w:rPr>
                <w:rFonts w:cs="Times New Roman" w:eastAsia="Calibri" w:hAnsi="Calibri" w:ascii="Calibri"/>
                <w:color w:themeColor="text1" w:val="000000"/>
                <w:kern w:val="24"/>
                <w:sz w:val="20"/>
                <w:szCs w:val="20"/>
                <w:lang w:eastAsia="hr-HR"/>
              </w:rPr>
              <w:t xml:space="preserve">nepovoljne </w:t>
            </w:r>
            <w:r w:rsidR="0066666D">
              <w:rPr>
                <w:rFonts w:cs="Times New Roman" w:eastAsia="Calibri" w:hAnsi="Calibri" w:ascii="Calibri"/>
                <w:color w:themeColor="text1" w:val="000000"/>
                <w:kern w:val="24"/>
                <w:sz w:val="20"/>
                <w:szCs w:val="20"/>
                <w:lang w:eastAsia="hr-HR"/>
              </w:rPr>
              <w:t xml:space="preserve">gospodarske </w:t>
            </w:r>
            <w:r>
              <w:rPr>
                <w:rFonts w:cs="Times New Roman" w:eastAsia="Calibri" w:hAnsi="Calibri" w:ascii="Calibri"/>
                <w:color w:themeColor="text1" w:val="000000"/>
                <w:kern w:val="24"/>
                <w:sz w:val="20"/>
                <w:szCs w:val="20"/>
                <w:lang w:eastAsia="hr-HR"/>
              </w:rPr>
              <w:t>situacije</w:t>
            </w:r>
          </w:p>
          <w:p w:rsidRDefault="002C107C" w:rsidP="00EB21D4" w:rsidR="002C107C">
            <w:pPr>
              <w:numPr>
                <w:ilvl w:val="0"/>
                <w:numId w:val="11"/>
              </w:numPr>
              <w:spacing w:lineRule="auto" w:line="276" w:after="0"/>
              <w:ind w:left="458"/>
              <w:contextualSpacing/>
              <w:rPr>
                <w:rFonts w:cs="Times New Roman" w:eastAsia="Calibri" w:hAnsi="Calibri" w:ascii="Calibri"/>
                <w:color w:themeColor="text1" w:val="000000"/>
                <w:kern w:val="24"/>
                <w:sz w:val="20"/>
                <w:szCs w:val="20"/>
                <w:lang w:eastAsia="hr-HR"/>
              </w:rPr>
            </w:pPr>
            <w:r>
              <w:rPr>
                <w:rFonts w:cs="Times New Roman" w:eastAsia="Calibri" w:hAnsi="Calibri" w:ascii="Calibri"/>
                <w:color w:themeColor="text1" w:val="000000"/>
                <w:kern w:val="24"/>
                <w:sz w:val="20"/>
                <w:szCs w:val="20"/>
                <w:lang w:eastAsia="hr-HR"/>
              </w:rPr>
              <w:t>Odlazak ključnih kadrova</w:t>
            </w:r>
          </w:p>
          <w:p w:rsidRDefault="001A5B2F" w:rsidP="00D77184" w:rsidR="001A5B2F" w:rsidRPr="001A5B2F">
            <w:pPr>
              <w:spacing w:lineRule="auto" w:line="276" w:after="0"/>
              <w:ind w:left="1267"/>
              <w:contextualSpacing/>
              <w:rPr>
                <w:rFonts w:cs="Times New Roman" w:eastAsia="Calibri" w:hAnsi="Calibri" w:ascii="Calibri"/>
                <w:color w:themeColor="text1" w:val="000000"/>
                <w:kern w:val="24"/>
                <w:sz w:val="20"/>
                <w:szCs w:val="20"/>
                <w:lang w:eastAsia="hr-HR"/>
              </w:rPr>
            </w:pPr>
          </w:p>
          <w:p w:rsidRDefault="001A5B2F" w:rsidP="001A5B2F" w:rsidR="001A5B2F" w:rsidRPr="001A5B2F">
            <w:pPr>
              <w:spacing w:lineRule="auto" w:line="276" w:after="0"/>
              <w:ind w:left="720"/>
              <w:contextualSpacing/>
              <w:rPr>
                <w:rFonts w:cs="Arial" w:eastAsia="Times New Roman" w:hAnsi="Arial" w:ascii="Arial"/>
                <w:sz w:val="20"/>
                <w:szCs w:val="36"/>
                <w:lang w:eastAsia="hr-HR"/>
              </w:rPr>
            </w:pPr>
          </w:p>
        </w:tc>
      </w:tr>
    </w:tbl>
    <w:p w:rsidRDefault="00AF31B1" w:rsidP="00AF31B1" w:rsidR="00AF31B1">
      <w:pPr>
        <w:pStyle w:val="Odlomakpopisa"/>
        <w:jc w:val="both"/>
        <w:rPr>
          <w:szCs w:val="19"/>
          <w:highlight w:val="yellow"/>
        </w:rPr>
      </w:pPr>
    </w:p>
    <w:p w:rsidRDefault="005333CA" w:rsidP="005333CA" w:rsidR="005333CA" w:rsidRPr="005333CA">
      <w:pPr>
        <w:rPr>
          <w:szCs w:val="19"/>
        </w:rPr>
      </w:pPr>
      <w:r>
        <w:rPr>
          <w:szCs w:val="19"/>
        </w:rPr>
        <w:t xml:space="preserve">Kako je gore opisano, osnovni problem u poslovanju odnosi se na neostvarivanje prihoda tijekom 2016. godine. Nisu se realizirali planirani veliki projekti, već su prebačeni za narednu godinu, no to daje potencijal za poslovanje Društva u 2017. i narednih godina. Također, </w:t>
      </w:r>
      <w:r w:rsidRPr="005333CA">
        <w:rPr>
          <w:szCs w:val="19"/>
        </w:rPr>
        <w:t>radi</w:t>
      </w:r>
      <w:r>
        <w:rPr>
          <w:szCs w:val="19"/>
        </w:rPr>
        <w:t xml:space="preserve"> se </w:t>
      </w:r>
      <w:r w:rsidRPr="005333CA">
        <w:rPr>
          <w:szCs w:val="19"/>
        </w:rPr>
        <w:t>na ulasku i uspostavi suradnje s novim velikim kupcima,</w:t>
      </w:r>
      <w:r w:rsidR="00C14D53">
        <w:rPr>
          <w:szCs w:val="19"/>
        </w:rPr>
        <w:t xml:space="preserve"> a sklopljen je i Ugovor o održavanju lakirnice (veliki posao iz 2015.), a koji će osigurati značajan i stabilan priljev novčanih sredstava.</w:t>
      </w:r>
    </w:p>
    <w:p w:rsidRDefault="00AF31B1" w:rsidP="004C0CFC" w:rsidR="00AF31B1">
      <w:pPr>
        <w:pStyle w:val="Odlomakpopisa"/>
        <w:ind w:left="0"/>
        <w:jc w:val="both"/>
        <w:rPr>
          <w:szCs w:val="19"/>
        </w:rPr>
      </w:pPr>
      <w:r w:rsidRPr="00F33D86">
        <w:rPr>
          <w:szCs w:val="19"/>
        </w:rPr>
        <w:lastRenderedPageBreak/>
        <w:t>S obzirom na značajan manjak likvidnih sredstava, kako je prikazano u odjeljku gore, Plan restrukturiranja sadrži otpis dijela tražbina vjerovnika kako slijedi:</w:t>
      </w:r>
    </w:p>
    <w:p w:rsidRDefault="00AF31B1" w:rsidP="00AF31B1" w:rsidR="00AF31B1">
      <w:pPr>
        <w:pStyle w:val="Odlomakpopisa"/>
        <w:jc w:val="both"/>
        <w:rPr>
          <w:szCs w:val="19"/>
          <w:highlight w:val="yellow"/>
        </w:rPr>
      </w:pPr>
    </w:p>
    <w:p w:rsidRDefault="00B55AAC" w:rsidP="00F33D86" w:rsidR="00B55AAC" w:rsidRPr="00957107">
      <w:pPr>
        <w:pStyle w:val="Odlomakpopisa"/>
        <w:numPr>
          <w:ilvl w:val="0"/>
          <w:numId w:val="1"/>
        </w:numPr>
        <w:jc w:val="both"/>
        <w:rPr>
          <w:szCs w:val="19"/>
        </w:rPr>
      </w:pPr>
      <w:r w:rsidRPr="00957107">
        <w:rPr>
          <w:szCs w:val="19"/>
        </w:rPr>
        <w:t>Tražbine zaposlenika</w:t>
      </w:r>
      <w:r w:rsidR="00874DC5" w:rsidRPr="00957107">
        <w:rPr>
          <w:szCs w:val="19"/>
        </w:rPr>
        <w:t xml:space="preserve">  </w:t>
      </w:r>
      <w:r w:rsidRPr="00957107">
        <w:rPr>
          <w:szCs w:val="19"/>
        </w:rPr>
        <w:t>ne otpisuju se već se podmiruju u 100%-tnom iznosu</w:t>
      </w:r>
      <w:r w:rsidR="00874DC5" w:rsidRPr="00957107">
        <w:rPr>
          <w:szCs w:val="19"/>
        </w:rPr>
        <w:t>.</w:t>
      </w:r>
    </w:p>
    <w:p w:rsidRDefault="00811768" w:rsidP="00F33D86" w:rsidR="00B55AAC" w:rsidRPr="00957107">
      <w:pPr>
        <w:pStyle w:val="Odlomakpopisa"/>
        <w:numPr>
          <w:ilvl w:val="0"/>
          <w:numId w:val="1"/>
        </w:numPr>
        <w:jc w:val="both"/>
        <w:rPr>
          <w:szCs w:val="19"/>
        </w:rPr>
      </w:pPr>
      <w:r w:rsidRPr="00761E45">
        <w:rPr>
          <w:szCs w:val="19"/>
        </w:rPr>
        <w:t>Tražbine svih o</w:t>
      </w:r>
      <w:r w:rsidR="00D11FAB">
        <w:rPr>
          <w:szCs w:val="19"/>
        </w:rPr>
        <w:t>stalih vjerovnika se smanjuju</w:t>
      </w:r>
      <w:r w:rsidRPr="00761E45">
        <w:rPr>
          <w:szCs w:val="19"/>
        </w:rPr>
        <w:t xml:space="preserve"> </w:t>
      </w:r>
      <w:r w:rsidR="00D11FAB">
        <w:rPr>
          <w:szCs w:val="19"/>
        </w:rPr>
        <w:t xml:space="preserve">na način da se </w:t>
      </w:r>
      <w:r w:rsidR="00260260">
        <w:rPr>
          <w:szCs w:val="19"/>
        </w:rPr>
        <w:t xml:space="preserve"> otpisuje 20% od utvrđenih tražbina vjerovnika </w:t>
      </w:r>
      <w:r w:rsidRPr="00761E45">
        <w:rPr>
          <w:szCs w:val="19"/>
        </w:rPr>
        <w:t>te se smanjene tražbine vraćaju</w:t>
      </w:r>
      <w:r w:rsidRPr="00957107">
        <w:rPr>
          <w:szCs w:val="19"/>
        </w:rPr>
        <w:t xml:space="preserve"> kroz 5 godina, uz dvije godine počeka (model povratka 2+5). </w:t>
      </w:r>
    </w:p>
    <w:p w:rsidRDefault="001107C2" w:rsidP="00F33D86" w:rsidR="00211C45" w:rsidRPr="00FC4B36">
      <w:pPr>
        <w:jc w:val="both"/>
        <w:rPr>
          <w:szCs w:val="19"/>
        </w:rPr>
      </w:pPr>
      <w:r w:rsidRPr="00F73DDF">
        <w:rPr>
          <w:szCs w:val="19"/>
        </w:rPr>
        <w:t>D</w:t>
      </w:r>
      <w:r w:rsidR="00E3221D" w:rsidRPr="00F73DDF">
        <w:rPr>
          <w:szCs w:val="19"/>
        </w:rPr>
        <w:t>ruštvo</w:t>
      </w:r>
      <w:r w:rsidR="00473C1B" w:rsidRPr="00F73DDF">
        <w:rPr>
          <w:szCs w:val="19"/>
        </w:rPr>
        <w:t xml:space="preserve"> će</w:t>
      </w:r>
      <w:r w:rsidR="00E3221D" w:rsidRPr="00F73DDF">
        <w:rPr>
          <w:szCs w:val="19"/>
        </w:rPr>
        <w:t xml:space="preserve"> biti koncentrirano da svojim opstankom i daljnjim poslovanjem vrati tražbine svih  vjerovnika.</w:t>
      </w:r>
      <w:r w:rsidR="00211C45" w:rsidRPr="00F73DDF">
        <w:rPr>
          <w:szCs w:val="19"/>
        </w:rPr>
        <w:t xml:space="preserve"> </w:t>
      </w:r>
      <w:r w:rsidR="00886316" w:rsidRPr="00F73DDF">
        <w:rPr>
          <w:szCs w:val="19"/>
        </w:rPr>
        <w:t xml:space="preserve">Glede </w:t>
      </w:r>
      <w:r w:rsidR="00C64D73" w:rsidRPr="00F73DDF">
        <w:rPr>
          <w:szCs w:val="19"/>
        </w:rPr>
        <w:t>postotka</w:t>
      </w:r>
      <w:r w:rsidR="00886316" w:rsidRPr="00F73DDF">
        <w:rPr>
          <w:szCs w:val="19"/>
        </w:rPr>
        <w:t xml:space="preserve"> visine otpisa dijela tražbina vjerovnika stava smo kako je sve</w:t>
      </w:r>
      <w:r w:rsidR="00FC6D29" w:rsidRPr="00F73DDF">
        <w:rPr>
          <w:szCs w:val="19"/>
        </w:rPr>
        <w:t xml:space="preserve"> ostale</w:t>
      </w:r>
      <w:r w:rsidR="00886316" w:rsidRPr="00F73DDF">
        <w:rPr>
          <w:szCs w:val="19"/>
        </w:rPr>
        <w:t xml:space="preserve"> vjerovnike potrebno </w:t>
      </w:r>
      <w:r w:rsidR="00886316" w:rsidRPr="00FC4B36">
        <w:rPr>
          <w:szCs w:val="19"/>
        </w:rPr>
        <w:t>tretirati na jednak način, izbjegavajući bilo kakva favoriziranja ili diskriminacije pojedinih vjerovnika, odnosno skupina vjerovnika.</w:t>
      </w:r>
    </w:p>
    <w:p w:rsidRDefault="00F7205B" w:rsidP="00AA2999" w:rsidR="00F7205B">
      <w:pPr>
        <w:jc w:val="both"/>
        <w:rPr>
          <w:rFonts w:hAnsi="Times New Roman" w:ascii="Times New Roman"/>
          <w:highlight w:val="yellow"/>
        </w:rPr>
      </w:pPr>
    </w:p>
    <w:p w:rsidRDefault="00AA2999" w:rsidP="00AA2999" w:rsidR="00F7205B">
      <w:pPr>
        <w:jc w:val="both"/>
        <w:rPr>
          <w:rFonts w:hAnsi="Times New Roman" w:ascii="Times New Roman"/>
        </w:rPr>
      </w:pPr>
      <w:r w:rsidRPr="00F7205B">
        <w:rPr>
          <w:rFonts w:hAnsi="Times New Roman" w:ascii="Times New Roman"/>
        </w:rPr>
        <w:t>.</w:t>
      </w:r>
      <w:r>
        <w:rPr>
          <w:rFonts w:hAnsi="Times New Roman" w:ascii="Times New Roman"/>
        </w:rPr>
        <w:t xml:space="preserve"> </w:t>
      </w:r>
    </w:p>
    <w:tbl>
      <w:tblPr>
        <w:tblW w:type="dxa" w:w="10180"/>
        <w:tblInd w:type="dxa" w:w="93"/>
        <w:tblLook w:val="04A0" w:noVBand="1" w:noHBand="0" w:lastColumn="0" w:firstColumn="1" w:lastRow="0" w:firstRow="1"/>
      </w:tblPr>
      <w:tblGrid>
        <w:gridCol w:w="3280"/>
        <w:gridCol w:w="1900"/>
        <w:gridCol w:w="1880"/>
        <w:gridCol w:w="1220"/>
        <w:gridCol w:w="1900"/>
      </w:tblGrid>
      <w:tr w:rsidTr="00F118F2" w:rsidR="00F7205B" w:rsidRPr="00FC4B36">
        <w:trPr>
          <w:trHeight w:val="495"/>
        </w:trPr>
        <w:tc>
          <w:tcPr>
            <w:tcW w:type="dxa" w:w="3280"/>
            <w:tcBorders>
              <w:top w:space="0" w:sz="4" w:color="auto" w:val="single"/>
              <w:left w:space="0" w:sz="4" w:color="auto" w:val="single"/>
              <w:bottom w:space="0" w:sz="4" w:color="auto" w:val="single"/>
              <w:right w:space="0" w:sz="4" w:color="auto" w:val="single"/>
            </w:tcBorders>
            <w:shd w:fill="F2F2F2" w:color="000000" w:val="clear"/>
            <w:vAlign w:val="bottom"/>
            <w:hideMark/>
          </w:tcPr>
          <w:p w:rsidRDefault="00F7205B" w:rsidP="00F118F2" w:rsidR="00F7205B" w:rsidRPr="00FC4B36">
            <w:pPr>
              <w:spacing w:lineRule="auto" w:line="240" w:after="0"/>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 xml:space="preserve">Učinak mjera financijskog restrukturiranja </w:t>
            </w:r>
            <w:r w:rsidRPr="00FC4B36">
              <w:rPr>
                <w:rFonts w:cs="Times New Roman" w:eastAsia="Times New Roman" w:hAnsi="Calibri" w:ascii="Calibri"/>
                <w:b/>
                <w:bCs/>
                <w:color w:val="000000"/>
                <w:sz w:val="18"/>
                <w:szCs w:val="18"/>
                <w:lang w:eastAsia="hr-HR"/>
              </w:rPr>
              <w:br/>
              <w:t>na likvidnost</w:t>
            </w:r>
          </w:p>
        </w:tc>
        <w:tc>
          <w:tcPr>
            <w:tcW w:type="dxa" w:w="1900"/>
            <w:tcBorders>
              <w:top w:space="0" w:sz="4" w:color="auto" w:val="single"/>
              <w:left w:val="nil"/>
              <w:bottom w:space="0" w:sz="4" w:color="auto" w:val="single"/>
              <w:right w:space="0" w:sz="4" w:color="auto" w:val="single"/>
            </w:tcBorders>
            <w:shd w:fill="F2F2F2" w:color="000000" w:val="clear"/>
            <w:noWrap/>
            <w:vAlign w:val="bottom"/>
            <w:hideMark/>
          </w:tcPr>
          <w:p w:rsidRDefault="00F7205B" w:rsidP="00F118F2" w:rsidR="00F7205B" w:rsidRPr="00FC4B36">
            <w:pPr>
              <w:spacing w:lineRule="auto" w:line="240" w:after="0"/>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Iznos utvrđenih tražbina</w:t>
            </w:r>
          </w:p>
        </w:tc>
        <w:tc>
          <w:tcPr>
            <w:tcW w:type="dxa" w:w="1880"/>
            <w:tcBorders>
              <w:top w:space="0" w:sz="4" w:color="auto" w:val="single"/>
              <w:left w:val="nil"/>
              <w:bottom w:space="0" w:sz="4" w:color="auto" w:val="single"/>
              <w:right w:space="0" w:sz="4" w:color="auto" w:val="single"/>
            </w:tcBorders>
            <w:shd w:fill="F2F2F2" w:color="000000" w:val="clear"/>
            <w:noWrap/>
            <w:vAlign w:val="bottom"/>
            <w:hideMark/>
          </w:tcPr>
          <w:p w:rsidRDefault="00F7205B" w:rsidP="00F118F2" w:rsidR="00F7205B" w:rsidRPr="00FC4B36">
            <w:pPr>
              <w:spacing w:lineRule="auto" w:line="240" w:after="0"/>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Predviđena stopa otpisa</w:t>
            </w:r>
          </w:p>
        </w:tc>
        <w:tc>
          <w:tcPr>
            <w:tcW w:type="dxa" w:w="1220"/>
            <w:tcBorders>
              <w:top w:space="0" w:sz="4" w:color="auto" w:val="single"/>
              <w:left w:val="nil"/>
              <w:bottom w:space="0" w:sz="4" w:color="auto" w:val="single"/>
              <w:right w:space="0" w:sz="4" w:color="auto" w:val="single"/>
            </w:tcBorders>
            <w:shd w:fill="F2F2F2" w:color="000000" w:val="clear"/>
            <w:noWrap/>
            <w:vAlign w:val="bottom"/>
            <w:hideMark/>
          </w:tcPr>
          <w:p w:rsidRDefault="00F7205B" w:rsidP="00F118F2" w:rsidR="00F7205B" w:rsidRPr="00FC4B36">
            <w:pPr>
              <w:spacing w:lineRule="auto" w:line="240" w:after="0"/>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Iznos otpisa</w:t>
            </w:r>
          </w:p>
        </w:tc>
        <w:tc>
          <w:tcPr>
            <w:tcW w:type="dxa" w:w="1900"/>
            <w:tcBorders>
              <w:top w:space="0" w:sz="4" w:color="auto" w:val="single"/>
              <w:left w:val="nil"/>
              <w:bottom w:space="0" w:sz="4" w:color="auto" w:val="single"/>
              <w:right w:space="0" w:sz="4" w:color="auto" w:val="single"/>
            </w:tcBorders>
            <w:shd w:fill="F2F2F2" w:color="000000" w:val="clear"/>
            <w:noWrap/>
            <w:vAlign w:val="bottom"/>
            <w:hideMark/>
          </w:tcPr>
          <w:p w:rsidRDefault="00F7205B" w:rsidP="00F118F2" w:rsidR="00F7205B" w:rsidRPr="00FC4B36">
            <w:pPr>
              <w:spacing w:lineRule="auto" w:line="240" w:after="0"/>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Neotpisani dio za povrat</w:t>
            </w:r>
          </w:p>
        </w:tc>
      </w:tr>
      <w:tr w:rsidTr="00F118F2" w:rsidR="00F7205B" w:rsidRPr="00FC4B36">
        <w:trPr>
          <w:trHeight w:val="300"/>
        </w:trPr>
        <w:tc>
          <w:tcPr>
            <w:tcW w:type="dxa" w:w="3280"/>
            <w:tcBorders>
              <w:top w:val="nil"/>
              <w:left w:space="0" w:sz="4" w:color="auto" w:val="single"/>
              <w:bottom w:space="0" w:sz="4" w:color="auto" w:val="single"/>
              <w:right w:space="0" w:sz="4" w:color="auto" w:val="single"/>
            </w:tcBorders>
            <w:shd w:fill="F2F2F2" w:color="000000" w:val="clear"/>
            <w:noWrap/>
            <w:vAlign w:val="bottom"/>
            <w:hideMark/>
          </w:tcPr>
          <w:p w:rsidRDefault="00F7205B" w:rsidP="00F118F2" w:rsidR="00F7205B" w:rsidRPr="00FC4B36">
            <w:pPr>
              <w:spacing w:lineRule="auto" w:line="240" w:after="0"/>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Stavka</w:t>
            </w:r>
          </w:p>
        </w:tc>
        <w:tc>
          <w:tcPr>
            <w:tcW w:type="dxa" w:w="1900"/>
            <w:tcBorders>
              <w:top w:val="nil"/>
              <w:left w:val="nil"/>
              <w:bottom w:space="0" w:sz="4" w:color="auto" w:val="single"/>
              <w:right w:space="0" w:sz="4" w:color="auto" w:val="single"/>
            </w:tcBorders>
            <w:shd w:fill="F2F2F2" w:color="000000" w:val="clear"/>
            <w:noWrap/>
            <w:vAlign w:val="bottom"/>
            <w:hideMark/>
          </w:tcPr>
          <w:p w:rsidRDefault="00F7205B" w:rsidP="00F118F2" w:rsidR="00F7205B" w:rsidRPr="00FC4B36">
            <w:pPr>
              <w:spacing w:lineRule="auto" w:line="240" w:after="0"/>
              <w:jc w:val="right"/>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KN</w:t>
            </w:r>
          </w:p>
        </w:tc>
        <w:tc>
          <w:tcPr>
            <w:tcW w:type="dxa" w:w="1880"/>
            <w:tcBorders>
              <w:top w:val="nil"/>
              <w:left w:val="nil"/>
              <w:bottom w:space="0" w:sz="4" w:color="auto" w:val="single"/>
              <w:right w:space="0" w:sz="4" w:color="auto" w:val="single"/>
            </w:tcBorders>
            <w:shd w:fill="F2F2F2" w:color="000000" w:val="clear"/>
            <w:noWrap/>
            <w:vAlign w:val="bottom"/>
            <w:hideMark/>
          </w:tcPr>
          <w:p w:rsidRDefault="00F7205B" w:rsidP="00F118F2" w:rsidR="00F7205B" w:rsidRPr="00FC4B36">
            <w:pPr>
              <w:spacing w:lineRule="auto" w:line="240" w:after="0"/>
              <w:jc w:val="right"/>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w:t>
            </w:r>
          </w:p>
        </w:tc>
        <w:tc>
          <w:tcPr>
            <w:tcW w:type="dxa" w:w="1220"/>
            <w:tcBorders>
              <w:top w:val="nil"/>
              <w:left w:val="nil"/>
              <w:bottom w:space="0" w:sz="4" w:color="auto" w:val="single"/>
              <w:right w:space="0" w:sz="4" w:color="auto" w:val="single"/>
            </w:tcBorders>
            <w:shd w:fill="F2F2F2" w:color="000000" w:val="clear"/>
            <w:noWrap/>
            <w:vAlign w:val="bottom"/>
            <w:hideMark/>
          </w:tcPr>
          <w:p w:rsidRDefault="00F7205B" w:rsidP="00F118F2" w:rsidR="00F7205B" w:rsidRPr="00FC4B36">
            <w:pPr>
              <w:spacing w:lineRule="auto" w:line="240" w:after="0"/>
              <w:jc w:val="right"/>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KN</w:t>
            </w:r>
          </w:p>
        </w:tc>
        <w:tc>
          <w:tcPr>
            <w:tcW w:type="dxa" w:w="1900"/>
            <w:tcBorders>
              <w:top w:val="nil"/>
              <w:left w:val="nil"/>
              <w:bottom w:space="0" w:sz="4" w:color="auto" w:val="single"/>
              <w:right w:space="0" w:sz="4" w:color="auto" w:val="single"/>
            </w:tcBorders>
            <w:shd w:fill="F2F2F2" w:color="000000" w:val="clear"/>
            <w:noWrap/>
            <w:vAlign w:val="bottom"/>
            <w:hideMark/>
          </w:tcPr>
          <w:p w:rsidRDefault="00F7205B" w:rsidP="00F118F2" w:rsidR="00F7205B" w:rsidRPr="00FC4B36">
            <w:pPr>
              <w:spacing w:lineRule="auto" w:line="240" w:after="0"/>
              <w:jc w:val="right"/>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KN</w:t>
            </w:r>
          </w:p>
        </w:tc>
      </w:tr>
      <w:tr w:rsidTr="00F118F2" w:rsidR="00F7205B" w:rsidRPr="00FC4B36">
        <w:trPr>
          <w:trHeight w:val="300"/>
        </w:trPr>
        <w:tc>
          <w:tcPr>
            <w:tcW w:type="dxa" w:w="3280"/>
            <w:tcBorders>
              <w:top w:val="nil"/>
              <w:left w:space="0" w:sz="4" w:color="auto" w:val="single"/>
              <w:bottom w:space="0" w:sz="4" w:color="auto" w:val="single"/>
              <w:right w:space="0" w:sz="4" w:color="auto" w:val="single"/>
            </w:tcBorders>
            <w:shd w:fill="auto" w:color="auto" w:val="clear"/>
            <w:noWrap/>
            <w:vAlign w:val="bottom"/>
            <w:hideMark/>
          </w:tcPr>
          <w:p w:rsidRDefault="00F7205B" w:rsidP="00F118F2" w:rsidR="00F7205B" w:rsidRPr="00FC4B36">
            <w:pPr>
              <w:spacing w:lineRule="auto" w:line="240" w:after="0"/>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Tražbine zaposlenika</w:t>
            </w:r>
          </w:p>
        </w:tc>
        <w:tc>
          <w:tcPr>
            <w:tcW w:type="dxa" w:w="1900"/>
            <w:tcBorders>
              <w:top w:val="nil"/>
              <w:left w:val="nil"/>
              <w:bottom w:space="0" w:sz="4" w:color="auto" w:val="single"/>
              <w:right w:space="0" w:sz="4" w:color="auto" w:val="single"/>
            </w:tcBorders>
            <w:shd w:fill="auto" w:color="auto" w:val="clear"/>
            <w:noWrap/>
            <w:vAlign w:val="bottom"/>
            <w:hideMark/>
          </w:tcPr>
          <w:p w:rsidRDefault="00F7205B" w:rsidP="00F118F2" w:rsidR="00F7205B" w:rsidRPr="00FC4B36">
            <w:pPr>
              <w:spacing w:lineRule="auto" w:line="240" w:after="0"/>
              <w:jc w:val="right"/>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88.895,83</w:t>
            </w:r>
          </w:p>
        </w:tc>
        <w:tc>
          <w:tcPr>
            <w:tcW w:type="dxa" w:w="1880"/>
            <w:tcBorders>
              <w:top w:val="nil"/>
              <w:left w:val="nil"/>
              <w:bottom w:space="0" w:sz="4" w:color="auto" w:val="single"/>
              <w:right w:space="0" w:sz="4" w:color="auto" w:val="single"/>
            </w:tcBorders>
            <w:shd w:fill="auto" w:color="auto" w:val="clear"/>
            <w:noWrap/>
            <w:vAlign w:val="bottom"/>
            <w:hideMark/>
          </w:tcPr>
          <w:p w:rsidRDefault="00F7205B" w:rsidP="00F118F2" w:rsidR="00F7205B" w:rsidRPr="00FC4B36">
            <w:pPr>
              <w:spacing w:lineRule="auto" w:line="240" w:after="0"/>
              <w:jc w:val="right"/>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0%</w:t>
            </w:r>
          </w:p>
        </w:tc>
        <w:tc>
          <w:tcPr>
            <w:tcW w:type="dxa" w:w="1220"/>
            <w:tcBorders>
              <w:top w:val="nil"/>
              <w:left w:val="nil"/>
              <w:bottom w:space="0" w:sz="4" w:color="auto" w:val="single"/>
              <w:right w:space="0" w:sz="4" w:color="auto" w:val="single"/>
            </w:tcBorders>
            <w:shd w:fill="auto" w:color="auto" w:val="clear"/>
            <w:noWrap/>
            <w:vAlign w:val="bottom"/>
            <w:hideMark/>
          </w:tcPr>
          <w:p w:rsidRDefault="00F7205B" w:rsidP="00F118F2" w:rsidR="00F7205B" w:rsidRPr="00FC4B36">
            <w:pPr>
              <w:spacing w:lineRule="auto" w:line="240" w:after="0"/>
              <w:jc w:val="right"/>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0,00</w:t>
            </w:r>
          </w:p>
        </w:tc>
        <w:tc>
          <w:tcPr>
            <w:tcW w:type="dxa" w:w="1900"/>
            <w:tcBorders>
              <w:top w:val="nil"/>
              <w:left w:val="nil"/>
              <w:bottom w:space="0" w:sz="4" w:color="auto" w:val="single"/>
              <w:right w:space="0" w:sz="4" w:color="auto" w:val="single"/>
            </w:tcBorders>
            <w:shd w:fill="auto" w:color="auto" w:val="clear"/>
            <w:noWrap/>
            <w:vAlign w:val="bottom"/>
            <w:hideMark/>
          </w:tcPr>
          <w:p w:rsidRDefault="00F7205B" w:rsidP="00F118F2" w:rsidR="00F7205B" w:rsidRPr="00FC4B36">
            <w:pPr>
              <w:spacing w:lineRule="auto" w:line="240" w:after="0"/>
              <w:jc w:val="right"/>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88.895,83</w:t>
            </w:r>
          </w:p>
        </w:tc>
      </w:tr>
      <w:tr w:rsidTr="00F118F2" w:rsidR="00F7205B" w:rsidRPr="00FC4B36">
        <w:trPr>
          <w:trHeight w:val="300"/>
        </w:trPr>
        <w:tc>
          <w:tcPr>
            <w:tcW w:type="dxa" w:w="3280"/>
            <w:tcBorders>
              <w:top w:val="nil"/>
              <w:left w:space="0" w:sz="4" w:color="auto" w:val="single"/>
              <w:bottom w:space="0" w:sz="4" w:color="auto" w:val="single"/>
              <w:right w:space="0" w:sz="4" w:color="auto" w:val="single"/>
            </w:tcBorders>
            <w:shd w:fill="auto" w:color="auto" w:val="clear"/>
            <w:noWrap/>
            <w:vAlign w:val="bottom"/>
            <w:hideMark/>
          </w:tcPr>
          <w:p w:rsidRDefault="00F7205B" w:rsidP="00F118F2" w:rsidR="00F7205B" w:rsidRPr="00FC4B36">
            <w:pPr>
              <w:spacing w:lineRule="auto" w:line="240" w:after="0"/>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Tražbine ostalih vjerovnika</w:t>
            </w:r>
          </w:p>
        </w:tc>
        <w:tc>
          <w:tcPr>
            <w:tcW w:type="dxa" w:w="1900"/>
            <w:tcBorders>
              <w:top w:val="nil"/>
              <w:left w:val="nil"/>
              <w:bottom w:space="0" w:sz="4" w:color="auto" w:val="single"/>
              <w:right w:space="0" w:sz="4" w:color="auto" w:val="single"/>
            </w:tcBorders>
            <w:shd w:fill="auto" w:color="auto" w:val="clear"/>
            <w:noWrap/>
            <w:vAlign w:val="bottom"/>
            <w:hideMark/>
          </w:tcPr>
          <w:p w:rsidRDefault="00F7205B" w:rsidP="00A11A65" w:rsidR="00F7205B" w:rsidRPr="00FC4B36">
            <w:pPr>
              <w:spacing w:lineRule="auto" w:line="240" w:after="0"/>
              <w:jc w:val="right"/>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5.</w:t>
            </w:r>
            <w:r w:rsidR="00A11A65">
              <w:rPr>
                <w:rFonts w:cs="Times New Roman" w:eastAsia="Times New Roman" w:hAnsi="Calibri" w:ascii="Calibri"/>
                <w:b/>
                <w:bCs/>
                <w:color w:val="000000"/>
                <w:sz w:val="18"/>
                <w:szCs w:val="18"/>
                <w:lang w:eastAsia="hr-HR"/>
              </w:rPr>
              <w:t>869.579,17</w:t>
            </w:r>
          </w:p>
        </w:tc>
        <w:tc>
          <w:tcPr>
            <w:tcW w:type="dxa" w:w="1880"/>
            <w:tcBorders>
              <w:top w:val="nil"/>
              <w:left w:val="nil"/>
              <w:bottom w:space="0" w:sz="4" w:color="auto" w:val="single"/>
              <w:right w:space="0" w:sz="4" w:color="auto" w:val="single"/>
            </w:tcBorders>
            <w:shd w:fill="auto" w:color="auto" w:val="clear"/>
            <w:noWrap/>
            <w:vAlign w:val="bottom"/>
            <w:hideMark/>
          </w:tcPr>
          <w:p w:rsidRDefault="00F7205B" w:rsidP="00F118F2" w:rsidR="00F7205B" w:rsidRPr="00FC4B36">
            <w:pPr>
              <w:spacing w:lineRule="auto" w:line="240" w:after="0"/>
              <w:ind w:left="708"/>
              <w:jc w:val="right"/>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 0%-20%</w:t>
            </w:r>
          </w:p>
        </w:tc>
        <w:tc>
          <w:tcPr>
            <w:tcW w:type="dxa" w:w="1220"/>
            <w:tcBorders>
              <w:top w:val="nil"/>
              <w:left w:val="nil"/>
              <w:bottom w:space="0" w:sz="4" w:color="auto" w:val="single"/>
              <w:right w:space="0" w:sz="4" w:color="auto" w:val="single"/>
            </w:tcBorders>
            <w:shd w:fill="auto" w:color="auto" w:val="clear"/>
            <w:noWrap/>
            <w:vAlign w:val="bottom"/>
            <w:hideMark/>
          </w:tcPr>
          <w:p w:rsidRDefault="00A11A65" w:rsidP="00F118F2" w:rsidR="00F7205B" w:rsidRPr="00FC4B36">
            <w:pPr>
              <w:spacing w:lineRule="auto" w:line="240" w:after="0"/>
              <w:jc w:val="right"/>
              <w:rPr>
                <w:rFonts w:cs="Times New Roman" w:eastAsia="Times New Roman" w:hAnsi="Calibri" w:ascii="Calibri"/>
                <w:b/>
                <w:bCs/>
                <w:color w:val="000000"/>
                <w:sz w:val="18"/>
                <w:szCs w:val="18"/>
                <w:lang w:eastAsia="hr-HR"/>
              </w:rPr>
            </w:pPr>
            <w:r>
              <w:rPr>
                <w:rFonts w:cs="Times New Roman" w:eastAsia="Times New Roman" w:hAnsi="Calibri" w:ascii="Calibri"/>
                <w:b/>
                <w:bCs/>
                <w:color w:val="000000"/>
                <w:sz w:val="18"/>
                <w:szCs w:val="18"/>
                <w:lang w:eastAsia="hr-HR"/>
              </w:rPr>
              <w:t>508.642,49</w:t>
            </w:r>
          </w:p>
        </w:tc>
        <w:tc>
          <w:tcPr>
            <w:tcW w:type="dxa" w:w="1900"/>
            <w:tcBorders>
              <w:top w:val="nil"/>
              <w:left w:val="nil"/>
              <w:bottom w:space="0" w:sz="4" w:color="auto" w:val="single"/>
              <w:right w:space="0" w:sz="4" w:color="auto" w:val="single"/>
            </w:tcBorders>
            <w:shd w:fill="auto" w:color="auto" w:val="clear"/>
            <w:noWrap/>
            <w:vAlign w:val="bottom"/>
            <w:hideMark/>
          </w:tcPr>
          <w:p w:rsidRDefault="00F7205B" w:rsidP="00A11A65" w:rsidR="00F7205B" w:rsidRPr="00FC4B36">
            <w:pPr>
              <w:spacing w:lineRule="auto" w:line="240" w:after="0"/>
              <w:jc w:val="right"/>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5.</w:t>
            </w:r>
            <w:r w:rsidR="00A11A65">
              <w:rPr>
                <w:rFonts w:cs="Times New Roman" w:eastAsia="Times New Roman" w:hAnsi="Calibri" w:ascii="Calibri"/>
                <w:b/>
                <w:bCs/>
                <w:color w:val="000000"/>
                <w:sz w:val="18"/>
                <w:szCs w:val="18"/>
                <w:lang w:eastAsia="hr-HR"/>
              </w:rPr>
              <w:t>360.936,68</w:t>
            </w:r>
          </w:p>
        </w:tc>
      </w:tr>
      <w:tr w:rsidTr="00F118F2" w:rsidR="00F7205B" w:rsidRPr="00FC4B36">
        <w:trPr>
          <w:trHeight w:val="300"/>
        </w:trPr>
        <w:tc>
          <w:tcPr>
            <w:tcW w:type="dxa" w:w="3280"/>
            <w:tcBorders>
              <w:top w:val="nil"/>
              <w:left w:space="0" w:sz="4" w:color="auto" w:val="single"/>
              <w:bottom w:space="0" w:sz="4" w:color="auto" w:val="single"/>
              <w:right w:space="0" w:sz="4" w:color="auto" w:val="single"/>
            </w:tcBorders>
            <w:shd w:fill="auto" w:color="auto" w:val="clear"/>
            <w:noWrap/>
            <w:vAlign w:val="bottom"/>
            <w:hideMark/>
          </w:tcPr>
          <w:p w:rsidRDefault="00F7205B" w:rsidP="00F118F2" w:rsidR="00F7205B" w:rsidRPr="00FC4B36">
            <w:pPr>
              <w:spacing w:lineRule="auto" w:line="240" w:after="0"/>
              <w:rPr>
                <w:rFonts w:cs="Times New Roman" w:eastAsia="Times New Roman" w:hAnsi="Calibri" w:ascii="Calibri"/>
                <w:color w:val="000000"/>
                <w:sz w:val="18"/>
                <w:szCs w:val="18"/>
                <w:lang w:eastAsia="hr-HR"/>
              </w:rPr>
            </w:pPr>
            <w:r w:rsidRPr="00FC4B36">
              <w:rPr>
                <w:rFonts w:cs="Times New Roman" w:eastAsia="Times New Roman" w:hAnsi="Calibri" w:ascii="Calibri"/>
                <w:color w:val="000000"/>
                <w:sz w:val="18"/>
                <w:szCs w:val="18"/>
                <w:lang w:eastAsia="hr-HR"/>
              </w:rPr>
              <w:t>od kojih razlučni vjerovnici</w:t>
            </w:r>
          </w:p>
        </w:tc>
        <w:tc>
          <w:tcPr>
            <w:tcW w:type="dxa" w:w="1900"/>
            <w:tcBorders>
              <w:top w:val="nil"/>
              <w:left w:val="nil"/>
              <w:bottom w:space="0" w:sz="4" w:color="auto" w:val="single"/>
              <w:right w:space="0" w:sz="4" w:color="auto" w:val="single"/>
            </w:tcBorders>
            <w:shd w:fill="auto" w:color="auto" w:val="clear"/>
            <w:noWrap/>
            <w:vAlign w:val="bottom"/>
            <w:hideMark/>
          </w:tcPr>
          <w:p w:rsidRDefault="00A11A65" w:rsidP="00F118F2" w:rsidR="00F7205B" w:rsidRPr="00FC4B36">
            <w:pPr>
              <w:spacing w:lineRule="auto" w:line="240" w:after="0"/>
              <w:jc w:val="right"/>
              <w:rPr>
                <w:rFonts w:cs="Times New Roman" w:eastAsia="Times New Roman" w:hAnsi="Calibri" w:ascii="Calibri"/>
                <w:color w:val="000000"/>
                <w:sz w:val="18"/>
                <w:szCs w:val="18"/>
                <w:lang w:eastAsia="hr-HR"/>
              </w:rPr>
            </w:pPr>
            <w:r>
              <w:rPr>
                <w:rFonts w:cs="Times New Roman" w:eastAsia="Times New Roman" w:hAnsi="Calibri" w:ascii="Calibri"/>
                <w:color w:val="000000"/>
                <w:sz w:val="18"/>
                <w:szCs w:val="18"/>
                <w:lang w:eastAsia="hr-HR"/>
              </w:rPr>
              <w:t>3.326.366,71</w:t>
            </w:r>
          </w:p>
        </w:tc>
        <w:tc>
          <w:tcPr>
            <w:tcW w:type="dxa" w:w="1880"/>
            <w:tcBorders>
              <w:top w:val="nil"/>
              <w:left w:val="nil"/>
              <w:bottom w:space="0" w:sz="4" w:color="auto" w:val="single"/>
              <w:right w:space="0" w:sz="4" w:color="auto" w:val="single"/>
            </w:tcBorders>
            <w:shd w:fill="auto" w:color="auto" w:val="clear"/>
            <w:noWrap/>
            <w:vAlign w:val="bottom"/>
            <w:hideMark/>
          </w:tcPr>
          <w:p w:rsidRDefault="00F7205B" w:rsidP="00F118F2" w:rsidR="00F7205B" w:rsidRPr="00FC4B36">
            <w:pPr>
              <w:spacing w:lineRule="auto" w:line="240" w:after="0"/>
              <w:jc w:val="right"/>
              <w:rPr>
                <w:rFonts w:cs="Times New Roman" w:eastAsia="Times New Roman" w:hAnsi="Calibri" w:ascii="Calibri"/>
                <w:color w:val="000000"/>
                <w:sz w:val="18"/>
                <w:szCs w:val="18"/>
                <w:lang w:eastAsia="hr-HR"/>
              </w:rPr>
            </w:pPr>
            <w:r w:rsidRPr="00FC4B36">
              <w:rPr>
                <w:rFonts w:cs="Times New Roman" w:eastAsia="Times New Roman" w:hAnsi="Calibri" w:ascii="Calibri"/>
                <w:color w:val="000000"/>
                <w:sz w:val="18"/>
                <w:szCs w:val="18"/>
                <w:lang w:eastAsia="hr-HR"/>
              </w:rPr>
              <w:t>0%</w:t>
            </w:r>
          </w:p>
        </w:tc>
        <w:tc>
          <w:tcPr>
            <w:tcW w:type="dxa" w:w="1220"/>
            <w:tcBorders>
              <w:top w:val="nil"/>
              <w:left w:val="nil"/>
              <w:bottom w:space="0" w:sz="4" w:color="auto" w:val="single"/>
              <w:right w:space="0" w:sz="4" w:color="auto" w:val="single"/>
            </w:tcBorders>
            <w:shd w:fill="auto" w:color="auto" w:val="clear"/>
            <w:noWrap/>
            <w:vAlign w:val="bottom"/>
            <w:hideMark/>
          </w:tcPr>
          <w:p w:rsidRDefault="00F7205B" w:rsidP="00F118F2" w:rsidR="00F7205B" w:rsidRPr="00FC4B36">
            <w:pPr>
              <w:spacing w:lineRule="auto" w:line="240" w:after="0"/>
              <w:jc w:val="right"/>
              <w:rPr>
                <w:rFonts w:cs="Times New Roman" w:eastAsia="Times New Roman" w:hAnsi="Calibri" w:ascii="Calibri"/>
                <w:color w:val="000000"/>
                <w:sz w:val="18"/>
                <w:szCs w:val="18"/>
                <w:lang w:eastAsia="hr-HR"/>
              </w:rPr>
            </w:pPr>
            <w:r w:rsidRPr="00FC4B36">
              <w:rPr>
                <w:rFonts w:cs="Times New Roman" w:eastAsia="Times New Roman" w:hAnsi="Calibri" w:ascii="Calibri"/>
                <w:color w:val="000000"/>
                <w:sz w:val="18"/>
                <w:szCs w:val="18"/>
                <w:lang w:eastAsia="hr-HR"/>
              </w:rPr>
              <w:t>0,00</w:t>
            </w:r>
          </w:p>
        </w:tc>
        <w:tc>
          <w:tcPr>
            <w:tcW w:type="dxa" w:w="1900"/>
            <w:tcBorders>
              <w:top w:val="nil"/>
              <w:left w:val="nil"/>
              <w:bottom w:space="0" w:sz="4" w:color="auto" w:val="single"/>
              <w:right w:space="0" w:sz="4" w:color="auto" w:val="single"/>
            </w:tcBorders>
            <w:shd w:fill="auto" w:color="auto" w:val="clear"/>
            <w:noWrap/>
            <w:vAlign w:val="bottom"/>
            <w:hideMark/>
          </w:tcPr>
          <w:p w:rsidRDefault="00A11A65" w:rsidP="00F118F2" w:rsidR="00F7205B" w:rsidRPr="00FC4B36">
            <w:pPr>
              <w:spacing w:lineRule="auto" w:line="240" w:after="0"/>
              <w:jc w:val="right"/>
              <w:rPr>
                <w:rFonts w:cs="Times New Roman" w:eastAsia="Times New Roman" w:hAnsi="Calibri" w:ascii="Calibri"/>
                <w:color w:val="000000"/>
                <w:sz w:val="18"/>
                <w:szCs w:val="18"/>
                <w:lang w:eastAsia="hr-HR"/>
              </w:rPr>
            </w:pPr>
            <w:r>
              <w:rPr>
                <w:rFonts w:cs="Times New Roman" w:eastAsia="Times New Roman" w:hAnsi="Calibri" w:ascii="Calibri"/>
                <w:color w:val="000000"/>
                <w:sz w:val="18"/>
                <w:szCs w:val="18"/>
                <w:lang w:eastAsia="hr-HR"/>
              </w:rPr>
              <w:t>3.326.366,71</w:t>
            </w:r>
          </w:p>
        </w:tc>
      </w:tr>
      <w:tr w:rsidTr="00F118F2" w:rsidR="00F7205B" w:rsidRPr="000C3A07">
        <w:trPr>
          <w:trHeight w:val="300"/>
        </w:trPr>
        <w:tc>
          <w:tcPr>
            <w:tcW w:type="dxa" w:w="3280"/>
            <w:tcBorders>
              <w:top w:val="nil"/>
              <w:left w:space="0" w:sz="4" w:color="auto" w:val="single"/>
              <w:bottom w:space="0" w:sz="4" w:color="auto" w:val="single"/>
              <w:right w:space="0" w:sz="4" w:color="auto" w:val="single"/>
            </w:tcBorders>
            <w:shd w:fill="auto" w:color="auto" w:val="clear"/>
            <w:noWrap/>
            <w:vAlign w:val="bottom"/>
            <w:hideMark/>
          </w:tcPr>
          <w:p w:rsidRDefault="00F7205B" w:rsidP="00F118F2" w:rsidR="00F7205B" w:rsidRPr="00E968A1">
            <w:pPr>
              <w:spacing w:lineRule="auto" w:line="240" w:after="0"/>
              <w:rPr>
                <w:rFonts w:cs="Times New Roman" w:eastAsia="Times New Roman" w:hAnsi="Calibri" w:ascii="Calibri"/>
                <w:color w:val="000000"/>
                <w:sz w:val="18"/>
                <w:szCs w:val="18"/>
                <w:lang w:eastAsia="hr-HR"/>
              </w:rPr>
            </w:pPr>
            <w:r w:rsidRPr="00E968A1">
              <w:rPr>
                <w:rFonts w:cs="Times New Roman" w:eastAsia="Times New Roman" w:hAnsi="Calibri" w:ascii="Calibri"/>
                <w:color w:val="000000"/>
                <w:sz w:val="18"/>
                <w:szCs w:val="18"/>
                <w:lang w:eastAsia="hr-HR"/>
              </w:rPr>
              <w:t>od kojih ostali vjerovnici</w:t>
            </w:r>
          </w:p>
        </w:tc>
        <w:tc>
          <w:tcPr>
            <w:tcW w:type="dxa" w:w="1900"/>
            <w:tcBorders>
              <w:top w:val="nil"/>
              <w:left w:val="nil"/>
              <w:bottom w:space="0" w:sz="4" w:color="auto" w:val="single"/>
              <w:right w:space="0" w:sz="4" w:color="auto" w:val="single"/>
            </w:tcBorders>
            <w:shd w:fill="auto" w:color="auto" w:val="clear"/>
            <w:noWrap/>
            <w:vAlign w:val="bottom"/>
            <w:hideMark/>
          </w:tcPr>
          <w:p w:rsidRDefault="00A11A65" w:rsidP="00F118F2" w:rsidR="00F7205B" w:rsidRPr="00E968A1">
            <w:pPr>
              <w:spacing w:lineRule="auto" w:line="240" w:after="0"/>
              <w:jc w:val="right"/>
              <w:rPr>
                <w:rFonts w:cs="Times New Roman" w:eastAsia="Times New Roman" w:hAnsi="Calibri" w:ascii="Calibri"/>
                <w:color w:val="000000"/>
                <w:sz w:val="18"/>
                <w:szCs w:val="18"/>
                <w:lang w:eastAsia="hr-HR"/>
              </w:rPr>
            </w:pPr>
            <w:r>
              <w:rPr>
                <w:rFonts w:cs="Times New Roman" w:eastAsia="Times New Roman" w:hAnsi="Calibri" w:ascii="Calibri"/>
                <w:color w:val="000000"/>
                <w:sz w:val="18"/>
                <w:szCs w:val="18"/>
                <w:lang w:eastAsia="hr-HR"/>
              </w:rPr>
              <w:t>2.543.212,46</w:t>
            </w:r>
          </w:p>
        </w:tc>
        <w:tc>
          <w:tcPr>
            <w:tcW w:type="dxa" w:w="1880"/>
            <w:tcBorders>
              <w:top w:val="nil"/>
              <w:left w:val="nil"/>
              <w:bottom w:space="0" w:sz="4" w:color="auto" w:val="single"/>
              <w:right w:space="0" w:sz="4" w:color="auto" w:val="single"/>
            </w:tcBorders>
            <w:shd w:fill="auto" w:color="auto" w:val="clear"/>
            <w:noWrap/>
            <w:vAlign w:val="bottom"/>
            <w:hideMark/>
          </w:tcPr>
          <w:p w:rsidRDefault="00F7205B" w:rsidP="00F118F2" w:rsidR="00F7205B" w:rsidRPr="00E968A1">
            <w:pPr>
              <w:spacing w:lineRule="auto" w:line="240" w:after="0"/>
              <w:jc w:val="right"/>
              <w:rPr>
                <w:rFonts w:cs="Times New Roman" w:eastAsia="Times New Roman" w:hAnsi="Calibri" w:ascii="Calibri"/>
                <w:color w:val="000000"/>
                <w:sz w:val="18"/>
                <w:szCs w:val="18"/>
                <w:lang w:eastAsia="hr-HR"/>
              </w:rPr>
            </w:pPr>
            <w:r w:rsidRPr="00E968A1">
              <w:rPr>
                <w:rFonts w:cs="Times New Roman" w:eastAsia="Times New Roman" w:hAnsi="Calibri" w:ascii="Calibri"/>
                <w:color w:val="000000"/>
                <w:sz w:val="18"/>
                <w:szCs w:val="18"/>
                <w:lang w:eastAsia="hr-HR"/>
              </w:rPr>
              <w:t>20%</w:t>
            </w:r>
          </w:p>
        </w:tc>
        <w:tc>
          <w:tcPr>
            <w:tcW w:type="dxa" w:w="1220"/>
            <w:tcBorders>
              <w:top w:val="nil"/>
              <w:left w:val="nil"/>
              <w:bottom w:space="0" w:sz="4" w:color="auto" w:val="single"/>
              <w:right w:space="0" w:sz="4" w:color="auto" w:val="single"/>
            </w:tcBorders>
            <w:shd w:fill="auto" w:color="auto" w:val="clear"/>
            <w:noWrap/>
            <w:vAlign w:val="bottom"/>
            <w:hideMark/>
          </w:tcPr>
          <w:p w:rsidRDefault="00A11A65" w:rsidP="00F118F2" w:rsidR="00F7205B" w:rsidRPr="00E968A1">
            <w:pPr>
              <w:spacing w:lineRule="auto" w:line="240" w:after="0"/>
              <w:jc w:val="right"/>
              <w:rPr>
                <w:rFonts w:cs="Times New Roman" w:eastAsia="Times New Roman" w:hAnsi="Calibri" w:ascii="Calibri"/>
                <w:color w:val="000000"/>
                <w:sz w:val="18"/>
                <w:szCs w:val="18"/>
                <w:lang w:eastAsia="hr-HR"/>
              </w:rPr>
            </w:pPr>
            <w:r>
              <w:rPr>
                <w:rFonts w:cs="Times New Roman" w:eastAsia="Times New Roman" w:hAnsi="Calibri" w:ascii="Calibri"/>
                <w:color w:val="000000"/>
                <w:sz w:val="18"/>
                <w:szCs w:val="18"/>
                <w:lang w:eastAsia="hr-HR"/>
              </w:rPr>
              <w:t>508.642,49</w:t>
            </w:r>
          </w:p>
        </w:tc>
        <w:tc>
          <w:tcPr>
            <w:tcW w:type="dxa" w:w="1900"/>
            <w:tcBorders>
              <w:top w:val="nil"/>
              <w:left w:val="nil"/>
              <w:bottom w:space="0" w:sz="4" w:color="auto" w:val="single"/>
              <w:right w:space="0" w:sz="4" w:color="auto" w:val="single"/>
            </w:tcBorders>
            <w:shd w:fill="auto" w:color="auto" w:val="clear"/>
            <w:noWrap/>
            <w:vAlign w:val="bottom"/>
            <w:hideMark/>
          </w:tcPr>
          <w:p w:rsidRDefault="00A11A65" w:rsidP="00F118F2" w:rsidR="00F7205B" w:rsidRPr="00E968A1">
            <w:pPr>
              <w:spacing w:lineRule="auto" w:line="240" w:after="0"/>
              <w:jc w:val="right"/>
              <w:rPr>
                <w:rFonts w:cs="Times New Roman" w:eastAsia="Times New Roman" w:hAnsi="Calibri" w:ascii="Calibri"/>
                <w:color w:val="000000"/>
                <w:sz w:val="18"/>
                <w:szCs w:val="18"/>
                <w:lang w:eastAsia="hr-HR"/>
              </w:rPr>
            </w:pPr>
            <w:r>
              <w:rPr>
                <w:rFonts w:cs="Times New Roman" w:eastAsia="Times New Roman" w:hAnsi="Calibri" w:ascii="Calibri"/>
                <w:color w:val="000000"/>
                <w:sz w:val="18"/>
                <w:szCs w:val="18"/>
                <w:lang w:eastAsia="hr-HR"/>
              </w:rPr>
              <w:t>2.034.569,97</w:t>
            </w:r>
          </w:p>
        </w:tc>
      </w:tr>
      <w:tr w:rsidTr="00F118F2" w:rsidR="00F7205B" w:rsidRPr="00B30C23">
        <w:trPr>
          <w:trHeight w:val="300"/>
        </w:trPr>
        <w:tc>
          <w:tcPr>
            <w:tcW w:type="dxa" w:w="3280"/>
            <w:tcBorders>
              <w:top w:val="nil"/>
              <w:left w:space="0" w:sz="4" w:color="auto" w:val="single"/>
              <w:bottom w:space="0" w:sz="4" w:color="auto" w:val="single"/>
              <w:right w:space="0" w:sz="4" w:color="auto" w:val="single"/>
            </w:tcBorders>
            <w:shd w:fill="D9D9D9" w:color="000000" w:val="clear"/>
            <w:noWrap/>
            <w:vAlign w:val="bottom"/>
            <w:hideMark/>
          </w:tcPr>
          <w:p w:rsidRDefault="00F7205B" w:rsidP="00F118F2" w:rsidR="00F7205B" w:rsidRPr="00B30C23">
            <w:pPr>
              <w:spacing w:lineRule="auto" w:line="240" w:after="0"/>
              <w:rPr>
                <w:rFonts w:cs="Times New Roman" w:eastAsia="Times New Roman" w:hAnsi="Calibri" w:ascii="Calibri"/>
                <w:b/>
                <w:bCs/>
                <w:color w:val="000000"/>
                <w:sz w:val="18"/>
                <w:szCs w:val="18"/>
                <w:lang w:eastAsia="hr-HR"/>
              </w:rPr>
            </w:pPr>
            <w:r w:rsidRPr="00B30C23">
              <w:rPr>
                <w:rFonts w:cs="Times New Roman" w:eastAsia="Times New Roman" w:hAnsi="Calibri" w:ascii="Calibri"/>
                <w:b/>
                <w:bCs/>
                <w:color w:val="000000"/>
                <w:sz w:val="18"/>
                <w:szCs w:val="18"/>
                <w:lang w:eastAsia="hr-HR"/>
              </w:rPr>
              <w:t>UKUPNO TRAŽBINE</w:t>
            </w:r>
          </w:p>
        </w:tc>
        <w:tc>
          <w:tcPr>
            <w:tcW w:type="dxa" w:w="1900"/>
            <w:tcBorders>
              <w:top w:val="nil"/>
              <w:left w:val="nil"/>
              <w:bottom w:space="0" w:sz="4" w:color="auto" w:val="single"/>
              <w:right w:space="0" w:sz="4" w:color="auto" w:val="single"/>
            </w:tcBorders>
            <w:shd w:fill="D9D9D9" w:color="000000" w:val="clear"/>
            <w:noWrap/>
            <w:vAlign w:val="bottom"/>
            <w:hideMark/>
          </w:tcPr>
          <w:p w:rsidRDefault="00F7205B" w:rsidP="00A11A65" w:rsidR="00F7205B" w:rsidRPr="00B30C23">
            <w:pPr>
              <w:spacing w:lineRule="auto" w:line="240" w:after="0"/>
              <w:jc w:val="right"/>
              <w:rPr>
                <w:rFonts w:cs="Times New Roman" w:eastAsia="Times New Roman" w:hAnsi="Calibri" w:ascii="Calibri"/>
                <w:b/>
                <w:bCs/>
                <w:color w:val="000000"/>
                <w:sz w:val="18"/>
                <w:szCs w:val="18"/>
                <w:lang w:eastAsia="hr-HR"/>
              </w:rPr>
            </w:pPr>
            <w:r>
              <w:rPr>
                <w:rFonts w:cs="Times New Roman" w:eastAsia="Times New Roman" w:hAnsi="Calibri" w:ascii="Calibri"/>
                <w:b/>
                <w:bCs/>
                <w:color w:val="000000"/>
                <w:sz w:val="18"/>
                <w:szCs w:val="18"/>
                <w:lang w:eastAsia="hr-HR"/>
              </w:rPr>
              <w:t>5.</w:t>
            </w:r>
            <w:r w:rsidR="00A11A65">
              <w:rPr>
                <w:rFonts w:cs="Times New Roman" w:eastAsia="Times New Roman" w:hAnsi="Calibri" w:ascii="Calibri"/>
                <w:b/>
                <w:bCs/>
                <w:color w:val="000000"/>
                <w:sz w:val="18"/>
                <w:szCs w:val="18"/>
                <w:lang w:eastAsia="hr-HR"/>
              </w:rPr>
              <w:t>958.475,00</w:t>
            </w:r>
          </w:p>
        </w:tc>
        <w:tc>
          <w:tcPr>
            <w:tcW w:type="dxa" w:w="1880"/>
            <w:tcBorders>
              <w:top w:val="nil"/>
              <w:left w:val="nil"/>
              <w:bottom w:space="0" w:sz="4" w:color="auto" w:val="single"/>
              <w:right w:space="0" w:sz="4" w:color="auto" w:val="single"/>
            </w:tcBorders>
            <w:shd w:fill="D9D9D9" w:color="000000" w:val="clear"/>
            <w:noWrap/>
            <w:vAlign w:val="bottom"/>
            <w:hideMark/>
          </w:tcPr>
          <w:p w:rsidRDefault="00F7205B" w:rsidP="00F118F2" w:rsidR="00F7205B" w:rsidRPr="00B30C23">
            <w:pPr>
              <w:spacing w:lineRule="auto" w:line="240" w:after="0"/>
              <w:rPr>
                <w:rFonts w:cs="Times New Roman" w:eastAsia="Times New Roman" w:hAnsi="Calibri" w:ascii="Calibri"/>
                <w:b/>
                <w:bCs/>
                <w:color w:val="000000"/>
                <w:sz w:val="18"/>
                <w:szCs w:val="18"/>
                <w:lang w:eastAsia="hr-HR"/>
              </w:rPr>
            </w:pPr>
            <w:r w:rsidRPr="00B30C23">
              <w:rPr>
                <w:rFonts w:cs="Times New Roman" w:eastAsia="Times New Roman" w:hAnsi="Calibri" w:ascii="Calibri"/>
                <w:b/>
                <w:bCs/>
                <w:color w:val="000000"/>
                <w:sz w:val="18"/>
                <w:szCs w:val="18"/>
                <w:lang w:eastAsia="hr-HR"/>
              </w:rPr>
              <w:t> </w:t>
            </w:r>
          </w:p>
        </w:tc>
        <w:tc>
          <w:tcPr>
            <w:tcW w:type="dxa" w:w="1220"/>
            <w:tcBorders>
              <w:top w:val="nil"/>
              <w:left w:val="nil"/>
              <w:bottom w:space="0" w:sz="4" w:color="auto" w:val="single"/>
              <w:right w:space="0" w:sz="4" w:color="auto" w:val="single"/>
            </w:tcBorders>
            <w:shd w:fill="D9D9D9" w:color="000000" w:val="clear"/>
            <w:noWrap/>
            <w:vAlign w:val="bottom"/>
            <w:hideMark/>
          </w:tcPr>
          <w:p w:rsidRDefault="00A11A65" w:rsidP="00F118F2" w:rsidR="00F7205B" w:rsidRPr="00B30C23">
            <w:pPr>
              <w:spacing w:lineRule="auto" w:line="240" w:after="0"/>
              <w:jc w:val="right"/>
              <w:rPr>
                <w:rFonts w:cs="Times New Roman" w:eastAsia="Times New Roman" w:hAnsi="Calibri" w:ascii="Calibri"/>
                <w:b/>
                <w:bCs/>
                <w:color w:val="000000"/>
                <w:sz w:val="18"/>
                <w:szCs w:val="18"/>
                <w:lang w:eastAsia="hr-HR"/>
              </w:rPr>
            </w:pPr>
            <w:r>
              <w:rPr>
                <w:rFonts w:cs="Times New Roman" w:eastAsia="Times New Roman" w:hAnsi="Calibri" w:ascii="Calibri"/>
                <w:b/>
                <w:bCs/>
                <w:color w:val="000000"/>
                <w:sz w:val="18"/>
                <w:szCs w:val="18"/>
                <w:lang w:eastAsia="hr-HR"/>
              </w:rPr>
              <w:t>508.642,49</w:t>
            </w:r>
          </w:p>
        </w:tc>
        <w:tc>
          <w:tcPr>
            <w:tcW w:type="dxa" w:w="1900"/>
            <w:tcBorders>
              <w:top w:val="nil"/>
              <w:left w:val="nil"/>
              <w:bottom w:space="0" w:sz="4" w:color="auto" w:val="single"/>
              <w:right w:space="0" w:sz="4" w:color="auto" w:val="single"/>
            </w:tcBorders>
            <w:shd w:fill="D9D9D9" w:color="000000" w:val="clear"/>
            <w:noWrap/>
            <w:vAlign w:val="bottom"/>
            <w:hideMark/>
          </w:tcPr>
          <w:p w:rsidRDefault="00F7205B" w:rsidP="00A11A65" w:rsidR="00F7205B" w:rsidRPr="00B30C23">
            <w:pPr>
              <w:spacing w:lineRule="auto" w:line="240" w:after="0"/>
              <w:jc w:val="right"/>
              <w:rPr>
                <w:rFonts w:cs="Times New Roman" w:eastAsia="Times New Roman" w:hAnsi="Calibri" w:ascii="Calibri"/>
                <w:b/>
                <w:bCs/>
                <w:color w:val="000000"/>
                <w:sz w:val="18"/>
                <w:szCs w:val="18"/>
                <w:lang w:eastAsia="hr-HR"/>
              </w:rPr>
            </w:pPr>
            <w:r>
              <w:rPr>
                <w:rFonts w:cs="Times New Roman" w:eastAsia="Times New Roman" w:hAnsi="Calibri" w:ascii="Calibri"/>
                <w:b/>
                <w:bCs/>
                <w:color w:val="000000"/>
                <w:sz w:val="18"/>
                <w:szCs w:val="18"/>
                <w:lang w:eastAsia="hr-HR"/>
              </w:rPr>
              <w:t>5.</w:t>
            </w:r>
            <w:r w:rsidR="00A11A65">
              <w:rPr>
                <w:rFonts w:cs="Times New Roman" w:eastAsia="Times New Roman" w:hAnsi="Calibri" w:ascii="Calibri"/>
                <w:b/>
                <w:bCs/>
                <w:color w:val="000000"/>
                <w:sz w:val="18"/>
                <w:szCs w:val="18"/>
                <w:lang w:eastAsia="hr-HR"/>
              </w:rPr>
              <w:t>449.832,51</w:t>
            </w:r>
          </w:p>
        </w:tc>
      </w:tr>
    </w:tbl>
    <w:p w:rsidRDefault="00AA2999" w:rsidP="00AA2999" w:rsidR="00AA2999">
      <w:pPr>
        <w:jc w:val="both"/>
        <w:rPr>
          <w:rFonts w:hAnsi="Times New Roman" w:ascii="Times New Roman"/>
        </w:rPr>
      </w:pPr>
    </w:p>
    <w:p w:rsidRDefault="00AA2999" w:rsidP="00F33D86" w:rsidR="00AA2999">
      <w:pPr>
        <w:jc w:val="both"/>
        <w:rPr>
          <w:szCs w:val="19"/>
        </w:rPr>
      </w:pPr>
    </w:p>
    <w:p w:rsidRDefault="00A11A65" w:rsidP="0098044D" w:rsidR="00A11A65">
      <w:r>
        <w:t xml:space="preserve">Kako bi se namirio razlučni vjerovnik društvo planira prodaju poslovne hale te bi se sredstva dobivena prodajom, nakon podmirenja duga prema razlučnom vjerovniku, koristila za radni kapital te bi se time povećala vjerojatnost za naplatu preostalih vjerovnika. </w:t>
      </w:r>
    </w:p>
    <w:p w:rsidRDefault="00320E21" w:rsidR="00320E21">
      <w:pPr>
        <w:rPr>
          <w:rFonts w:cstheme="majorBidi" w:eastAsiaTheme="majorEastAsia" w:hAnsiTheme="majorHAnsi" w:asciiTheme="majorHAnsi"/>
          <w:color w:themeShade="80" w:themeColor="accent1" w:val="1F4E79"/>
          <w:sz w:val="36"/>
          <w:szCs w:val="36"/>
        </w:rPr>
      </w:pPr>
      <w:r>
        <w:br w:type="page"/>
      </w:r>
    </w:p>
    <w:p w:rsidRDefault="00F33D86" w:rsidP="00485D9D" w:rsidR="0098044D">
      <w:pPr>
        <w:pStyle w:val="Naslov1"/>
      </w:pPr>
      <w:bookmarkStart w:name="_Toc484006267" w:id="5"/>
      <w:r w:rsidRPr="00F33D86">
        <w:lastRenderedPageBreak/>
        <w:t>M</w:t>
      </w:r>
      <w:r w:rsidR="0098044D" w:rsidRPr="00F33D86">
        <w:t xml:space="preserve">jere operativnog restrukturiranja i </w:t>
      </w:r>
      <w:r w:rsidR="0098044D" w:rsidRPr="00092A01">
        <w:t>izračun njihovih učinaka na poslovanje</w:t>
      </w:r>
      <w:bookmarkEnd w:id="5"/>
    </w:p>
    <w:p w:rsidRDefault="00524E36" w:rsidP="00524E36" w:rsidR="00524E36" w:rsidRPr="00524E36"/>
    <w:p w:rsidRDefault="00886316" w:rsidP="00993AC2" w:rsidR="00F33D86" w:rsidRPr="00FD5EC7">
      <w:pPr>
        <w:jc w:val="both"/>
        <w:rPr>
          <w:szCs w:val="19"/>
        </w:rPr>
      </w:pPr>
      <w:r w:rsidRPr="00FD5EC7">
        <w:rPr>
          <w:szCs w:val="19"/>
        </w:rPr>
        <w:t xml:space="preserve">Uz mjere financijskog restrukturiranja Uprava Društva </w:t>
      </w:r>
      <w:r w:rsidR="00094FB0" w:rsidRPr="00FD5EC7">
        <w:rPr>
          <w:szCs w:val="19"/>
        </w:rPr>
        <w:t xml:space="preserve">će poduzeti i </w:t>
      </w:r>
      <w:r w:rsidRPr="00FD5EC7">
        <w:rPr>
          <w:szCs w:val="19"/>
        </w:rPr>
        <w:t>mjer</w:t>
      </w:r>
      <w:r w:rsidR="00094FB0" w:rsidRPr="00FD5EC7">
        <w:rPr>
          <w:szCs w:val="19"/>
        </w:rPr>
        <w:t>e</w:t>
      </w:r>
      <w:r w:rsidRPr="00FD5EC7">
        <w:rPr>
          <w:szCs w:val="19"/>
        </w:rPr>
        <w:t xml:space="preserve"> operativnog restrukturiranja kako bi se stvorili preduvjeti za održivo poslovanje Društva u budućnosti. </w:t>
      </w:r>
    </w:p>
    <w:p w:rsidRDefault="00F33D86" w:rsidP="00993AC2" w:rsidR="00FA1134" w:rsidRPr="00A80C30">
      <w:pPr>
        <w:jc w:val="both"/>
        <w:rPr>
          <w:szCs w:val="19"/>
        </w:rPr>
      </w:pPr>
      <w:r w:rsidRPr="00A80C30">
        <w:rPr>
          <w:szCs w:val="19"/>
        </w:rPr>
        <w:t xml:space="preserve">Mjere operativnog restrukturiranja </w:t>
      </w:r>
      <w:r w:rsidR="00BC49AC" w:rsidRPr="00A80C30">
        <w:rPr>
          <w:szCs w:val="19"/>
        </w:rPr>
        <w:t xml:space="preserve">u prvom redu se odnose </w:t>
      </w:r>
      <w:r w:rsidR="00FA1134" w:rsidRPr="00A80C30">
        <w:rPr>
          <w:szCs w:val="19"/>
        </w:rPr>
        <w:t xml:space="preserve">na jačanje prodajnih </w:t>
      </w:r>
      <w:r w:rsidR="00A80C30" w:rsidRPr="00A80C30">
        <w:rPr>
          <w:szCs w:val="19"/>
        </w:rPr>
        <w:t>resursa i otvaranja novih kanala prodaje</w:t>
      </w:r>
      <w:r w:rsidR="00FA1134" w:rsidRPr="00A80C30">
        <w:rPr>
          <w:szCs w:val="19"/>
        </w:rPr>
        <w:t>:</w:t>
      </w:r>
    </w:p>
    <w:p w:rsidRDefault="00993AC2" w:rsidP="00FA1134" w:rsidR="00993AC2" w:rsidRPr="00A80C30">
      <w:pPr>
        <w:pStyle w:val="Odlomakpopisa"/>
        <w:numPr>
          <w:ilvl w:val="0"/>
          <w:numId w:val="15"/>
        </w:numPr>
        <w:jc w:val="both"/>
        <w:rPr>
          <w:szCs w:val="19"/>
        </w:rPr>
      </w:pPr>
      <w:r w:rsidRPr="00A80C30">
        <w:t xml:space="preserve">zapošljavanje minimalno 3 nova prodajna predstavnika, sa naglaskom na terenskoj obradi tržišta i direktnom pristupu novim i starim kupcima. </w:t>
      </w:r>
      <w:r w:rsidR="008E6CE1">
        <w:t>Prodajni predstavnici bit će motivirani plaćom ovisnom o rezultatima prodaje.</w:t>
      </w:r>
    </w:p>
    <w:p w:rsidRDefault="00993AC2" w:rsidP="00993AC2" w:rsidR="00993AC2" w:rsidRPr="00A80C30">
      <w:pPr>
        <w:jc w:val="both"/>
      </w:pPr>
      <w:r w:rsidRPr="00A80C30">
        <w:t xml:space="preserve">Prethodnih godina, radi fokusa </w:t>
      </w:r>
      <w:r w:rsidR="00FA1134" w:rsidRPr="00A80C30">
        <w:t xml:space="preserve">smanjenja </w:t>
      </w:r>
      <w:r w:rsidRPr="00A80C30">
        <w:t xml:space="preserve">prodajnog tima </w:t>
      </w:r>
      <w:r w:rsidR="00FA1134" w:rsidRPr="00A80C30">
        <w:t xml:space="preserve">i fokusa </w:t>
      </w:r>
      <w:r w:rsidRPr="00A80C30">
        <w:t>na velike projekte, dijelom je zanemarena direktna terenska prodaja. Značajan pad prihoda u 2016</w:t>
      </w:r>
      <w:r w:rsidR="00FA1134" w:rsidRPr="00A80C30">
        <w:t>.</w:t>
      </w:r>
      <w:r w:rsidRPr="00A80C30">
        <w:t xml:space="preserve"> godini je upravo rezultat fokusa na velikim projektima koji su bili očekivani, ali je realizacija izostala, najviše radi prolongiranja investicija od strane investitora. Poučeni tim iskustvom, na prvom mjestu je plan dodatnog zapošljavanja u prodaji, jačanje tržišne prisutnosti te obrada svih kategorija kupaca.</w:t>
      </w:r>
    </w:p>
    <w:p w:rsidRDefault="00993AC2" w:rsidP="00993AC2" w:rsidR="00FA1134" w:rsidRPr="00A80C30">
      <w:pPr>
        <w:jc w:val="both"/>
      </w:pPr>
      <w:r w:rsidRPr="00A80C30">
        <w:t xml:space="preserve">U segmentu </w:t>
      </w:r>
      <w:r w:rsidR="00FA1134" w:rsidRPr="00A80C30">
        <w:t>alata i opreme za manje kupce (</w:t>
      </w:r>
      <w:r w:rsidRPr="00A80C30">
        <w:t>auto s</w:t>
      </w:r>
      <w:r w:rsidR="00FA1134" w:rsidRPr="00A80C30">
        <w:t>ervisi</w:t>
      </w:r>
      <w:r w:rsidRPr="00A80C30">
        <w:t>), najveći konkurent nam je firma TOKIĆ. Kako je njemu primarna djelatnost prodaja auto</w:t>
      </w:r>
      <w:r w:rsidR="00FA1134" w:rsidRPr="00A80C30">
        <w:t xml:space="preserve"> </w:t>
      </w:r>
      <w:r w:rsidRPr="00A80C30">
        <w:t xml:space="preserve">dijelova, ugovorno veže svoje kupce i daje im u investiciju opremu i alate iz svoje ponude. Tu smo izgubili priličan broj manjih kupaca. Kako bi riješili taj problem, </w:t>
      </w:r>
      <w:r w:rsidR="00FA1134" w:rsidRPr="00A80C30">
        <w:t xml:space="preserve">tu nam je cilj i sljedeća mjera operativnog restrukturiranja: </w:t>
      </w:r>
    </w:p>
    <w:p w:rsidRDefault="00FA1134" w:rsidP="00FA1134" w:rsidR="00A80C30" w:rsidRPr="00A80C30">
      <w:pPr>
        <w:pStyle w:val="Odlomakpopisa"/>
        <w:numPr>
          <w:ilvl w:val="0"/>
          <w:numId w:val="15"/>
        </w:numPr>
        <w:jc w:val="both"/>
      </w:pPr>
      <w:r w:rsidRPr="00A80C30">
        <w:t xml:space="preserve">ojačati </w:t>
      </w:r>
      <w:r w:rsidR="00993AC2" w:rsidRPr="00A80C30">
        <w:t xml:space="preserve">suradnju </w:t>
      </w:r>
      <w:r w:rsidRPr="00A80C30">
        <w:t xml:space="preserve">sa drugim velikim distributerom auto </w:t>
      </w:r>
      <w:r w:rsidR="00993AC2" w:rsidRPr="00A80C30">
        <w:t>dijelova, koji ima lanac maloprodajnih poslovnica u cijeloj zemlji, te veliki prodajni tim koji svakodnevno obilazi auto</w:t>
      </w:r>
      <w:r w:rsidRPr="00A80C30">
        <w:t xml:space="preserve"> </w:t>
      </w:r>
      <w:r w:rsidR="00993AC2" w:rsidRPr="00A80C30">
        <w:t xml:space="preserve">servise. Oni sada nude prvenstveno naše proizvode u direktnoj prodaji na što ostvaruju proviziju, mogu ugovorno vezati kupce preko investicija, konkurentni su Tokiću, a da su sigurni u kvalitetu naših usluga i postprodajnih aktivnosti. </w:t>
      </w:r>
    </w:p>
    <w:p w:rsidRDefault="00A80C30" w:rsidP="00FA1134" w:rsidR="00A80C30" w:rsidRPr="00A80C30">
      <w:pPr>
        <w:pStyle w:val="Odlomakpopisa"/>
        <w:numPr>
          <w:ilvl w:val="0"/>
          <w:numId w:val="15"/>
        </w:numPr>
        <w:jc w:val="both"/>
      </w:pPr>
      <w:r w:rsidRPr="00A80C30">
        <w:t>u</w:t>
      </w:r>
      <w:r w:rsidR="00993AC2" w:rsidRPr="00A80C30">
        <w:t xml:space="preserve"> planu je uvrstiti našu kompletnu ponudu na njihov web (koji je vrlo posjećen i preko koj</w:t>
      </w:r>
      <w:r w:rsidRPr="00A80C30">
        <w:t>ega ostvaruju većinu narudžbi)</w:t>
      </w:r>
      <w:r w:rsidR="00993AC2" w:rsidRPr="00A80C30">
        <w:t xml:space="preserve">, te </w:t>
      </w:r>
    </w:p>
    <w:p w:rsidRDefault="00993AC2" w:rsidP="00FA1134" w:rsidR="00993AC2" w:rsidRPr="00A80C30">
      <w:pPr>
        <w:pStyle w:val="Odlomakpopisa"/>
        <w:numPr>
          <w:ilvl w:val="0"/>
          <w:numId w:val="15"/>
        </w:numPr>
        <w:jc w:val="both"/>
      </w:pPr>
      <w:r w:rsidRPr="00A80C30">
        <w:t xml:space="preserve">napuniti njihove trgovine našim proizvodima. Time bi dobili veliku i gotovu prodajnu mrežu bez dodatnog ulaganja. </w:t>
      </w:r>
    </w:p>
    <w:p w:rsidRDefault="008E6CE1" w:rsidP="008E6CE1" w:rsidR="008E6CE1" w:rsidRPr="008E6CE1">
      <w:pPr>
        <w:jc w:val="both"/>
        <w:rPr>
          <w:szCs w:val="19"/>
        </w:rPr>
      </w:pPr>
      <w:r w:rsidRPr="008E6CE1">
        <w:rPr>
          <w:szCs w:val="19"/>
        </w:rPr>
        <w:t xml:space="preserve">Troškovna strana operativnog poslovanja koja se odnosi na trošak osoblja i ostali trošak je već i sada u velikoj mjeri optimizirana, tako da planirane brojke poslovanja u 2017. godini i nadalje nisu upitne jer su one postojane već i ove godine. </w:t>
      </w:r>
    </w:p>
    <w:p w:rsidRDefault="00E25C70" w:rsidP="00E25C70" w:rsidR="00E25C70">
      <w:pPr>
        <w:jc w:val="both"/>
        <w:rPr>
          <w:szCs w:val="19"/>
        </w:rPr>
      </w:pPr>
      <w:r>
        <w:rPr>
          <w:szCs w:val="19"/>
        </w:rPr>
        <w:t xml:space="preserve">Stabilnost i poboljšana likvidnost nakon provođenja restrukturiranja omogućit će nam brže rokove isporuke roba, stalna prisutnost na terenu i pristup novim kupcima sa jakom marketinškom kampanjom dići će nas ispred trenutne konkurencije, koja je ili u problemima sa likvidnošću, nema kompletnu ponudu robe i usluga ili nema osposobljen servisni tim. </w:t>
      </w:r>
    </w:p>
    <w:p w:rsidRDefault="00993AC2" w:rsidP="00993AC2" w:rsidR="00993AC2">
      <w:pPr>
        <w:jc w:val="both"/>
      </w:pPr>
      <w:r w:rsidRPr="00A80C30">
        <w:t>Na tržištu alata i autoservisne opreme u ovom trenutku mora doći do rasta i povećane potražnje za asortimanom koji nudimo. Od 2009. godine, kada su naši kupci bili pogođeni velikim padom prodaje i prihoda, do danas gotovo da nije bilo većih investicija u opremu. Kako se radi o profesionalnim radion</w:t>
      </w:r>
      <w:r w:rsidR="008E6CE1">
        <w:t>ic</w:t>
      </w:r>
      <w:r w:rsidRPr="00A80C30">
        <w:t>ama i opremi, nužno je investiranje u novu opremu, kako bi se pratile nove tehnologije i standardi u vrlo inovativnoj autoindustriji. To nam je velika prilika, te smatramo kako je sada pravo vrijeme da sa malim ulogom i povećanim prisustvom na tržištu, te oblikom sinergije sa n</w:t>
      </w:r>
      <w:r w:rsidR="008E6CE1">
        <w:t xml:space="preserve">ašim </w:t>
      </w:r>
      <w:r w:rsidR="008E6CE1">
        <w:lastRenderedPageBreak/>
        <w:t xml:space="preserve">partnerom iz segmenta auto </w:t>
      </w:r>
      <w:r w:rsidRPr="00A80C30">
        <w:t>dijelova možemo realizirati planirane prihode u budućem razdoblju te zauzeti vodeću poziciju na tržištu alata i servisne opreme.</w:t>
      </w:r>
    </w:p>
    <w:p w:rsidRDefault="00092A01" w:rsidP="00993AC2" w:rsidR="00092A01" w:rsidRPr="00092A01">
      <w:pPr>
        <w:jc w:val="both"/>
        <w:rPr>
          <w:b/>
        </w:rPr>
      </w:pPr>
      <w:r w:rsidRPr="00092A01">
        <w:rPr>
          <w:b/>
        </w:rPr>
        <w:t>Izračun učinaka mjera operativnog restrukturiranja na poslovanje</w:t>
      </w:r>
      <w:r>
        <w:rPr>
          <w:b/>
        </w:rPr>
        <w:t xml:space="preserve"> </w:t>
      </w:r>
    </w:p>
    <w:tbl>
      <w:tblPr>
        <w:tblStyle w:val="Reetkatablice"/>
        <w:tblW w:type="auto" w:w="0"/>
        <w:tblLook w:val="04A0" w:noVBand="1" w:noHBand="0" w:lastColumn="0" w:firstColumn="1" w:lastRow="0" w:firstRow="1"/>
      </w:tblPr>
      <w:tblGrid>
        <w:gridCol w:w="6629"/>
        <w:gridCol w:w="2659"/>
      </w:tblGrid>
      <w:tr w:rsidTr="00092A01" w:rsidR="00092A01">
        <w:tc>
          <w:tcPr>
            <w:tcW w:type="dxa" w:w="6629"/>
          </w:tcPr>
          <w:p w:rsidRDefault="00092A01" w:rsidP="00993AC2" w:rsidR="00092A01">
            <w:pPr>
              <w:jc w:val="both"/>
            </w:pPr>
          </w:p>
        </w:tc>
        <w:tc>
          <w:tcPr>
            <w:tcW w:type="dxa" w:w="2659"/>
          </w:tcPr>
          <w:p w:rsidRDefault="00092A01" w:rsidP="00092A01" w:rsidR="00092A01" w:rsidRPr="00092A01">
            <w:pPr>
              <w:jc w:val="right"/>
              <w:rPr>
                <w:i/>
              </w:rPr>
            </w:pPr>
            <w:r w:rsidRPr="00092A01">
              <w:rPr>
                <w:i/>
              </w:rPr>
              <w:t>HRK tis.</w:t>
            </w:r>
          </w:p>
        </w:tc>
      </w:tr>
      <w:tr w:rsidTr="00092A01" w:rsidR="00092A01">
        <w:tc>
          <w:tcPr>
            <w:tcW w:type="dxa" w:w="6629"/>
          </w:tcPr>
          <w:p w:rsidRDefault="00092A01" w:rsidP="00993AC2" w:rsidR="00092A01">
            <w:pPr>
              <w:jc w:val="both"/>
            </w:pPr>
            <w:r>
              <w:t>1. Prosječna operativna dobit (EBITDA) u razdoblju 2014.-2016.</w:t>
            </w:r>
          </w:p>
        </w:tc>
        <w:tc>
          <w:tcPr>
            <w:tcW w:type="dxa" w:w="2659"/>
          </w:tcPr>
          <w:p w:rsidRDefault="00092A01" w:rsidP="00092A01" w:rsidR="00092A01">
            <w:pPr>
              <w:ind w:left="1416"/>
              <w:jc w:val="both"/>
            </w:pPr>
            <w:r>
              <w:t>341,4</w:t>
            </w:r>
          </w:p>
        </w:tc>
      </w:tr>
      <w:tr w:rsidTr="00092A01" w:rsidR="00092A01">
        <w:tc>
          <w:tcPr>
            <w:tcW w:type="dxa" w:w="6629"/>
          </w:tcPr>
          <w:p w:rsidRDefault="00092A01" w:rsidP="00092A01" w:rsidR="00092A01">
            <w:pPr>
              <w:jc w:val="both"/>
            </w:pPr>
            <w:r>
              <w:t>2. Prosječna operativna dobit (EBITDA) u razdoblju 2017.-2027.</w:t>
            </w:r>
          </w:p>
        </w:tc>
        <w:tc>
          <w:tcPr>
            <w:tcW w:type="dxa" w:w="2659"/>
          </w:tcPr>
          <w:p w:rsidRDefault="00C05B05" w:rsidP="00092A01" w:rsidR="00092A01">
            <w:pPr>
              <w:ind w:left="1416"/>
              <w:jc w:val="both"/>
            </w:pPr>
            <w:r>
              <w:t>443,4</w:t>
            </w:r>
          </w:p>
        </w:tc>
      </w:tr>
      <w:tr w:rsidTr="00092A01" w:rsidR="00092A01">
        <w:tc>
          <w:tcPr>
            <w:tcW w:type="dxa" w:w="6629"/>
          </w:tcPr>
          <w:p w:rsidRDefault="00092A01" w:rsidP="00092A01" w:rsidR="00092A01">
            <w:pPr>
              <w:jc w:val="both"/>
            </w:pPr>
            <w:r>
              <w:rPr>
                <w:b/>
              </w:rPr>
              <w:t>3. U</w:t>
            </w:r>
            <w:r w:rsidRPr="00092A01">
              <w:rPr>
                <w:b/>
              </w:rPr>
              <w:t>čin</w:t>
            </w:r>
            <w:r>
              <w:rPr>
                <w:b/>
              </w:rPr>
              <w:t>a</w:t>
            </w:r>
            <w:r w:rsidRPr="00092A01">
              <w:rPr>
                <w:b/>
              </w:rPr>
              <w:t>k mjera operativnog restrukturiranja na poslovanje</w:t>
            </w:r>
            <w:r>
              <w:rPr>
                <w:b/>
              </w:rPr>
              <w:t xml:space="preserve"> (2.-1.)</w:t>
            </w:r>
          </w:p>
        </w:tc>
        <w:tc>
          <w:tcPr>
            <w:tcW w:type="dxa" w:w="2659"/>
          </w:tcPr>
          <w:p w:rsidRDefault="00C05B05" w:rsidP="00092A01" w:rsidR="00092A01" w:rsidRPr="00092A01">
            <w:pPr>
              <w:ind w:left="1416"/>
              <w:jc w:val="both"/>
              <w:rPr>
                <w:b/>
              </w:rPr>
            </w:pPr>
            <w:r>
              <w:rPr>
                <w:b/>
              </w:rPr>
              <w:t>102,</w:t>
            </w:r>
            <w:r w:rsidR="00995F82">
              <w:rPr>
                <w:b/>
              </w:rPr>
              <w:t>0</w:t>
            </w:r>
          </w:p>
        </w:tc>
      </w:tr>
    </w:tbl>
    <w:p w:rsidRDefault="00092A01" w:rsidP="00993AC2" w:rsidR="00092A01">
      <w:pPr>
        <w:jc w:val="both"/>
      </w:pPr>
    </w:p>
    <w:tbl>
      <w:tblPr>
        <w:tblW w:type="dxa" w:w="9511"/>
        <w:tblInd w:type="dxa" w:w="95"/>
        <w:tblLook w:val="04A0" w:noVBand="1" w:noHBand="0" w:lastColumn="0" w:firstColumn="1" w:lastRow="0" w:firstRow="1"/>
      </w:tblPr>
      <w:tblGrid>
        <w:gridCol w:w="13"/>
        <w:gridCol w:w="690"/>
        <w:gridCol w:w="2200"/>
        <w:gridCol w:w="1066"/>
        <w:gridCol w:w="3415"/>
        <w:gridCol w:w="2127"/>
      </w:tblGrid>
      <w:tr w:rsidTr="00092A01" w:rsidR="006046F3" w:rsidRPr="006046F3">
        <w:trPr>
          <w:trHeight w:val="300"/>
        </w:trPr>
        <w:tc>
          <w:tcPr>
            <w:tcW w:type="dxa" w:w="7384"/>
            <w:gridSpan w:val="5"/>
            <w:tcBorders>
              <w:top w:val="nil"/>
              <w:left w:val="nil"/>
              <w:bottom w:val="nil"/>
              <w:right w:val="nil"/>
            </w:tcBorders>
            <w:shd w:fill="auto" w:color="auto" w:val="clear"/>
            <w:noWrap/>
            <w:vAlign w:val="bottom"/>
            <w:hideMark/>
          </w:tcPr>
          <w:p w:rsidRDefault="00524E36" w:rsidP="006046F3" w:rsidR="00524E36">
            <w:pPr>
              <w:spacing w:lineRule="auto" w:line="240" w:after="0"/>
              <w:rPr>
                <w:b/>
                <w:szCs w:val="19"/>
              </w:rPr>
            </w:pPr>
          </w:p>
          <w:p w:rsidRDefault="006046F3" w:rsidP="006046F3" w:rsidR="006046F3" w:rsidRPr="006046F3">
            <w:pPr>
              <w:spacing w:lineRule="auto" w:line="240" w:after="0"/>
              <w:rPr>
                <w:b/>
                <w:szCs w:val="19"/>
              </w:rPr>
            </w:pPr>
            <w:r w:rsidRPr="006046F3">
              <w:rPr>
                <w:b/>
                <w:szCs w:val="19"/>
              </w:rPr>
              <w:t>Popis poslova pred ugovaranjem i potencijali u 2017</w:t>
            </w:r>
            <w:r w:rsidR="00BF79E4">
              <w:rPr>
                <w:b/>
                <w:szCs w:val="19"/>
              </w:rPr>
              <w:t>.</w:t>
            </w:r>
            <w:r w:rsidRPr="006046F3">
              <w:rPr>
                <w:b/>
                <w:szCs w:val="19"/>
              </w:rPr>
              <w:t>/2018</w:t>
            </w:r>
            <w:r w:rsidR="00BF79E4">
              <w:rPr>
                <w:b/>
                <w:szCs w:val="19"/>
              </w:rPr>
              <w:t>.</w:t>
            </w:r>
            <w:r w:rsidRPr="006046F3">
              <w:rPr>
                <w:b/>
                <w:szCs w:val="19"/>
              </w:rPr>
              <w:t xml:space="preserve"> god.</w:t>
            </w:r>
          </w:p>
        </w:tc>
        <w:tc>
          <w:tcPr>
            <w:tcW w:type="dxa" w:w="2127"/>
            <w:tcBorders>
              <w:top w:val="nil"/>
              <w:left w:val="nil"/>
              <w:bottom w:val="nil"/>
              <w:right w:val="nil"/>
            </w:tcBorders>
            <w:shd w:fill="auto" w:color="auto" w:val="clear"/>
            <w:noWrap/>
            <w:vAlign w:val="bottom"/>
            <w:hideMark/>
          </w:tcPr>
          <w:p w:rsidRDefault="006046F3" w:rsidP="006046F3" w:rsidR="006046F3" w:rsidRPr="006046F3">
            <w:pPr>
              <w:spacing w:lineRule="auto" w:line="240" w:after="0"/>
              <w:jc w:val="center"/>
              <w:rPr>
                <w:rFonts w:cs="Times New Roman" w:eastAsia="Times New Roman" w:hAnsi="Calibri" w:ascii="Calibri"/>
                <w:b/>
                <w:bCs/>
                <w:color w:val="000000"/>
                <w:sz w:val="20"/>
                <w:szCs w:val="20"/>
                <w:lang w:eastAsia="hr-HR"/>
              </w:rPr>
            </w:pPr>
          </w:p>
        </w:tc>
      </w:tr>
      <w:tr w:rsidTr="00092A01" w:rsidR="009462E3" w:rsidRPr="009462E3">
        <w:trPr>
          <w:gridBefore w:val="1"/>
          <w:wBefore w:type="dxa" w:w="13"/>
          <w:trHeight w:val="300"/>
        </w:trPr>
        <w:tc>
          <w:tcPr>
            <w:tcW w:type="dxa" w:w="69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R.B.</w:t>
            </w:r>
          </w:p>
        </w:tc>
        <w:tc>
          <w:tcPr>
            <w:tcW w:type="dxa" w:w="2200"/>
            <w:tcBorders>
              <w:top w:space="0" w:sz="4" w:color="auto" w:val="single"/>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KUPAC</w:t>
            </w:r>
          </w:p>
        </w:tc>
        <w:tc>
          <w:tcPr>
            <w:tcW w:type="dxa" w:w="1066"/>
            <w:tcBorders>
              <w:top w:space="0" w:sz="4" w:color="auto" w:val="single"/>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MJESTO</w:t>
            </w:r>
          </w:p>
        </w:tc>
        <w:tc>
          <w:tcPr>
            <w:tcW w:type="dxa" w:w="3415"/>
            <w:tcBorders>
              <w:top w:space="0" w:sz="4" w:color="auto" w:val="single"/>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OPIS</w:t>
            </w:r>
          </w:p>
        </w:tc>
        <w:tc>
          <w:tcPr>
            <w:tcW w:type="dxa" w:w="2127"/>
            <w:tcBorders>
              <w:top w:space="0" w:sz="4" w:color="auto" w:val="single"/>
              <w:left w:val="nil"/>
              <w:bottom w:space="0" w:sz="4" w:color="auto" w:val="single"/>
              <w:right w:space="0" w:sz="4" w:color="auto" w:val="single"/>
            </w:tcBorders>
            <w:shd w:fill="auto" w:color="auto" w:val="clear"/>
            <w:noWrap/>
            <w:vAlign w:val="bottom"/>
            <w:hideMark/>
          </w:tcPr>
          <w:p w:rsidRDefault="009462E3" w:rsidP="00673E32"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 xml:space="preserve">IZNOS </w:t>
            </w:r>
            <w:r w:rsidR="00673E32">
              <w:rPr>
                <w:rFonts w:cs="Times New Roman" w:eastAsia="Times New Roman" w:hAnsi="Calibri" w:ascii="Calibri"/>
                <w:b/>
                <w:bCs/>
                <w:color w:val="000000"/>
                <w:sz w:val="20"/>
                <w:szCs w:val="20"/>
                <w:lang w:eastAsia="hr-HR"/>
              </w:rPr>
              <w:t>INVESTICIJE KN.</w:t>
            </w:r>
          </w:p>
        </w:tc>
      </w:tr>
      <w:tr w:rsidTr="00092A01" w:rsidR="009462E3" w:rsidRPr="009462E3">
        <w:trPr>
          <w:gridBefore w:val="1"/>
          <w:wBefore w:type="dxa" w:w="13"/>
          <w:trHeight w:val="300"/>
        </w:trPr>
        <w:tc>
          <w:tcPr>
            <w:tcW w:type="dxa" w:w="690"/>
            <w:tcBorders>
              <w:top w:val="nil"/>
              <w:left w:val="nil"/>
              <w:bottom w:val="nil"/>
              <w:right w:val="nil"/>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color w:val="000000"/>
                <w:sz w:val="20"/>
                <w:szCs w:val="20"/>
                <w:lang w:eastAsia="hr-HR"/>
              </w:rPr>
            </w:pPr>
          </w:p>
        </w:tc>
        <w:tc>
          <w:tcPr>
            <w:tcW w:type="dxa" w:w="2200"/>
            <w:tcBorders>
              <w:top w:val="nil"/>
              <w:left w:val="nil"/>
              <w:bottom w:val="nil"/>
              <w:right w:val="nil"/>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p>
        </w:tc>
        <w:tc>
          <w:tcPr>
            <w:tcW w:type="dxa" w:w="1066"/>
            <w:tcBorders>
              <w:top w:val="nil"/>
              <w:left w:val="nil"/>
              <w:bottom w:val="nil"/>
              <w:right w:val="nil"/>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p>
        </w:tc>
        <w:tc>
          <w:tcPr>
            <w:tcW w:type="dxa" w:w="3415"/>
            <w:tcBorders>
              <w:top w:val="nil"/>
              <w:left w:val="nil"/>
              <w:bottom w:val="nil"/>
              <w:right w:val="nil"/>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p>
        </w:tc>
        <w:tc>
          <w:tcPr>
            <w:tcW w:type="dxa" w:w="2127"/>
            <w:tcBorders>
              <w:top w:val="nil"/>
              <w:left w:val="nil"/>
              <w:bottom w:val="nil"/>
              <w:right w:val="nil"/>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p>
        </w:tc>
      </w:tr>
      <w:tr w:rsidTr="00092A01" w:rsidR="00673E32" w:rsidRPr="009462E3">
        <w:trPr>
          <w:gridBefore w:val="1"/>
          <w:wBefore w:type="dxa" w:w="13"/>
          <w:trHeight w:val="300"/>
        </w:trPr>
        <w:tc>
          <w:tcPr>
            <w:tcW w:type="dxa" w:w="69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1</w:t>
            </w:r>
          </w:p>
        </w:tc>
        <w:tc>
          <w:tcPr>
            <w:tcW w:type="dxa" w:w="2200"/>
            <w:tcBorders>
              <w:top w:space="0" w:sz="4" w:color="auto" w:val="single"/>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AUTOWILL</w:t>
            </w:r>
          </w:p>
        </w:tc>
        <w:tc>
          <w:tcPr>
            <w:tcW w:type="dxa" w:w="1066"/>
            <w:tcBorders>
              <w:top w:space="0" w:sz="4" w:color="auto" w:val="single"/>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Pr>
                <w:rFonts w:cs="Times New Roman" w:eastAsia="Times New Roman" w:hAnsi="Calibri" w:ascii="Calibri"/>
                <w:color w:val="000000"/>
                <w:sz w:val="20"/>
                <w:szCs w:val="20"/>
                <w:lang w:eastAsia="hr-HR"/>
              </w:rPr>
              <w:t>VODICE</w:t>
            </w:r>
          </w:p>
        </w:tc>
        <w:tc>
          <w:tcPr>
            <w:tcW w:type="dxa" w:w="3415"/>
            <w:tcBorders>
              <w:top w:space="0" w:sz="4" w:color="auto" w:val="single"/>
              <w:left w:val="nil"/>
              <w:bottom w:space="0" w:sz="4" w:color="auto" w:val="single"/>
              <w:right w:space="0" w:sz="4" w:color="auto" w:val="single"/>
            </w:tcBorders>
            <w:shd w:fill="auto" w:color="auto" w:val="clear"/>
            <w:noWrap/>
            <w:vAlign w:val="bottom"/>
            <w:hideMark/>
          </w:tcPr>
          <w:p w:rsidRDefault="00C806EC" w:rsidP="009462E3" w:rsidR="009462E3" w:rsidRPr="009462E3">
            <w:pPr>
              <w:spacing w:lineRule="auto" w:line="240" w:after="0"/>
              <w:rPr>
                <w:rFonts w:cs="Times New Roman" w:eastAsia="Times New Roman" w:hAnsi="Calibri" w:ascii="Calibri"/>
                <w:color w:val="000000"/>
                <w:sz w:val="20"/>
                <w:szCs w:val="20"/>
                <w:lang w:eastAsia="hr-HR"/>
              </w:rPr>
            </w:pPr>
            <w:r>
              <w:rPr>
                <w:rFonts w:cs="Times New Roman" w:eastAsia="Times New Roman" w:hAnsi="Calibri" w:ascii="Calibri"/>
                <w:color w:val="000000"/>
                <w:sz w:val="20"/>
                <w:szCs w:val="20"/>
                <w:lang w:eastAsia="hr-HR"/>
              </w:rPr>
              <w:t>Opremanje novog servisnog c</w:t>
            </w:r>
            <w:r w:rsidR="009462E3" w:rsidRPr="009462E3">
              <w:rPr>
                <w:rFonts w:cs="Times New Roman" w:eastAsia="Times New Roman" w:hAnsi="Calibri" w:ascii="Calibri"/>
                <w:color w:val="000000"/>
                <w:sz w:val="20"/>
                <w:szCs w:val="20"/>
                <w:lang w:eastAsia="hr-HR"/>
              </w:rPr>
              <w:t>e</w:t>
            </w:r>
            <w:r>
              <w:rPr>
                <w:rFonts w:cs="Times New Roman" w:eastAsia="Times New Roman" w:hAnsi="Calibri" w:ascii="Calibri"/>
                <w:color w:val="000000"/>
                <w:sz w:val="20"/>
                <w:szCs w:val="20"/>
                <w:lang w:eastAsia="hr-HR"/>
              </w:rPr>
              <w:t>n</w:t>
            </w:r>
            <w:r w:rsidR="009462E3" w:rsidRPr="009462E3">
              <w:rPr>
                <w:rFonts w:cs="Times New Roman" w:eastAsia="Times New Roman" w:hAnsi="Calibri" w:ascii="Calibri"/>
                <w:color w:val="000000"/>
                <w:sz w:val="20"/>
                <w:szCs w:val="20"/>
                <w:lang w:eastAsia="hr-HR"/>
              </w:rPr>
              <w:t>tra</w:t>
            </w:r>
          </w:p>
        </w:tc>
        <w:tc>
          <w:tcPr>
            <w:tcW w:type="dxa" w:w="2127"/>
            <w:tcBorders>
              <w:top w:space="0" w:sz="4" w:color="auto" w:val="single"/>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800.000,00</w:t>
            </w:r>
          </w:p>
        </w:tc>
      </w:tr>
      <w:tr w:rsidTr="00092A01" w:rsidR="00C806EC" w:rsidRPr="009462E3">
        <w:trPr>
          <w:gridBefore w:val="1"/>
          <w:wBefore w:type="dxa" w:w="13"/>
          <w:trHeight w:val="300"/>
        </w:trPr>
        <w:tc>
          <w:tcPr>
            <w:tcW w:type="dxa" w:w="690"/>
            <w:tcBorders>
              <w:top w:val="nil"/>
              <w:left w:space="0" w:sz="4" w:color="auto" w:val="single"/>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2</w:t>
            </w:r>
          </w:p>
        </w:tc>
        <w:tc>
          <w:tcPr>
            <w:tcW w:type="dxa" w:w="2200"/>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CIAK TRUCK</w:t>
            </w:r>
          </w:p>
        </w:tc>
        <w:tc>
          <w:tcPr>
            <w:tcW w:type="dxa" w:w="1066"/>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ZAGREB</w:t>
            </w:r>
          </w:p>
        </w:tc>
        <w:tc>
          <w:tcPr>
            <w:tcW w:type="dxa" w:w="341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Opremanje novog servisa za komercijalna</w:t>
            </w:r>
            <w:r w:rsidR="00C806EC">
              <w:rPr>
                <w:rFonts w:cs="Times New Roman" w:eastAsia="Times New Roman" w:hAnsi="Calibri" w:ascii="Calibri"/>
                <w:color w:val="000000"/>
                <w:sz w:val="20"/>
                <w:szCs w:val="20"/>
                <w:lang w:eastAsia="hr-HR"/>
              </w:rPr>
              <w:t xml:space="preserve"> </w:t>
            </w:r>
            <w:r w:rsidR="00C806EC" w:rsidRPr="009462E3">
              <w:rPr>
                <w:rFonts w:cs="Times New Roman" w:eastAsia="Times New Roman" w:hAnsi="Calibri" w:ascii="Calibri"/>
                <w:color w:val="000000"/>
                <w:sz w:val="20"/>
                <w:szCs w:val="20"/>
                <w:lang w:eastAsia="hr-HR"/>
              </w:rPr>
              <w:t>vozila u Rugvici</w:t>
            </w:r>
          </w:p>
        </w:tc>
        <w:tc>
          <w:tcPr>
            <w:tcW w:type="dxa" w:w="2127"/>
            <w:tcBorders>
              <w:top w:val="nil"/>
              <w:left w:space="0" w:sz="4" w:color="auto" w:val="single"/>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1.000.000,00</w:t>
            </w:r>
          </w:p>
        </w:tc>
      </w:tr>
      <w:tr w:rsidTr="00092A01" w:rsidR="00C806EC" w:rsidRPr="009462E3">
        <w:trPr>
          <w:gridBefore w:val="1"/>
          <w:wBefore w:type="dxa" w:w="13"/>
          <w:trHeight w:val="300"/>
        </w:trPr>
        <w:tc>
          <w:tcPr>
            <w:tcW w:type="dxa" w:w="690"/>
            <w:tcBorders>
              <w:top w:val="nil"/>
              <w:left w:space="0" w:sz="4" w:color="auto" w:val="single"/>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3</w:t>
            </w:r>
          </w:p>
        </w:tc>
        <w:tc>
          <w:tcPr>
            <w:tcW w:type="dxa" w:w="2200"/>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CIAK TRUCK</w:t>
            </w:r>
          </w:p>
        </w:tc>
        <w:tc>
          <w:tcPr>
            <w:tcW w:type="dxa" w:w="1066"/>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HR</w:t>
            </w:r>
          </w:p>
        </w:tc>
        <w:tc>
          <w:tcPr>
            <w:tcW w:type="dxa" w:w="3415"/>
            <w:tcBorders>
              <w:top w:space="0" w:sz="4" w:color="auto" w:val="single"/>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Opremanje više novih servisa za komercijalna</w:t>
            </w:r>
            <w:r w:rsidR="00C806EC">
              <w:rPr>
                <w:rFonts w:cs="Times New Roman" w:eastAsia="Times New Roman" w:hAnsi="Calibri" w:ascii="Calibri"/>
                <w:color w:val="000000"/>
                <w:sz w:val="20"/>
                <w:szCs w:val="20"/>
                <w:lang w:eastAsia="hr-HR"/>
              </w:rPr>
              <w:t xml:space="preserve"> vozila </w:t>
            </w:r>
            <w:r w:rsidR="00C806EC" w:rsidRPr="009462E3">
              <w:rPr>
                <w:rFonts w:cs="Times New Roman" w:eastAsia="Times New Roman" w:hAnsi="Calibri" w:ascii="Calibri"/>
                <w:color w:val="000000"/>
                <w:sz w:val="20"/>
                <w:szCs w:val="20"/>
                <w:lang w:eastAsia="hr-HR"/>
              </w:rPr>
              <w:t>u svim regijama RH</w:t>
            </w:r>
          </w:p>
        </w:tc>
        <w:tc>
          <w:tcPr>
            <w:tcW w:type="dxa" w:w="2127"/>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DO 5.000.000,00</w:t>
            </w:r>
          </w:p>
        </w:tc>
      </w:tr>
      <w:tr w:rsidTr="00092A01" w:rsidR="00C806EC" w:rsidRPr="009462E3">
        <w:trPr>
          <w:gridBefore w:val="1"/>
          <w:wBefore w:type="dxa" w:w="13"/>
          <w:trHeight w:val="300"/>
        </w:trPr>
        <w:tc>
          <w:tcPr>
            <w:tcW w:type="dxa" w:w="690"/>
            <w:tcBorders>
              <w:top w:val="nil"/>
              <w:left w:space="0" w:sz="4" w:color="auto" w:val="single"/>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4</w:t>
            </w:r>
          </w:p>
        </w:tc>
        <w:tc>
          <w:tcPr>
            <w:tcW w:type="dxa" w:w="2200"/>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DALEKOVOD</w:t>
            </w:r>
          </w:p>
        </w:tc>
        <w:tc>
          <w:tcPr>
            <w:tcW w:type="dxa" w:w="1066"/>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 </w:t>
            </w:r>
          </w:p>
        </w:tc>
        <w:tc>
          <w:tcPr>
            <w:tcW w:type="dxa" w:w="3415"/>
            <w:tcBorders>
              <w:top w:space="0" w:sz="4" w:color="auto" w:val="single"/>
              <w:left w:val="nil"/>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 xml:space="preserve">Opremanje alatima i opremom za novi </w:t>
            </w:r>
          </w:p>
        </w:tc>
        <w:tc>
          <w:tcPr>
            <w:tcW w:type="dxa" w:w="2127"/>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DO 5.000.000,00</w:t>
            </w:r>
          </w:p>
        </w:tc>
      </w:tr>
      <w:tr w:rsidTr="00092A01" w:rsidR="00C806EC" w:rsidRPr="009462E3">
        <w:trPr>
          <w:gridBefore w:val="1"/>
          <w:wBefore w:type="dxa" w:w="13"/>
          <w:trHeight w:val="300"/>
        </w:trPr>
        <w:tc>
          <w:tcPr>
            <w:tcW w:type="dxa" w:w="690"/>
            <w:tcBorders>
              <w:top w:val="nil"/>
              <w:left w:space="0" w:sz="4" w:color="auto" w:val="single"/>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 </w:t>
            </w:r>
          </w:p>
        </w:tc>
        <w:tc>
          <w:tcPr>
            <w:tcW w:type="dxa" w:w="2200"/>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 </w:t>
            </w:r>
          </w:p>
        </w:tc>
        <w:tc>
          <w:tcPr>
            <w:tcW w:type="dxa" w:w="1066"/>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 </w:t>
            </w:r>
          </w:p>
        </w:tc>
        <w:tc>
          <w:tcPr>
            <w:tcW w:type="dxa" w:w="3415"/>
            <w:tcBorders>
              <w:left w:space="0" w:sz="4" w:color="auto" w:val="single"/>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projekt izgradnje željezničke infrastrukture</w:t>
            </w:r>
          </w:p>
        </w:tc>
        <w:tc>
          <w:tcPr>
            <w:tcW w:type="dxa" w:w="2127"/>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 </w:t>
            </w:r>
          </w:p>
        </w:tc>
      </w:tr>
      <w:tr w:rsidTr="00092A01" w:rsidR="00673E32" w:rsidRPr="009462E3">
        <w:trPr>
          <w:gridBefore w:val="1"/>
          <w:wBefore w:type="dxa" w:w="13"/>
          <w:trHeight w:val="300"/>
        </w:trPr>
        <w:tc>
          <w:tcPr>
            <w:tcW w:type="dxa" w:w="690"/>
            <w:tcBorders>
              <w:top w:val="nil"/>
              <w:left w:space="0" w:sz="4" w:color="auto" w:val="single"/>
              <w:bottom w:space="0" w:sz="4" w:color="auto" w:val="single"/>
              <w:right w:space="0" w:sz="4" w:color="auto" w:val="single"/>
            </w:tcBorders>
            <w:shd w:fill="FFFFFF" w:color="000000" w:val="clear"/>
            <w:noWrap/>
            <w:vAlign w:val="bottom"/>
            <w:hideMark/>
          </w:tcPr>
          <w:p w:rsidRDefault="009462E3" w:rsidP="009462E3" w:rsidR="009462E3" w:rsidRPr="009462E3">
            <w:pPr>
              <w:spacing w:lineRule="auto" w:line="240" w:after="0"/>
              <w:jc w:val="center"/>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5</w:t>
            </w:r>
          </w:p>
        </w:tc>
        <w:tc>
          <w:tcPr>
            <w:tcW w:type="dxa" w:w="2200"/>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KD AUTOTROLEJ</w:t>
            </w:r>
          </w:p>
        </w:tc>
        <w:tc>
          <w:tcPr>
            <w:tcW w:type="dxa" w:w="1066"/>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RIJEKA</w:t>
            </w:r>
          </w:p>
        </w:tc>
        <w:tc>
          <w:tcPr>
            <w:tcW w:type="dxa" w:w="3415"/>
            <w:tcBorders>
              <w:top w:space="0" w:sz="4" w:color="auto" w:val="single"/>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Industrijska komora za lakiranje 22x5,5</w:t>
            </w:r>
          </w:p>
        </w:tc>
        <w:tc>
          <w:tcPr>
            <w:tcW w:type="dxa" w:w="2127"/>
            <w:tcBorders>
              <w:top w:space="0" w:sz="4" w:color="auto" w:val="single"/>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1.026.000,00</w:t>
            </w:r>
          </w:p>
        </w:tc>
      </w:tr>
      <w:tr w:rsidTr="00092A01" w:rsidR="009462E3" w:rsidRPr="009462E3">
        <w:trPr>
          <w:gridBefore w:val="1"/>
          <w:wBefore w:type="dxa" w:w="13"/>
          <w:trHeight w:val="300"/>
        </w:trPr>
        <w:tc>
          <w:tcPr>
            <w:tcW w:type="dxa" w:w="690"/>
            <w:tcBorders>
              <w:top w:val="nil"/>
              <w:left w:space="0" w:sz="4" w:color="auto" w:val="single"/>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6</w:t>
            </w:r>
          </w:p>
        </w:tc>
        <w:tc>
          <w:tcPr>
            <w:tcW w:type="dxa" w:w="2200"/>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LUKA PLOČE</w:t>
            </w:r>
          </w:p>
        </w:tc>
        <w:tc>
          <w:tcPr>
            <w:tcW w:type="dxa" w:w="1066"/>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 </w:t>
            </w:r>
          </w:p>
        </w:tc>
        <w:tc>
          <w:tcPr>
            <w:tcW w:type="dxa" w:w="3415"/>
            <w:tcBorders>
              <w:top w:val="nil"/>
              <w:left w:val="nil"/>
              <w:bottom w:space="0" w:sz="4" w:color="auto" w:val="single"/>
              <w:right w:space="0" w:sz="4" w:color="auto" w:val="single"/>
            </w:tcBorders>
            <w:shd w:fill="auto" w:color="auto" w:val="clear"/>
            <w:noWrap/>
            <w:vAlign w:val="bottom"/>
            <w:hideMark/>
          </w:tcPr>
          <w:p w:rsidRDefault="00117B4C"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P</w:t>
            </w:r>
            <w:r w:rsidR="009462E3" w:rsidRPr="009462E3">
              <w:rPr>
                <w:rFonts w:cs="Times New Roman" w:eastAsia="Times New Roman" w:hAnsi="Calibri" w:ascii="Calibri"/>
                <w:color w:val="000000"/>
                <w:sz w:val="20"/>
                <w:szCs w:val="20"/>
                <w:lang w:eastAsia="hr-HR"/>
              </w:rPr>
              <w:t>raonica</w:t>
            </w:r>
          </w:p>
        </w:tc>
        <w:tc>
          <w:tcPr>
            <w:tcW w:type="dxa" w:w="2127"/>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8.033.000,00</w:t>
            </w:r>
          </w:p>
        </w:tc>
      </w:tr>
      <w:tr w:rsidTr="00092A01" w:rsidR="009462E3" w:rsidRPr="009462E3">
        <w:trPr>
          <w:gridBefore w:val="1"/>
          <w:wBefore w:type="dxa" w:w="13"/>
          <w:trHeight w:val="300"/>
        </w:trPr>
        <w:tc>
          <w:tcPr>
            <w:tcW w:type="dxa" w:w="690"/>
            <w:tcBorders>
              <w:top w:val="nil"/>
              <w:left w:space="0" w:sz="4" w:color="auto" w:val="single"/>
              <w:bottom w:space="0" w:sz="4" w:color="auto" w:val="single"/>
              <w:right w:space="0" w:sz="4" w:color="auto" w:val="single"/>
            </w:tcBorders>
            <w:shd w:fill="FFFFFF" w:color="000000" w:val="clear"/>
            <w:noWrap/>
            <w:vAlign w:val="bottom"/>
            <w:hideMark/>
          </w:tcPr>
          <w:p w:rsidRDefault="009462E3" w:rsidP="009462E3" w:rsidR="009462E3" w:rsidRPr="009462E3">
            <w:pPr>
              <w:spacing w:lineRule="auto" w:line="240" w:after="0"/>
              <w:jc w:val="center"/>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7</w:t>
            </w:r>
          </w:p>
        </w:tc>
        <w:tc>
          <w:tcPr>
            <w:tcW w:type="dxa" w:w="2200"/>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GRACOTECH</w:t>
            </w:r>
          </w:p>
        </w:tc>
        <w:tc>
          <w:tcPr>
            <w:tcW w:type="dxa" w:w="1066"/>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 </w:t>
            </w:r>
          </w:p>
        </w:tc>
        <w:tc>
          <w:tcPr>
            <w:tcW w:type="dxa" w:w="3415"/>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Industrijska komora za lakiranje 60x5</w:t>
            </w:r>
          </w:p>
        </w:tc>
        <w:tc>
          <w:tcPr>
            <w:tcW w:type="dxa" w:w="2127"/>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6.195.000,00</w:t>
            </w:r>
          </w:p>
        </w:tc>
      </w:tr>
      <w:tr w:rsidTr="00092A01" w:rsidR="009462E3" w:rsidRPr="009462E3">
        <w:trPr>
          <w:gridBefore w:val="1"/>
          <w:wBefore w:type="dxa" w:w="13"/>
          <w:trHeight w:val="300"/>
        </w:trPr>
        <w:tc>
          <w:tcPr>
            <w:tcW w:type="dxa" w:w="690"/>
            <w:tcBorders>
              <w:top w:val="nil"/>
              <w:left w:space="0" w:sz="4" w:color="auto" w:val="single"/>
              <w:bottom w:space="0" w:sz="4" w:color="auto" w:val="single"/>
              <w:right w:space="0" w:sz="4" w:color="auto" w:val="single"/>
            </w:tcBorders>
            <w:shd w:fill="FFFFFF" w:color="000000" w:val="clear"/>
            <w:noWrap/>
            <w:vAlign w:val="bottom"/>
            <w:hideMark/>
          </w:tcPr>
          <w:p w:rsidRDefault="009462E3" w:rsidP="009462E3" w:rsidR="009462E3" w:rsidRPr="009462E3">
            <w:pPr>
              <w:spacing w:lineRule="auto" w:line="240" w:after="0"/>
              <w:jc w:val="center"/>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8</w:t>
            </w:r>
          </w:p>
        </w:tc>
        <w:tc>
          <w:tcPr>
            <w:tcW w:type="dxa" w:w="2200"/>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INOX CENTAR HOEGGER</w:t>
            </w:r>
          </w:p>
        </w:tc>
        <w:tc>
          <w:tcPr>
            <w:tcW w:type="dxa" w:w="1066"/>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VARAŽDIN</w:t>
            </w:r>
          </w:p>
        </w:tc>
        <w:tc>
          <w:tcPr>
            <w:tcW w:type="dxa" w:w="3415"/>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Industrijska komora za lakiranje</w:t>
            </w:r>
          </w:p>
        </w:tc>
        <w:tc>
          <w:tcPr>
            <w:tcW w:type="dxa" w:w="2127"/>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448.400,00</w:t>
            </w:r>
          </w:p>
        </w:tc>
      </w:tr>
      <w:tr w:rsidTr="00092A01" w:rsidR="009462E3" w:rsidRPr="009462E3">
        <w:trPr>
          <w:gridBefore w:val="1"/>
          <w:wBefore w:type="dxa" w:w="13"/>
          <w:trHeight w:val="300"/>
        </w:trPr>
        <w:tc>
          <w:tcPr>
            <w:tcW w:type="dxa" w:w="690"/>
            <w:tcBorders>
              <w:top w:val="nil"/>
              <w:left w:space="0" w:sz="4" w:color="auto" w:val="single"/>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9</w:t>
            </w:r>
          </w:p>
        </w:tc>
        <w:tc>
          <w:tcPr>
            <w:tcW w:type="dxa" w:w="2200"/>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 xml:space="preserve">KOSTWEIN </w:t>
            </w:r>
          </w:p>
        </w:tc>
        <w:tc>
          <w:tcPr>
            <w:tcW w:type="dxa" w:w="1066"/>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VARAŽDIN</w:t>
            </w:r>
          </w:p>
        </w:tc>
        <w:tc>
          <w:tcPr>
            <w:tcW w:type="dxa" w:w="3415"/>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Industrijska komora za lakiranje</w:t>
            </w:r>
          </w:p>
        </w:tc>
        <w:tc>
          <w:tcPr>
            <w:tcW w:type="dxa" w:w="2127"/>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683.240,00</w:t>
            </w:r>
          </w:p>
        </w:tc>
      </w:tr>
      <w:tr w:rsidTr="00092A01" w:rsidR="009462E3" w:rsidRPr="009462E3">
        <w:trPr>
          <w:gridBefore w:val="1"/>
          <w:wBefore w:type="dxa" w:w="13"/>
          <w:trHeight w:val="300"/>
        </w:trPr>
        <w:tc>
          <w:tcPr>
            <w:tcW w:type="dxa" w:w="690"/>
            <w:tcBorders>
              <w:top w:val="nil"/>
              <w:left w:space="0" w:sz="4" w:color="auto" w:val="single"/>
              <w:bottom w:space="0" w:sz="4" w:color="auto" w:val="single"/>
              <w:right w:space="0" w:sz="4" w:color="auto" w:val="single"/>
            </w:tcBorders>
            <w:shd w:fill="FFFFFF" w:color="000000" w:val="clear"/>
            <w:noWrap/>
            <w:vAlign w:val="bottom"/>
            <w:hideMark/>
          </w:tcPr>
          <w:p w:rsidRDefault="009462E3" w:rsidP="009462E3" w:rsidR="009462E3" w:rsidRPr="009462E3">
            <w:pPr>
              <w:spacing w:lineRule="auto" w:line="240" w:after="0"/>
              <w:jc w:val="center"/>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10</w:t>
            </w:r>
          </w:p>
        </w:tc>
        <w:tc>
          <w:tcPr>
            <w:tcW w:type="dxa" w:w="2200"/>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KOMET</w:t>
            </w:r>
          </w:p>
        </w:tc>
        <w:tc>
          <w:tcPr>
            <w:tcW w:type="dxa" w:w="1066"/>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PRELOG</w:t>
            </w:r>
          </w:p>
        </w:tc>
        <w:tc>
          <w:tcPr>
            <w:tcW w:type="dxa" w:w="3415"/>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Industrijska komora za lakiranje</w:t>
            </w:r>
          </w:p>
        </w:tc>
        <w:tc>
          <w:tcPr>
            <w:tcW w:type="dxa" w:w="2127"/>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927.200,00</w:t>
            </w:r>
          </w:p>
        </w:tc>
      </w:tr>
      <w:tr w:rsidTr="00092A01" w:rsidR="009462E3" w:rsidRPr="009462E3">
        <w:trPr>
          <w:gridBefore w:val="1"/>
          <w:wBefore w:type="dxa" w:w="13"/>
          <w:trHeight w:val="300"/>
        </w:trPr>
        <w:tc>
          <w:tcPr>
            <w:tcW w:type="dxa" w:w="690"/>
            <w:tcBorders>
              <w:top w:val="nil"/>
              <w:left w:space="0" w:sz="4" w:color="auto" w:val="single"/>
              <w:bottom w:space="0" w:sz="4" w:color="auto" w:val="single"/>
              <w:right w:space="0" w:sz="4" w:color="auto" w:val="single"/>
            </w:tcBorders>
            <w:shd w:fill="FFFFFF" w:color="000000" w:val="clear"/>
            <w:noWrap/>
            <w:vAlign w:val="bottom"/>
            <w:hideMark/>
          </w:tcPr>
          <w:p w:rsidRDefault="009462E3" w:rsidP="009462E3" w:rsidR="009462E3" w:rsidRPr="009462E3">
            <w:pPr>
              <w:spacing w:lineRule="auto" w:line="240" w:after="0"/>
              <w:jc w:val="center"/>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11</w:t>
            </w:r>
          </w:p>
        </w:tc>
        <w:tc>
          <w:tcPr>
            <w:tcW w:type="dxa" w:w="2200"/>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ADRIATIC AUTOMOTIV</w:t>
            </w:r>
          </w:p>
        </w:tc>
        <w:tc>
          <w:tcPr>
            <w:tcW w:type="dxa" w:w="1066"/>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ZAGREB</w:t>
            </w:r>
          </w:p>
        </w:tc>
        <w:tc>
          <w:tcPr>
            <w:tcW w:type="dxa" w:w="3415"/>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Novi centar u Zagrebu</w:t>
            </w:r>
          </w:p>
        </w:tc>
        <w:tc>
          <w:tcPr>
            <w:tcW w:type="dxa" w:w="2127"/>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1.000.000,00</w:t>
            </w:r>
          </w:p>
        </w:tc>
      </w:tr>
      <w:tr w:rsidTr="00092A01" w:rsidR="009462E3" w:rsidRPr="009462E3">
        <w:trPr>
          <w:gridBefore w:val="1"/>
          <w:wBefore w:type="dxa" w:w="13"/>
          <w:trHeight w:val="300"/>
        </w:trPr>
        <w:tc>
          <w:tcPr>
            <w:tcW w:type="dxa" w:w="690"/>
            <w:tcBorders>
              <w:top w:val="nil"/>
              <w:left w:space="0" w:sz="4" w:color="auto" w:val="single"/>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12</w:t>
            </w:r>
          </w:p>
        </w:tc>
        <w:tc>
          <w:tcPr>
            <w:tcW w:type="dxa" w:w="2200"/>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GRAND AUTO</w:t>
            </w:r>
          </w:p>
        </w:tc>
        <w:tc>
          <w:tcPr>
            <w:tcW w:type="dxa" w:w="1066"/>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ZAGREB</w:t>
            </w:r>
          </w:p>
        </w:tc>
        <w:tc>
          <w:tcPr>
            <w:tcW w:type="dxa" w:w="3415"/>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Preuređenje centra na zapadu</w:t>
            </w:r>
          </w:p>
        </w:tc>
        <w:tc>
          <w:tcPr>
            <w:tcW w:type="dxa" w:w="2127"/>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1.000.000,00</w:t>
            </w:r>
          </w:p>
        </w:tc>
      </w:tr>
      <w:tr w:rsidTr="00092A01" w:rsidR="009462E3" w:rsidRPr="009462E3">
        <w:trPr>
          <w:gridBefore w:val="1"/>
          <w:wBefore w:type="dxa" w:w="13"/>
          <w:trHeight w:val="300"/>
        </w:trPr>
        <w:tc>
          <w:tcPr>
            <w:tcW w:type="dxa" w:w="690"/>
            <w:tcBorders>
              <w:top w:val="nil"/>
              <w:left w:space="0" w:sz="4" w:color="auto" w:val="single"/>
              <w:bottom w:space="0" w:sz="4" w:color="auto" w:val="single"/>
              <w:right w:space="0" w:sz="4" w:color="auto" w:val="single"/>
            </w:tcBorders>
            <w:shd w:fill="FFFFFF" w:color="000000" w:val="clear"/>
            <w:noWrap/>
            <w:vAlign w:val="bottom"/>
            <w:hideMark/>
          </w:tcPr>
          <w:p w:rsidRDefault="009462E3" w:rsidP="009462E3" w:rsidR="009462E3" w:rsidRPr="009462E3">
            <w:pPr>
              <w:spacing w:lineRule="auto" w:line="240" w:after="0"/>
              <w:jc w:val="center"/>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13</w:t>
            </w:r>
          </w:p>
        </w:tc>
        <w:tc>
          <w:tcPr>
            <w:tcW w:type="dxa" w:w="2200"/>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BENUSSI</w:t>
            </w:r>
          </w:p>
        </w:tc>
        <w:tc>
          <w:tcPr>
            <w:tcW w:type="dxa" w:w="1066"/>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ZAGREB</w:t>
            </w:r>
          </w:p>
        </w:tc>
        <w:tc>
          <w:tcPr>
            <w:tcW w:type="dxa" w:w="3415"/>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Gradnja novog centra Jaguar i Range Rover</w:t>
            </w:r>
          </w:p>
        </w:tc>
        <w:tc>
          <w:tcPr>
            <w:tcW w:type="dxa" w:w="2127"/>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1.000.000,00</w:t>
            </w:r>
          </w:p>
        </w:tc>
      </w:tr>
      <w:tr w:rsidTr="00092A01" w:rsidR="009462E3" w:rsidRPr="009462E3">
        <w:trPr>
          <w:gridBefore w:val="1"/>
          <w:wBefore w:type="dxa" w:w="13"/>
          <w:trHeight w:val="300"/>
        </w:trPr>
        <w:tc>
          <w:tcPr>
            <w:tcW w:type="dxa" w:w="690"/>
            <w:tcBorders>
              <w:top w:val="nil"/>
              <w:left w:space="0" w:sz="4" w:color="auto" w:val="single"/>
              <w:bottom w:space="0" w:sz="4" w:color="auto" w:val="single"/>
              <w:right w:space="0" w:sz="4" w:color="auto" w:val="single"/>
            </w:tcBorders>
            <w:shd w:fill="FFFFFF" w:color="000000" w:val="clear"/>
            <w:noWrap/>
            <w:vAlign w:val="bottom"/>
            <w:hideMark/>
          </w:tcPr>
          <w:p w:rsidRDefault="009462E3" w:rsidP="009462E3" w:rsidR="009462E3" w:rsidRPr="009462E3">
            <w:pPr>
              <w:spacing w:lineRule="auto" w:line="240" w:after="0"/>
              <w:jc w:val="center"/>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14</w:t>
            </w:r>
          </w:p>
        </w:tc>
        <w:tc>
          <w:tcPr>
            <w:tcW w:type="dxa" w:w="2200"/>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INEJ AUTO CENTAR</w:t>
            </w:r>
          </w:p>
        </w:tc>
        <w:tc>
          <w:tcPr>
            <w:tcW w:type="dxa" w:w="1066"/>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ZADAR</w:t>
            </w:r>
          </w:p>
        </w:tc>
        <w:tc>
          <w:tcPr>
            <w:tcW w:type="dxa" w:w="3415"/>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Opremanje novog servisa</w:t>
            </w:r>
          </w:p>
        </w:tc>
        <w:tc>
          <w:tcPr>
            <w:tcW w:type="dxa" w:w="2127"/>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500.000,00</w:t>
            </w:r>
          </w:p>
        </w:tc>
      </w:tr>
    </w:tbl>
    <w:p w:rsidRDefault="009462E3" w:rsidR="009462E3">
      <w:pPr>
        <w:rPr>
          <w:b/>
        </w:rPr>
      </w:pPr>
    </w:p>
    <w:p w:rsidRDefault="00673E32" w:rsidP="00F80863" w:rsidR="00673E32">
      <w:pPr>
        <w:jc w:val="both"/>
      </w:pPr>
      <w:r w:rsidRPr="00673E32">
        <w:t xml:space="preserve">Navedeni potencijalni poslovi </w:t>
      </w:r>
      <w:r>
        <w:t>odnose se na projekte gdje je predana naša ponuda, gdje smo u finalnim pregovorima sa investitorima i gdje se termin realizacije očekuje u navedenom periodu.</w:t>
      </w:r>
      <w:r>
        <w:br/>
        <w:t>Također su navedeni i poslovi koji su u najavi, ali za koje nije izdana konačna financijska ponuda opremanja. Tu se radi o našim dugogodišnjim i vjernim kupcima sa kojim</w:t>
      </w:r>
      <w:r w:rsidR="00E25C70">
        <w:t>a očekujemo sklapanje ugovora (</w:t>
      </w:r>
      <w:r>
        <w:t xml:space="preserve">AutoWill, Benussi, Grand Auto, CIAK...).  </w:t>
      </w:r>
    </w:p>
    <w:p w:rsidRDefault="009462E3" w:rsidP="00485D9D" w:rsidR="009462E3">
      <w:pPr>
        <w:pStyle w:val="Naslov1"/>
        <w:rPr>
          <w:b/>
        </w:rPr>
        <w:sectPr w:rsidSect="00E71885" w:rsidR="009462E3">
          <w:footerReference w:type="default" r:id="rId12"/>
          <w:pgSz w:h="16838" w:w="11906"/>
          <w:pgMar w:gutter="0" w:footer="708" w:header="708" w:left="1417" w:bottom="1417" w:right="1417" w:top="1417"/>
          <w:cols w:space="708"/>
          <w:docGrid w:linePitch="360"/>
        </w:sectPr>
      </w:pPr>
    </w:p>
    <w:p w:rsidRDefault="00FF754E" w:rsidP="00FF754E" w:rsidR="00FF754E">
      <w:pPr>
        <w:pStyle w:val="Naslov1"/>
      </w:pPr>
      <w:bookmarkStart w:name="_Toc484006268" w:id="6"/>
      <w:r>
        <w:lastRenderedPageBreak/>
        <w:t>Plan poslovanja za razdoblje do kraja tekuće i za deset narednih godina uz detaljno obrazloženje razloga za utvrđivanje svake pozicije plana</w:t>
      </w:r>
      <w:bookmarkEnd w:id="6"/>
    </w:p>
    <w:p w:rsidRDefault="006D0B89" w:rsidR="006D0B89">
      <w:r w:rsidRPr="006D0B89">
        <w:rPr>
          <w:noProof/>
          <w:lang w:eastAsia="hr-HR"/>
        </w:rPr>
        <w:drawing>
          <wp:inline distR="0" distL="0" distB="0" distT="0">
            <wp:extent cy="3945595" cx="8892540"/>
            <wp:effectExtent b="0" r="0" t="0" l="0"/>
            <wp:docPr name="Picture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945595" cx="8892540"/>
                    </a:xfrm>
                    <a:prstGeom prst="rect">
                      <a:avLst/>
                    </a:prstGeom>
                    <a:noFill/>
                    <a:ln>
                      <a:noFill/>
                    </a:ln>
                  </pic:spPr>
                </pic:pic>
              </a:graphicData>
            </a:graphic>
          </wp:inline>
        </w:drawing>
      </w:r>
      <w:r>
        <w:br w:type="page"/>
      </w:r>
    </w:p>
    <w:p w:rsidRDefault="00FF754E" w:rsidP="00FF754E" w:rsidR="004A0D81">
      <w:pPr>
        <w:rPr>
          <w:rStyle w:val="Naslov1Char"/>
        </w:rPr>
      </w:pPr>
      <w:bookmarkStart w:name="_Toc484006269" w:id="7"/>
      <w:r w:rsidRPr="00FF754E">
        <w:rPr>
          <w:rStyle w:val="Naslov1Char"/>
        </w:rPr>
        <w:lastRenderedPageBreak/>
        <w:t>Planirana bilanca na zadnji dan razdoblja za koji je sastavljen plan poslovanja</w:t>
      </w:r>
      <w:bookmarkEnd w:id="7"/>
      <w:r w:rsidRPr="00FF754E">
        <w:rPr>
          <w:rStyle w:val="Naslov1Char"/>
        </w:rPr>
        <w:t xml:space="preserve"> </w:t>
      </w:r>
    </w:p>
    <w:p w:rsidRDefault="006D0B89" w:rsidP="004A0D81" w:rsidR="00FF754E" w:rsidRPr="004A0D81">
      <w:pPr>
        <w:rPr>
          <w:rFonts w:cstheme="majorBidi" w:eastAsiaTheme="majorEastAsia" w:hAnsiTheme="majorHAnsi" w:asciiTheme="majorHAnsi"/>
          <w:sz w:val="36"/>
          <w:szCs w:val="36"/>
        </w:rPr>
      </w:pPr>
      <w:r w:rsidRPr="006D0B89">
        <w:rPr>
          <w:noProof/>
          <w:lang w:eastAsia="hr-HR"/>
        </w:rPr>
        <w:drawing>
          <wp:inline distR="0" distL="0" distB="0" distT="0">
            <wp:extent cy="3760946" cx="8892540"/>
            <wp:effectExtent b="0" r="0" t="0" l="0"/>
            <wp:docPr name="Picture 5" id="5"/>
            <wp:cNvGraphicFramePr>
              <a:graphicFrameLocks noChangeAspect="true"/>
            </wp:cNvGraphicFramePr>
            <a:graphic>
              <a:graphicData uri="http://schemas.openxmlformats.org/drawingml/2006/picture">
                <pic:pic>
                  <pic:nvPicPr>
                    <pic:cNvPr name="Picture 4" id="0"/>
                    <pic:cNvPicPr>
                      <a:picLocks noChangeArrowheads="true" noChangeAspect="true"/>
                    </pic:cNvPicPr>
                  </pic:nvPicPr>
                  <pic:blipFill>
                    <a:blip r:embed="rId1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760946" cx="8892540"/>
                    </a:xfrm>
                    <a:prstGeom prst="rect">
                      <a:avLst/>
                    </a:prstGeom>
                    <a:noFill/>
                    <a:ln>
                      <a:noFill/>
                    </a:ln>
                  </pic:spPr>
                </pic:pic>
              </a:graphicData>
            </a:graphic>
          </wp:inline>
        </w:drawing>
      </w:r>
    </w:p>
    <w:p w:rsidRDefault="00F56DFA" w:rsidP="00FF754E" w:rsidR="00F56DFA">
      <w:pPr>
        <w:pStyle w:val="Naslov1"/>
        <w:rPr>
          <w:szCs w:val="19"/>
        </w:rPr>
        <w:sectPr w:rsidSect="00F56DFA" w:rsidR="00F56DFA">
          <w:pgSz w:orient="landscape" w:h="11906" w:w="16838"/>
          <w:pgMar w:gutter="0" w:footer="708" w:header="708" w:left="1417" w:bottom="1417" w:right="1417" w:top="1417"/>
          <w:cols w:space="708"/>
          <w:docGrid w:linePitch="360"/>
        </w:sectPr>
      </w:pPr>
    </w:p>
    <w:p w:rsidRDefault="00FF754E" w:rsidP="00FF754E" w:rsidR="00FF754E">
      <w:pPr>
        <w:pStyle w:val="Naslov1"/>
      </w:pPr>
      <w:bookmarkStart w:name="_Toc484006270" w:id="8"/>
      <w:r w:rsidRPr="00BF79E4">
        <w:lastRenderedPageBreak/>
        <w:t>Obrazloženje razloga za utvrđivanje pozicija plana poslovanja</w:t>
      </w:r>
      <w:bookmarkEnd w:id="8"/>
    </w:p>
    <w:p w:rsidRDefault="00FF754E" w:rsidP="00FF754E" w:rsidR="00FF754E" w:rsidRPr="00FF754E"/>
    <w:p w:rsidRDefault="00FF754E" w:rsidP="00FF754E" w:rsidR="00FF754E" w:rsidRPr="00345DA4">
      <w:pPr>
        <w:rPr>
          <w:szCs w:val="19"/>
        </w:rPr>
      </w:pPr>
      <w:r w:rsidRPr="00345DA4">
        <w:rPr>
          <w:szCs w:val="19"/>
        </w:rPr>
        <w:t xml:space="preserve">Prilikom izrade </w:t>
      </w:r>
      <w:r>
        <w:rPr>
          <w:szCs w:val="19"/>
        </w:rPr>
        <w:t>plana</w:t>
      </w:r>
      <w:r w:rsidRPr="00345DA4">
        <w:rPr>
          <w:szCs w:val="19"/>
        </w:rPr>
        <w:t xml:space="preserve"> Uprava je koristila sljedeće pretpostavke:</w:t>
      </w:r>
    </w:p>
    <w:p w:rsidRDefault="009E06DC" w:rsidP="00FF754E" w:rsidR="00FF754E" w:rsidRPr="009D463F">
      <w:pPr>
        <w:pStyle w:val="Odlomakpopisa"/>
        <w:numPr>
          <w:ilvl w:val="0"/>
          <w:numId w:val="4"/>
        </w:numPr>
        <w:jc w:val="both"/>
        <w:rPr>
          <w:szCs w:val="19"/>
        </w:rPr>
      </w:pPr>
      <w:r>
        <w:rPr>
          <w:szCs w:val="19"/>
        </w:rPr>
        <w:t>2017. godinu Uprava D</w:t>
      </w:r>
      <w:r w:rsidR="00FF754E" w:rsidRPr="009D463F">
        <w:rPr>
          <w:szCs w:val="19"/>
        </w:rPr>
        <w:t>ruštva projicirala je na razini prihoda od prodaje u iznosu od</w:t>
      </w:r>
      <w:r w:rsidR="004A0D81">
        <w:rPr>
          <w:szCs w:val="19"/>
        </w:rPr>
        <w:t xml:space="preserve"> 5.150</w:t>
      </w:r>
      <w:r w:rsidR="00FF754E" w:rsidRPr="009D463F">
        <w:rPr>
          <w:szCs w:val="19"/>
        </w:rPr>
        <w:t xml:space="preserve"> tisuće HRK. Plan se najvećim dijelom temelji na pri</w:t>
      </w:r>
      <w:r>
        <w:rPr>
          <w:szCs w:val="19"/>
        </w:rPr>
        <w:t>hodima od prodaje robe i usluga</w:t>
      </w:r>
      <w:r w:rsidR="00FF754E" w:rsidRPr="009D463F">
        <w:rPr>
          <w:szCs w:val="19"/>
        </w:rPr>
        <w:t>:</w:t>
      </w:r>
    </w:p>
    <w:p w:rsidRDefault="00FF754E" w:rsidP="00FF754E" w:rsidR="00FF754E" w:rsidRPr="009D463F">
      <w:pPr>
        <w:pStyle w:val="Odlomakpopisa"/>
        <w:numPr>
          <w:ilvl w:val="1"/>
          <w:numId w:val="9"/>
        </w:numPr>
        <w:jc w:val="both"/>
        <w:rPr>
          <w:szCs w:val="19"/>
        </w:rPr>
      </w:pPr>
      <w:r w:rsidRPr="00DC7D9D">
        <w:rPr>
          <w:szCs w:val="19"/>
        </w:rPr>
        <w:t>prihodi od prodaje robe, sa naglaskom na realizaciji dijela potencijalnih poslova u</w:t>
      </w:r>
      <w:r w:rsidRPr="009D463F">
        <w:rPr>
          <w:szCs w:val="19"/>
        </w:rPr>
        <w:t xml:space="preserve"> segmentu industrije, najavljenih za 2017</w:t>
      </w:r>
      <w:r w:rsidR="009E06DC">
        <w:rPr>
          <w:szCs w:val="19"/>
        </w:rPr>
        <w:t>.</w:t>
      </w:r>
      <w:r w:rsidRPr="009D463F">
        <w:rPr>
          <w:szCs w:val="19"/>
        </w:rPr>
        <w:t xml:space="preserve"> god. </w:t>
      </w:r>
    </w:p>
    <w:p w:rsidRDefault="00FF754E" w:rsidP="00FF754E" w:rsidR="00FF754E" w:rsidRPr="000C3A07">
      <w:pPr>
        <w:pStyle w:val="Odlomakpopisa"/>
        <w:numPr>
          <w:ilvl w:val="1"/>
          <w:numId w:val="9"/>
        </w:numPr>
        <w:jc w:val="both"/>
        <w:rPr>
          <w:szCs w:val="19"/>
        </w:rPr>
      </w:pPr>
      <w:r w:rsidRPr="00A4406A">
        <w:rPr>
          <w:szCs w:val="19"/>
        </w:rPr>
        <w:t>prihodi od prodaje usluga servisiranja opreme. Početkom godine ugovoreno</w:t>
      </w:r>
      <w:r w:rsidRPr="009D463F">
        <w:rPr>
          <w:szCs w:val="19"/>
        </w:rPr>
        <w:t xml:space="preserve"> </w:t>
      </w:r>
      <w:r w:rsidRPr="000C3A07">
        <w:rPr>
          <w:szCs w:val="19"/>
        </w:rPr>
        <w:t>održavanje opreme isporučene u Đuro Đaković Specijalna vozila na četiri godine.</w:t>
      </w:r>
    </w:p>
    <w:p w:rsidRDefault="00FF754E" w:rsidP="00FF754E" w:rsidR="00FF754E" w:rsidRPr="009D463F">
      <w:pPr>
        <w:pStyle w:val="Odlomakpopisa"/>
        <w:ind w:left="1440"/>
        <w:jc w:val="both"/>
        <w:rPr>
          <w:szCs w:val="19"/>
        </w:rPr>
      </w:pPr>
      <w:r w:rsidRPr="009D463F">
        <w:rPr>
          <w:szCs w:val="19"/>
        </w:rPr>
        <w:t xml:space="preserve">Ugovoreno održavanje opreme u Dalekovodu, pored ranije sklopljenih ugovora sa </w:t>
      </w:r>
      <w:r w:rsidRPr="00A4406A">
        <w:rPr>
          <w:szCs w:val="19"/>
        </w:rPr>
        <w:t>ključnim kupcima ( A.Zubak, Auto Will, Benussi, Renault Hrvatska, MUP...</w:t>
      </w:r>
    </w:p>
    <w:p w:rsidRDefault="00FF754E" w:rsidP="00FF754E" w:rsidR="00FF754E" w:rsidRPr="000C3A07">
      <w:pPr>
        <w:ind w:left="708"/>
        <w:jc w:val="both"/>
        <w:rPr>
          <w:szCs w:val="19"/>
        </w:rPr>
      </w:pPr>
      <w:r w:rsidRPr="00A4406A">
        <w:rPr>
          <w:szCs w:val="19"/>
        </w:rPr>
        <w:t xml:space="preserve">Ulaganjem u poslovanje, novim zapošljavanjem i jačanjem tržišne pozicije kretanje poslovnih prihoda projiciran je rast od </w:t>
      </w:r>
      <w:r w:rsidR="0072410A">
        <w:rPr>
          <w:szCs w:val="19"/>
        </w:rPr>
        <w:t xml:space="preserve"> 31%</w:t>
      </w:r>
      <w:r w:rsidRPr="00A4406A">
        <w:rPr>
          <w:szCs w:val="19"/>
        </w:rPr>
        <w:t xml:space="preserve"> za 2018</w:t>
      </w:r>
      <w:r w:rsidR="009E06DC">
        <w:rPr>
          <w:szCs w:val="19"/>
        </w:rPr>
        <w:t>.</w:t>
      </w:r>
      <w:r w:rsidRPr="00A4406A">
        <w:rPr>
          <w:szCs w:val="19"/>
        </w:rPr>
        <w:t xml:space="preserve"> </w:t>
      </w:r>
      <w:r w:rsidR="007E106E">
        <w:rPr>
          <w:szCs w:val="19"/>
        </w:rPr>
        <w:t>g</w:t>
      </w:r>
      <w:r w:rsidRPr="00A4406A">
        <w:rPr>
          <w:szCs w:val="19"/>
        </w:rPr>
        <w:t>odinu</w:t>
      </w:r>
      <w:r w:rsidR="007E106E">
        <w:rPr>
          <w:szCs w:val="19"/>
        </w:rPr>
        <w:t xml:space="preserve"> i</w:t>
      </w:r>
      <w:r w:rsidRPr="00A4406A">
        <w:rPr>
          <w:szCs w:val="19"/>
        </w:rPr>
        <w:t xml:space="preserve"> </w:t>
      </w:r>
      <w:r w:rsidR="0072410A">
        <w:rPr>
          <w:szCs w:val="19"/>
        </w:rPr>
        <w:t>16%</w:t>
      </w:r>
      <w:r w:rsidRPr="00A4406A">
        <w:rPr>
          <w:szCs w:val="19"/>
        </w:rPr>
        <w:t xml:space="preserve"> za 2019</w:t>
      </w:r>
      <w:r w:rsidR="007E106E">
        <w:rPr>
          <w:szCs w:val="19"/>
        </w:rPr>
        <w:t>.</w:t>
      </w:r>
      <w:r w:rsidRPr="00A4406A">
        <w:rPr>
          <w:szCs w:val="19"/>
        </w:rPr>
        <w:t xml:space="preserve"> godinu. Daljnji rast je</w:t>
      </w:r>
      <w:r>
        <w:rPr>
          <w:szCs w:val="19"/>
        </w:rPr>
        <w:t xml:space="preserve"> </w:t>
      </w:r>
      <w:r w:rsidRPr="00A4406A">
        <w:rPr>
          <w:szCs w:val="19"/>
        </w:rPr>
        <w:t>projiciran</w:t>
      </w:r>
      <w:r>
        <w:rPr>
          <w:szCs w:val="19"/>
        </w:rPr>
        <w:t xml:space="preserve"> </w:t>
      </w:r>
      <w:r w:rsidRPr="000C3A07">
        <w:rPr>
          <w:szCs w:val="19"/>
        </w:rPr>
        <w:t>na razini 2019. godine uz godišnju stopu rasta od 3% godišnje.</w:t>
      </w:r>
    </w:p>
    <w:p w:rsidRDefault="00FF754E" w:rsidP="00FF754E" w:rsidR="00FF754E" w:rsidRPr="00BF79E4">
      <w:pPr>
        <w:pStyle w:val="Odlomakpopisa"/>
        <w:numPr>
          <w:ilvl w:val="0"/>
          <w:numId w:val="4"/>
        </w:numPr>
        <w:jc w:val="both"/>
        <w:rPr>
          <w:szCs w:val="19"/>
        </w:rPr>
      </w:pPr>
      <w:r w:rsidRPr="00BF79E4">
        <w:rPr>
          <w:szCs w:val="19"/>
        </w:rPr>
        <w:t xml:space="preserve">Materijalni troškovi sastoje se najvećim dijelom od troškova nabave robe za prodaju (oprema, strojevi i alati) koji čine 81% svih materijalnih troškova (u 2016. godini 3.973 tisuća HRK). Ostali dio materijalnih troškova odnosi se na troškove poslovanja, rezervnih dijelova, održavanja, prijevoza i dr. i projiciran je temeljem stvarno ostvarenih troškova u 2016. godini. Kretanje materijalnih troškova projicirano je uz godišnju stopu rasta od </w:t>
      </w:r>
      <w:r w:rsidR="0072410A">
        <w:rPr>
          <w:szCs w:val="19"/>
        </w:rPr>
        <w:t>24%</w:t>
      </w:r>
      <w:r w:rsidRPr="00BF79E4">
        <w:rPr>
          <w:szCs w:val="19"/>
        </w:rPr>
        <w:t xml:space="preserve"> u 2018</w:t>
      </w:r>
      <w:r w:rsidR="007E106E">
        <w:rPr>
          <w:szCs w:val="19"/>
        </w:rPr>
        <w:t>.</w:t>
      </w:r>
      <w:r w:rsidRPr="00BF79E4">
        <w:rPr>
          <w:szCs w:val="19"/>
        </w:rPr>
        <w:t xml:space="preserve">, </w:t>
      </w:r>
      <w:r w:rsidR="0072410A">
        <w:rPr>
          <w:szCs w:val="19"/>
        </w:rPr>
        <w:t xml:space="preserve">14% u 2019. </w:t>
      </w:r>
      <w:r w:rsidRPr="00BF79E4">
        <w:rPr>
          <w:szCs w:val="19"/>
        </w:rPr>
        <w:t>te u kasnijim godinama uz stopu rasta od 3%.</w:t>
      </w:r>
    </w:p>
    <w:p w:rsidRDefault="00FF754E" w:rsidP="00FF754E" w:rsidR="00FF754E" w:rsidRPr="00CD4B2A">
      <w:pPr>
        <w:pStyle w:val="Odlomakpopisa"/>
        <w:spacing w:after="360" w:before="120"/>
        <w:jc w:val="both"/>
        <w:rPr>
          <w:szCs w:val="19"/>
          <w:highlight w:val="yellow"/>
        </w:rPr>
      </w:pPr>
    </w:p>
    <w:p w:rsidRDefault="00FF754E" w:rsidP="00FF754E" w:rsidR="00FF754E" w:rsidRPr="00F73DDF">
      <w:pPr>
        <w:pStyle w:val="Odlomakpopisa"/>
        <w:numPr>
          <w:ilvl w:val="0"/>
          <w:numId w:val="4"/>
        </w:numPr>
        <w:spacing w:after="240"/>
        <w:jc w:val="both"/>
        <w:rPr>
          <w:szCs w:val="19"/>
        </w:rPr>
      </w:pPr>
      <w:r w:rsidRPr="00F73DDF">
        <w:rPr>
          <w:szCs w:val="19"/>
        </w:rPr>
        <w:t xml:space="preserve">Trošak zaposlenih sastoji se od bruto 2 iznosa plaća za zaposlenike. Kretanje troška zaposlenih predviđa godišnji porast od </w:t>
      </w:r>
      <w:r w:rsidRPr="00F80863">
        <w:rPr>
          <w:szCs w:val="19"/>
        </w:rPr>
        <w:t>22,7%</w:t>
      </w:r>
      <w:r w:rsidRPr="00F73DDF">
        <w:rPr>
          <w:szCs w:val="19"/>
        </w:rPr>
        <w:t xml:space="preserve"> za 2017</w:t>
      </w:r>
      <w:r w:rsidR="007E106E">
        <w:rPr>
          <w:szCs w:val="19"/>
        </w:rPr>
        <w:t>.</w:t>
      </w:r>
      <w:r w:rsidRPr="00F73DDF">
        <w:rPr>
          <w:szCs w:val="19"/>
        </w:rPr>
        <w:t xml:space="preserve"> godinu, te </w:t>
      </w:r>
      <w:r w:rsidRPr="00F80863">
        <w:rPr>
          <w:szCs w:val="19"/>
        </w:rPr>
        <w:t>20%</w:t>
      </w:r>
      <w:r w:rsidRPr="00F73DDF">
        <w:rPr>
          <w:szCs w:val="19"/>
        </w:rPr>
        <w:t xml:space="preserve"> za 2018</w:t>
      </w:r>
      <w:r w:rsidR="007E106E">
        <w:rPr>
          <w:szCs w:val="19"/>
        </w:rPr>
        <w:t>.</w:t>
      </w:r>
      <w:r w:rsidRPr="00F73DDF">
        <w:rPr>
          <w:szCs w:val="19"/>
        </w:rPr>
        <w:t xml:space="preserve"> godinu, kada se planira dodatno zapošljavanje. Daljnje kretanje troška zaposlenih predviđa godišnji porast od 3%.</w:t>
      </w:r>
    </w:p>
    <w:p w:rsidRDefault="00FF754E" w:rsidP="00FF754E" w:rsidR="00FF754E" w:rsidRPr="004B66C6">
      <w:pPr>
        <w:pStyle w:val="Odlomakpopisa"/>
        <w:spacing w:after="240"/>
        <w:jc w:val="both"/>
        <w:rPr>
          <w:szCs w:val="19"/>
        </w:rPr>
      </w:pPr>
    </w:p>
    <w:p w:rsidRDefault="00FF754E" w:rsidP="00FF754E" w:rsidR="00FF754E" w:rsidRPr="004B66C6">
      <w:pPr>
        <w:pStyle w:val="Odlomakpopisa"/>
        <w:numPr>
          <w:ilvl w:val="0"/>
          <w:numId w:val="4"/>
        </w:numPr>
        <w:jc w:val="both"/>
        <w:rPr>
          <w:szCs w:val="19"/>
        </w:rPr>
      </w:pPr>
      <w:r w:rsidRPr="004B66C6">
        <w:rPr>
          <w:szCs w:val="19"/>
        </w:rPr>
        <w:t xml:space="preserve">Ostali troškovi projicirani su temeljem stvarno ostvarenih troškova u 2016. godini te temeljem ostvarenih troškova u prvom kvartalu 2017. </w:t>
      </w:r>
    </w:p>
    <w:p w:rsidRDefault="00FF754E" w:rsidP="00FF754E" w:rsidR="00FF754E" w:rsidRPr="004B66C6">
      <w:pPr>
        <w:pStyle w:val="Odlomakpopisa"/>
        <w:jc w:val="both"/>
        <w:rPr>
          <w:szCs w:val="19"/>
        </w:rPr>
      </w:pPr>
    </w:p>
    <w:p w:rsidRDefault="00FF754E" w:rsidP="00FF754E" w:rsidR="00FF754E" w:rsidRPr="004B66C6">
      <w:pPr>
        <w:pStyle w:val="Odlomakpopisa"/>
        <w:numPr>
          <w:ilvl w:val="0"/>
          <w:numId w:val="4"/>
        </w:numPr>
        <w:jc w:val="both"/>
        <w:rPr>
          <w:szCs w:val="19"/>
        </w:rPr>
      </w:pPr>
      <w:r w:rsidRPr="004B66C6">
        <w:rPr>
          <w:szCs w:val="19"/>
        </w:rPr>
        <w:t xml:space="preserve">Iznos troška amortizacije projiciran je temeljem stvarno ostvarenog troška u 2016. godini i stvarno korištenih amortizacijskih stopa u proteklom razdoblju. </w:t>
      </w:r>
      <w:r w:rsidR="0072410A">
        <w:rPr>
          <w:szCs w:val="19"/>
        </w:rPr>
        <w:t>U 2018.g. planirana je prodaja poslovne hale te je iz tog razloga trošak amortizacije smanjen.</w:t>
      </w:r>
      <w:r w:rsidR="0079309B">
        <w:rPr>
          <w:szCs w:val="19"/>
        </w:rPr>
        <w:t xml:space="preserve"> </w:t>
      </w:r>
      <w:r w:rsidRPr="004B66C6">
        <w:rPr>
          <w:szCs w:val="19"/>
        </w:rPr>
        <w:t>Trošak amortizacije u narednim razdobljima projiciran je korištenjem nepromijenjenih amortizacijskih stopa.</w:t>
      </w:r>
    </w:p>
    <w:p w:rsidRDefault="00FF754E" w:rsidP="00FF754E" w:rsidR="00FF754E" w:rsidRPr="004B66C6">
      <w:pPr>
        <w:pStyle w:val="Odlomakpopisa"/>
        <w:jc w:val="both"/>
        <w:rPr>
          <w:szCs w:val="19"/>
        </w:rPr>
      </w:pPr>
    </w:p>
    <w:p w:rsidRDefault="00FF754E" w:rsidP="00FF754E" w:rsidR="00FF754E" w:rsidRPr="004B66C6">
      <w:pPr>
        <w:pStyle w:val="Odlomakpopisa"/>
        <w:numPr>
          <w:ilvl w:val="0"/>
          <w:numId w:val="4"/>
        </w:numPr>
        <w:jc w:val="both"/>
        <w:rPr>
          <w:szCs w:val="19"/>
        </w:rPr>
      </w:pPr>
      <w:r w:rsidRPr="004B66C6">
        <w:rPr>
          <w:szCs w:val="19"/>
        </w:rPr>
        <w:t>Izvanredni prihod u 2017. godini odnosi se na prihod od otpisa dijela tražbina vjerovnika kako je predviđeno planom restrukturiranja.</w:t>
      </w:r>
    </w:p>
    <w:p w:rsidRDefault="00FF754E" w:rsidP="00FF754E" w:rsidR="00FF754E" w:rsidRPr="004B66C6">
      <w:pPr>
        <w:pStyle w:val="Odlomakpopisa"/>
        <w:jc w:val="both"/>
        <w:rPr>
          <w:szCs w:val="19"/>
        </w:rPr>
      </w:pPr>
    </w:p>
    <w:p w:rsidRDefault="00FF754E" w:rsidP="00FF754E" w:rsidR="00FF754E">
      <w:pPr>
        <w:pStyle w:val="Odlomakpopisa"/>
        <w:numPr>
          <w:ilvl w:val="0"/>
          <w:numId w:val="4"/>
        </w:numPr>
        <w:jc w:val="both"/>
        <w:rPr>
          <w:szCs w:val="19"/>
        </w:rPr>
      </w:pPr>
      <w:r w:rsidRPr="004B66C6">
        <w:rPr>
          <w:szCs w:val="19"/>
        </w:rPr>
        <w:t>Trošak poreza na dobit odnosi se na predviđeni trošak poreza na dobit sukladno trenutno važećim zakonskim propisima i poreznoj stopi od 18%.</w:t>
      </w:r>
    </w:p>
    <w:p w:rsidRDefault="00FF754E" w:rsidP="00FF754E" w:rsidR="00FF754E" w:rsidRPr="00FF754E">
      <w:pPr>
        <w:pStyle w:val="Odlomakpopisa"/>
        <w:rPr>
          <w:szCs w:val="19"/>
        </w:rPr>
      </w:pPr>
    </w:p>
    <w:p w:rsidRDefault="00FF754E" w:rsidP="00FF754E" w:rsidR="00FF754E" w:rsidRPr="00345DA4">
      <w:pPr>
        <w:jc w:val="both"/>
        <w:rPr>
          <w:szCs w:val="19"/>
        </w:rPr>
      </w:pPr>
      <w:r w:rsidRPr="00345DA4">
        <w:rPr>
          <w:szCs w:val="19"/>
        </w:rPr>
        <w:t>Prilikom izrade planirane bilance Uprava je koristila sljedeće pretpostavke:</w:t>
      </w:r>
    </w:p>
    <w:p w:rsidRDefault="00FF754E" w:rsidP="00FF754E" w:rsidR="00FF754E">
      <w:pPr>
        <w:pStyle w:val="Odlomakpopisa"/>
        <w:numPr>
          <w:ilvl w:val="0"/>
          <w:numId w:val="5"/>
        </w:numPr>
        <w:jc w:val="both"/>
        <w:rPr>
          <w:szCs w:val="19"/>
        </w:rPr>
      </w:pPr>
      <w:r w:rsidRPr="00F56DFA">
        <w:rPr>
          <w:szCs w:val="19"/>
        </w:rPr>
        <w:t>Otplata neotpisanog dijela obveza iz predstečajne nagodbe vjerovnicima u godišnjim anuitetima u razdoblju 2019. do 2027. godine.</w:t>
      </w:r>
    </w:p>
    <w:p w:rsidRDefault="0079309B" w:rsidP="00FF754E" w:rsidR="0079309B" w:rsidRPr="00F56DFA">
      <w:pPr>
        <w:pStyle w:val="Odlomakpopisa"/>
        <w:numPr>
          <w:ilvl w:val="0"/>
          <w:numId w:val="5"/>
        </w:numPr>
        <w:jc w:val="both"/>
        <w:rPr>
          <w:szCs w:val="19"/>
        </w:rPr>
      </w:pPr>
      <w:r>
        <w:rPr>
          <w:szCs w:val="19"/>
        </w:rPr>
        <w:lastRenderedPageBreak/>
        <w:t xml:space="preserve"> Prodaja poslovne hale u 2018.g.</w:t>
      </w:r>
    </w:p>
    <w:p w:rsidRDefault="00FF754E" w:rsidP="00FF754E" w:rsidR="00FF754E" w:rsidRPr="00F56DFA">
      <w:pPr>
        <w:pStyle w:val="Odlomakpopisa"/>
        <w:numPr>
          <w:ilvl w:val="0"/>
          <w:numId w:val="5"/>
        </w:numPr>
        <w:jc w:val="both"/>
        <w:rPr>
          <w:szCs w:val="19"/>
        </w:rPr>
      </w:pPr>
      <w:r w:rsidRPr="00F56DFA">
        <w:rPr>
          <w:szCs w:val="19"/>
        </w:rPr>
        <w:t>Naplata potraživanja od kupaca u roku  30-35 dana.</w:t>
      </w:r>
    </w:p>
    <w:p w:rsidRDefault="00FF754E" w:rsidP="00FF754E" w:rsidR="00FF754E" w:rsidRPr="00F56DFA">
      <w:pPr>
        <w:pStyle w:val="Odlomakpopisa"/>
        <w:numPr>
          <w:ilvl w:val="0"/>
          <w:numId w:val="5"/>
        </w:numPr>
        <w:jc w:val="both"/>
        <w:rPr>
          <w:szCs w:val="19"/>
        </w:rPr>
      </w:pPr>
      <w:r w:rsidRPr="00F56DFA">
        <w:rPr>
          <w:szCs w:val="19"/>
        </w:rPr>
        <w:t xml:space="preserve">Dani plaćanja dobavljača u roku </w:t>
      </w:r>
      <w:r w:rsidR="007E106E">
        <w:rPr>
          <w:szCs w:val="19"/>
        </w:rPr>
        <w:t>15</w:t>
      </w:r>
      <w:r w:rsidRPr="00F56DFA">
        <w:rPr>
          <w:szCs w:val="19"/>
        </w:rPr>
        <w:t>-70 dana.</w:t>
      </w:r>
    </w:p>
    <w:p w:rsidRDefault="00FF754E" w:rsidP="00FF754E" w:rsidR="00FF754E" w:rsidRPr="00F56DFA">
      <w:pPr>
        <w:pStyle w:val="Odlomakpopisa"/>
        <w:numPr>
          <w:ilvl w:val="0"/>
          <w:numId w:val="5"/>
        </w:numPr>
        <w:jc w:val="both"/>
        <w:rPr>
          <w:szCs w:val="19"/>
        </w:rPr>
      </w:pPr>
      <w:r w:rsidRPr="00F56DFA">
        <w:rPr>
          <w:szCs w:val="19"/>
        </w:rPr>
        <w:t>Dani plaćanja ostalih obveza u roku 15-20 dana.</w:t>
      </w:r>
    </w:p>
    <w:p w:rsidRDefault="00FF754E" w:rsidP="00FF754E" w:rsidR="00FF754E" w:rsidRPr="00F56DFA">
      <w:pPr>
        <w:pStyle w:val="Odlomakpopisa"/>
        <w:numPr>
          <w:ilvl w:val="0"/>
          <w:numId w:val="5"/>
        </w:numPr>
        <w:jc w:val="both"/>
        <w:rPr>
          <w:szCs w:val="19"/>
        </w:rPr>
      </w:pPr>
      <w:r w:rsidRPr="00F56DFA">
        <w:rPr>
          <w:szCs w:val="19"/>
        </w:rPr>
        <w:t>Ciklus obrtaja zaliha na razini 80 dana.</w:t>
      </w:r>
    </w:p>
    <w:p w:rsidRDefault="00524E36" w:rsidP="00524E36" w:rsidR="00524E36"/>
    <w:p w:rsidRDefault="001D0725" w:rsidR="001D0725">
      <w:pPr>
        <w:rPr>
          <w:rFonts w:cstheme="majorBidi" w:eastAsiaTheme="majorEastAsia" w:hAnsiTheme="majorHAnsi" w:asciiTheme="majorHAnsi"/>
          <w:color w:themeShade="80" w:themeColor="accent1" w:val="1F4E79"/>
          <w:sz w:val="36"/>
          <w:szCs w:val="36"/>
        </w:rPr>
      </w:pPr>
      <w:r>
        <w:br w:type="page"/>
      </w:r>
    </w:p>
    <w:p w:rsidRDefault="00D725EF" w:rsidP="00FF754E" w:rsidR="0014102A">
      <w:pPr>
        <w:pStyle w:val="Naslov1"/>
      </w:pPr>
      <w:bookmarkStart w:name="_Toc484006271" w:id="9"/>
      <w:r w:rsidRPr="00345DA4">
        <w:lastRenderedPageBreak/>
        <w:t>Analiza svih tražbina prema visini i vrsti</w:t>
      </w:r>
      <w:bookmarkEnd w:id="9"/>
    </w:p>
    <w:p w:rsidRDefault="00BD4BAB" w:rsidP="00BD4BAB" w:rsidR="00BD4BAB" w:rsidRPr="00BD4BAB"/>
    <w:p w:rsidRDefault="00BD4BAB" w:rsidP="00524E36" w:rsidR="001D0725">
      <w:r>
        <w:rPr>
          <w:noProof/>
          <w:lang w:eastAsia="hr-HR"/>
        </w:rPr>
        <w:drawing>
          <wp:inline distR="0" distL="0" distB="0" distT="0">
            <wp:extent cy="8179496" cx="5787025"/>
            <wp:effectExtent b="0" r="0" t="0" l="0"/>
            <wp:docPr name="Picture 18" id="18"/>
            <wp:cNvGraphicFramePr>
              <a:graphicFrameLocks noChangeAspect="true"/>
            </wp:cNvGraphicFramePr>
            <a:graphic>
              <a:graphicData uri="http://schemas.openxmlformats.org/drawingml/2006/picture">
                <pic:pic>
                  <pic:nvPicPr>
                    <pic:cNvPr name="Picture 15" id="0"/>
                    <pic:cNvPicPr>
                      <a:picLocks noChangeArrowheads="true" noChangeAspect="true"/>
                    </pic:cNvPicPr>
                  </pic:nvPicPr>
                  <pic:blipFill>
                    <a:blip r:embed="rId15">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83523" cx="5789874"/>
                    </a:xfrm>
                    <a:prstGeom prst="rect">
                      <a:avLst/>
                    </a:prstGeom>
                    <a:noFill/>
                  </pic:spPr>
                </pic:pic>
              </a:graphicData>
            </a:graphic>
          </wp:inline>
        </w:drawing>
      </w:r>
    </w:p>
    <w:p w:rsidRDefault="00524E36" w:rsidP="00524E36" w:rsidR="00524E36" w:rsidRPr="00524E36"/>
    <w:p w:rsidRDefault="00BD4BAB" w:rsidR="001D0725">
      <w:pPr>
        <w:rPr>
          <w:sz w:val="16"/>
          <w:szCs w:val="16"/>
        </w:rPr>
      </w:pPr>
      <w:r>
        <w:rPr>
          <w:noProof/>
          <w:sz w:val="16"/>
          <w:szCs w:val="16"/>
          <w:lang w:eastAsia="hr-HR"/>
        </w:rPr>
        <w:drawing>
          <wp:inline distR="0" distL="0" distB="0" distT="0">
            <wp:extent cy="8442542" cx="5765811"/>
            <wp:effectExtent b="0" r="0" t="0" l="0"/>
            <wp:docPr name="Picture 19" id="19"/>
            <wp:cNvGraphicFramePr>
              <a:graphicFrameLocks noChangeAspect="true"/>
            </wp:cNvGraphicFramePr>
            <a:graphic>
              <a:graphicData uri="http://schemas.openxmlformats.org/drawingml/2006/picture">
                <pic:pic>
                  <pic:nvPicPr>
                    <pic:cNvPr name="Picture 16" id="0"/>
                    <pic:cNvPicPr>
                      <a:picLocks noChangeArrowheads="true" noChangeAspect="true"/>
                    </pic:cNvPicPr>
                  </pic:nvPicPr>
                  <pic:blipFill>
                    <a:blip r:embed="rId1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456116" cx="5775081"/>
                    </a:xfrm>
                    <a:prstGeom prst="rect">
                      <a:avLst/>
                    </a:prstGeom>
                    <a:noFill/>
                  </pic:spPr>
                </pic:pic>
              </a:graphicData>
            </a:graphic>
          </wp:inline>
        </w:drawing>
      </w:r>
      <w:r w:rsidR="001D0725">
        <w:rPr>
          <w:sz w:val="16"/>
          <w:szCs w:val="16"/>
        </w:rPr>
        <w:br w:type="page"/>
      </w:r>
    </w:p>
    <w:p w:rsidRDefault="008A4841" w:rsidR="008A4841" w:rsidRPr="004A2141">
      <w:pPr>
        <w:rPr>
          <w:sz w:val="16"/>
          <w:szCs w:val="16"/>
        </w:rPr>
      </w:pPr>
    </w:p>
    <w:p w:rsidRDefault="00BD4BAB" w:rsidR="001D0725">
      <w:pPr>
        <w:rPr>
          <w:rFonts w:cstheme="majorBidi" w:eastAsiaTheme="majorEastAsia" w:hAnsiTheme="majorHAnsi" w:asciiTheme="majorHAnsi"/>
          <w:color w:themeShade="80" w:themeColor="accent1" w:val="1F4E79"/>
          <w:sz w:val="36"/>
          <w:szCs w:val="36"/>
        </w:rPr>
      </w:pPr>
      <w:r>
        <w:rPr>
          <w:noProof/>
          <w:lang w:eastAsia="hr-HR"/>
        </w:rPr>
        <w:drawing>
          <wp:inline distR="0" distL="0" distB="0" distT="0">
            <wp:extent cy="6419590" cx="5755710"/>
            <wp:effectExtent b="0" r="0" t="0" l="0"/>
            <wp:docPr name="Picture 20" id="20"/>
            <wp:cNvGraphicFramePr>
              <a:graphicFrameLocks noChangeAspect="true"/>
            </wp:cNvGraphicFramePr>
            <a:graphic>
              <a:graphicData uri="http://schemas.openxmlformats.org/drawingml/2006/picture">
                <pic:pic>
                  <pic:nvPicPr>
                    <pic:cNvPr name="Picture 17" id="0"/>
                    <pic:cNvPicPr>
                      <a:picLocks noChangeArrowheads="true" noChangeAspect="true"/>
                    </pic:cNvPicPr>
                  </pic:nvPicPr>
                  <pic:blipFill>
                    <a:blip r:embed="rId1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21363" cx="5757300"/>
                    </a:xfrm>
                    <a:prstGeom prst="rect">
                      <a:avLst/>
                    </a:prstGeom>
                    <a:noFill/>
                  </pic:spPr>
                </pic:pic>
              </a:graphicData>
            </a:graphic>
          </wp:inline>
        </w:drawing>
      </w:r>
      <w:r w:rsidR="001D0725">
        <w:br w:type="page"/>
      </w:r>
    </w:p>
    <w:p w:rsidRDefault="00BF434F" w:rsidP="00FF754E" w:rsidR="00BF434F">
      <w:pPr>
        <w:pStyle w:val="Naslov1"/>
      </w:pPr>
      <w:bookmarkStart w:name="_Toc484006272" w:id="10"/>
      <w:r w:rsidRPr="00345DA4">
        <w:lastRenderedPageBreak/>
        <w:t>Ponuda vjerovnicima razvrstanim u skupine o načinu, rokovima i uvjetima namirenja tražbina</w:t>
      </w:r>
      <w:bookmarkEnd w:id="10"/>
    </w:p>
    <w:p w:rsidRDefault="00FF754E" w:rsidP="00FF754E" w:rsidR="00FF754E" w:rsidRPr="00FF754E"/>
    <w:p w:rsidRDefault="00613F5D" w:rsidP="00345DA4" w:rsidR="00613F5D" w:rsidRPr="00345DA4">
      <w:pPr>
        <w:jc w:val="both"/>
        <w:rPr>
          <w:szCs w:val="19"/>
        </w:rPr>
      </w:pPr>
      <w:r w:rsidRPr="00345DA4">
        <w:rPr>
          <w:szCs w:val="19"/>
        </w:rPr>
        <w:t xml:space="preserve">Tražbine zaposlenika </w:t>
      </w:r>
      <w:r w:rsidR="00874DC5">
        <w:rPr>
          <w:szCs w:val="19"/>
        </w:rPr>
        <w:t xml:space="preserve">i druge prioritetne tražbine </w:t>
      </w:r>
      <w:r w:rsidRPr="00345DA4">
        <w:rPr>
          <w:szCs w:val="19"/>
        </w:rPr>
        <w:t xml:space="preserve">ne otpisuju se već se </w:t>
      </w:r>
      <w:r w:rsidR="00740BED">
        <w:rPr>
          <w:szCs w:val="19"/>
        </w:rPr>
        <w:t>podmiruju</w:t>
      </w:r>
      <w:r w:rsidRPr="00345DA4">
        <w:rPr>
          <w:szCs w:val="19"/>
        </w:rPr>
        <w:t xml:space="preserve"> u 100%-tnom iznos</w:t>
      </w:r>
      <w:r w:rsidR="00874DC5">
        <w:rPr>
          <w:szCs w:val="19"/>
        </w:rPr>
        <w:t>u</w:t>
      </w:r>
      <w:r w:rsidRPr="00345DA4">
        <w:rPr>
          <w:szCs w:val="19"/>
        </w:rPr>
        <w:t>.</w:t>
      </w:r>
    </w:p>
    <w:p w:rsidRDefault="00D11FAB" w:rsidP="007C3972" w:rsidR="007C3972">
      <w:pPr>
        <w:jc w:val="both"/>
        <w:rPr>
          <w:szCs w:val="19"/>
        </w:rPr>
      </w:pPr>
      <w:r w:rsidRPr="00D11FAB">
        <w:rPr>
          <w:szCs w:val="19"/>
        </w:rPr>
        <w:t xml:space="preserve">Tražbine svih ostalih vjerovnika se smanjuju na način da se </w:t>
      </w:r>
      <w:r w:rsidR="00260260">
        <w:rPr>
          <w:szCs w:val="19"/>
        </w:rPr>
        <w:t xml:space="preserve"> otpisuje 20% od utvrđenih tražbina vjerovnika </w:t>
      </w:r>
      <w:r w:rsidRPr="00D11FAB">
        <w:rPr>
          <w:szCs w:val="19"/>
        </w:rPr>
        <w:t>te se smanjene tražbine vraćaju kroz 5 godina, uz dvije god</w:t>
      </w:r>
      <w:r w:rsidR="007C3972">
        <w:rPr>
          <w:szCs w:val="19"/>
        </w:rPr>
        <w:t xml:space="preserve">ine počeka (model povratka 2+5), </w:t>
      </w:r>
      <w:r w:rsidR="007C3972" w:rsidRPr="00F72041">
        <w:rPr>
          <w:szCs w:val="19"/>
        </w:rPr>
        <w:t xml:space="preserve">u </w:t>
      </w:r>
      <w:r w:rsidR="007C3972">
        <w:rPr>
          <w:szCs w:val="19"/>
        </w:rPr>
        <w:t xml:space="preserve">jednakim </w:t>
      </w:r>
      <w:r w:rsidR="007C3972" w:rsidRPr="00F72041">
        <w:rPr>
          <w:szCs w:val="19"/>
        </w:rPr>
        <w:t>kvartalnim anuitetima od kojih prvi dospijeva dvije godine po proteku zadnjeg dana u mjesecu koji slijedi mjesecu u kojem će doneseno rješenje Trgovačkog suda o sklopljenoj predstečajnoj nagodbi postati pravomoćno.</w:t>
      </w:r>
    </w:p>
    <w:p w:rsidRDefault="00B922C2" w:rsidP="007C3972" w:rsidR="00B922C2">
      <w:pPr>
        <w:jc w:val="both"/>
        <w:rPr>
          <w:szCs w:val="19"/>
        </w:rPr>
      </w:pPr>
      <w:r>
        <w:rPr>
          <w:szCs w:val="19"/>
        </w:rPr>
        <w:t>Dužnik se tražbine ostalim vjerovnicima obvezuje platiti kako slijedi:</w:t>
      </w:r>
    </w:p>
    <w:p w:rsidRDefault="00B922C2" w:rsidP="007C3972" w:rsidR="00B922C2">
      <w:pPr>
        <w:jc w:val="both"/>
        <w:rPr>
          <w:szCs w:val="19"/>
        </w:rPr>
      </w:pPr>
    </w:p>
    <w:p w:rsidRDefault="007A78F3" w:rsidP="00C05B05" w:rsidR="007A78F3" w:rsidRPr="00C05B05">
      <w:pPr>
        <w:jc w:val="both"/>
        <w:rPr>
          <w:szCs w:val="19"/>
        </w:rPr>
      </w:pPr>
      <w:r w:rsidRPr="00C05B05">
        <w:rPr>
          <w:szCs w:val="19"/>
        </w:rPr>
        <w:t xml:space="preserve">Vjerovniku 4 th DIMENSION društvo s ograničenom odgovornošću za trgovinu i usluge, OIB: 20706921230 utvrđena je tražbina u iznosu od 2.493,84 kn. Sukladno Planu financijskog restrukturiranja smanjeni iznos tražbine iznosi </w:t>
      </w:r>
      <w:r w:rsidR="001968DB" w:rsidRPr="00C05B05">
        <w:rPr>
          <w:szCs w:val="19"/>
        </w:rPr>
        <w:t>1.995,07</w:t>
      </w:r>
      <w:r w:rsidRPr="00C05B05">
        <w:rPr>
          <w:szCs w:val="19"/>
        </w:rPr>
        <w:t xml:space="preserve"> kn, dok Vjerovnik otpušta Dužniku dio tražbine u iznosu od </w:t>
      </w:r>
      <w:r w:rsidR="001968DB" w:rsidRPr="00C05B05">
        <w:rPr>
          <w:szCs w:val="19"/>
        </w:rPr>
        <w:t>498,77</w:t>
      </w:r>
      <w:r w:rsidRPr="00C05B05">
        <w:rPr>
          <w:szCs w:val="19"/>
        </w:rPr>
        <w:t xml:space="preserve"> kn, a Dužnik prihvaća otpust duga. Dužnik se obvezuje vjerovniku platiti tražbinu u iznosu od </w:t>
      </w:r>
      <w:r w:rsidR="001968DB" w:rsidRPr="00C05B05">
        <w:rPr>
          <w:szCs w:val="19"/>
        </w:rPr>
        <w:t>1.995,07</w:t>
      </w:r>
      <w:r w:rsidRPr="00C05B05">
        <w:rPr>
          <w:szCs w:val="19"/>
        </w:rPr>
        <w:t xml:space="preserve"> kuna, nakon isteka 2 (dvije) godine počeka u 20 (dvadeset)  kvartalnih rata, i to u 19 (devetnaest) jednakih kvartalnih rata u iznosu od po </w:t>
      </w:r>
      <w:r w:rsidR="001968DB" w:rsidRPr="00C05B05">
        <w:rPr>
          <w:szCs w:val="19"/>
        </w:rPr>
        <w:t>99,75</w:t>
      </w:r>
      <w:r w:rsidRPr="00C05B05">
        <w:rPr>
          <w:szCs w:val="19"/>
        </w:rPr>
        <w:t xml:space="preserve"> kuna, te posljednu ratu (20. rata) u iznosu od </w:t>
      </w:r>
      <w:r w:rsidR="001968DB" w:rsidRPr="00C05B05">
        <w:rPr>
          <w:szCs w:val="19"/>
        </w:rPr>
        <w:t>99,82</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7A78F3" w:rsidP="00C05B05" w:rsidR="007A78F3" w:rsidRPr="00C05B05">
      <w:pPr>
        <w:jc w:val="both"/>
        <w:rPr>
          <w:szCs w:val="19"/>
        </w:rPr>
      </w:pPr>
      <w:r w:rsidRPr="00C05B05">
        <w:rPr>
          <w:szCs w:val="19"/>
        </w:rPr>
        <w:t xml:space="preserve">Vjerovniku AGROKOR-ENERGIJA društvo s ograničenom odgovornošću za proizvodnju, distribuciju i trgovinu električnom energijom, OIB: 43546169521 utvrđena je tražbina u iznosu od 214.543,32 kn. Sukladno Planu financijskog restrukturiranja smanjeni iznos tražbine iznosi </w:t>
      </w:r>
      <w:r w:rsidR="001968DB" w:rsidRPr="00C05B05">
        <w:rPr>
          <w:szCs w:val="19"/>
        </w:rPr>
        <w:t>171.634,66</w:t>
      </w:r>
      <w:r w:rsidRPr="00C05B05">
        <w:rPr>
          <w:szCs w:val="19"/>
        </w:rPr>
        <w:t xml:space="preserve"> kn, dok Vjerovnik otpušta Dužniku dio tražbine u iznosu od </w:t>
      </w:r>
      <w:r w:rsidR="001968DB" w:rsidRPr="00C05B05">
        <w:rPr>
          <w:szCs w:val="19"/>
        </w:rPr>
        <w:t>42.908,66</w:t>
      </w:r>
      <w:r w:rsidRPr="00C05B05">
        <w:rPr>
          <w:szCs w:val="19"/>
        </w:rPr>
        <w:t xml:space="preserve"> kn, a Dužnik prihvaća otpust duga. Dužnik se obvezuje vjerovniku platiti tražbinu u iznosu od </w:t>
      </w:r>
      <w:r w:rsidR="001968DB" w:rsidRPr="00C05B05">
        <w:rPr>
          <w:szCs w:val="19"/>
        </w:rPr>
        <w:t>171.634,66</w:t>
      </w:r>
      <w:r w:rsidRPr="00C05B05">
        <w:rPr>
          <w:szCs w:val="19"/>
        </w:rPr>
        <w:t xml:space="preserve"> kuna, nakon isteka 2 (dvije) godine počeka u 20 (dvadeset)  kvartalnih rata, i to u 19 (devetnaest) jednakih kvartalnih rata u iznosu od po </w:t>
      </w:r>
      <w:r w:rsidR="001968DB" w:rsidRPr="00C05B05">
        <w:rPr>
          <w:szCs w:val="19"/>
        </w:rPr>
        <w:t>8.581,73</w:t>
      </w:r>
      <w:r w:rsidRPr="00C05B05">
        <w:rPr>
          <w:szCs w:val="19"/>
        </w:rPr>
        <w:t xml:space="preserve"> kuna, te posljednu ratu (20. rata) u iznosu od </w:t>
      </w:r>
      <w:r w:rsidR="001968DB" w:rsidRPr="00C05B05">
        <w:rPr>
          <w:szCs w:val="19"/>
        </w:rPr>
        <w:t>8.581,79</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7A78F3" w:rsidP="00C05B05" w:rsidR="007A78F3" w:rsidRPr="00C05B05">
      <w:pPr>
        <w:jc w:val="both"/>
        <w:rPr>
          <w:szCs w:val="19"/>
        </w:rPr>
      </w:pPr>
      <w:r w:rsidRPr="00C05B05">
        <w:rPr>
          <w:szCs w:val="19"/>
        </w:rPr>
        <w:t xml:space="preserve">Vjerovniku AUTO BOSSI d.o.o. trgovina i usluge, OIB: 95446773917 utvrđena je tražbina u iznosu od 312,50 kn. Sukladno Planu financijskog restrukturiranja smanjeni iznos tražbine iznosi </w:t>
      </w:r>
      <w:r w:rsidR="001968DB" w:rsidRPr="00C05B05">
        <w:rPr>
          <w:szCs w:val="19"/>
        </w:rPr>
        <w:t>250,00</w:t>
      </w:r>
      <w:r w:rsidRPr="00C05B05">
        <w:rPr>
          <w:szCs w:val="19"/>
        </w:rPr>
        <w:t xml:space="preserve"> kn, dok Vjerovnik otpušta Dužniku dio tražbine u iznosu od </w:t>
      </w:r>
      <w:r w:rsidR="001968DB" w:rsidRPr="00C05B05">
        <w:rPr>
          <w:szCs w:val="19"/>
        </w:rPr>
        <w:t>62,50</w:t>
      </w:r>
      <w:r w:rsidRPr="00C05B05">
        <w:rPr>
          <w:szCs w:val="19"/>
        </w:rPr>
        <w:t xml:space="preserve"> kn, a Dužnik prihvaća otpust duga. Dužnik se obvezuje vjerovniku platiti tražbinu u iznosu od </w:t>
      </w:r>
      <w:r w:rsidR="001968DB" w:rsidRPr="00C05B05">
        <w:rPr>
          <w:szCs w:val="19"/>
        </w:rPr>
        <w:t xml:space="preserve">250,00 </w:t>
      </w:r>
      <w:r w:rsidRPr="00C05B05">
        <w:rPr>
          <w:szCs w:val="19"/>
        </w:rPr>
        <w:t xml:space="preserve">kuna, nakon isteka 2 (dvije) godine počeka u 20 </w:t>
      </w:r>
      <w:r w:rsidR="001968DB" w:rsidRPr="00C05B05">
        <w:rPr>
          <w:szCs w:val="19"/>
        </w:rPr>
        <w:t xml:space="preserve"> (dvad</w:t>
      </w:r>
      <w:r w:rsidRPr="00C05B05">
        <w:rPr>
          <w:szCs w:val="19"/>
        </w:rPr>
        <w:t>es</w:t>
      </w:r>
      <w:r w:rsidR="001968DB" w:rsidRPr="00C05B05">
        <w:rPr>
          <w:szCs w:val="19"/>
        </w:rPr>
        <w:t>e</w:t>
      </w:r>
      <w:r w:rsidRPr="00C05B05">
        <w:rPr>
          <w:szCs w:val="19"/>
        </w:rPr>
        <w:t xml:space="preserve">t) jednakih kvartalnih rata u iznosu od po </w:t>
      </w:r>
      <w:r w:rsidR="001968DB" w:rsidRPr="00C05B05">
        <w:rPr>
          <w:szCs w:val="19"/>
        </w:rPr>
        <w:t>12,5</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7A78F3" w:rsidP="00C05B05" w:rsidR="007A78F3" w:rsidRPr="00C05B05">
      <w:pPr>
        <w:jc w:val="both"/>
        <w:rPr>
          <w:szCs w:val="19"/>
        </w:rPr>
      </w:pPr>
      <w:r w:rsidRPr="00C05B05">
        <w:rPr>
          <w:szCs w:val="19"/>
        </w:rPr>
        <w:t xml:space="preserve">Vjerovniku AUTO PARTES d.o.o. za usluge, OIB: 52092919956 utvrđena je tražbina u iznosu od 8.295,55 kn. Sukladno Planu financijskog restrukturiranja smanjeni iznos tražbine iznosi </w:t>
      </w:r>
      <w:r w:rsidR="001968DB" w:rsidRPr="00C05B05">
        <w:rPr>
          <w:szCs w:val="19"/>
        </w:rPr>
        <w:t>6.636,44</w:t>
      </w:r>
      <w:r w:rsidRPr="00C05B05">
        <w:rPr>
          <w:szCs w:val="19"/>
        </w:rPr>
        <w:t xml:space="preserve"> kn, dok Vjerovnik otpušta Dužniku dio tražbine u iznosu od </w:t>
      </w:r>
      <w:r w:rsidR="001968DB" w:rsidRPr="00C05B05">
        <w:rPr>
          <w:szCs w:val="19"/>
        </w:rPr>
        <w:t>1.659,11</w:t>
      </w:r>
      <w:r w:rsidRPr="00C05B05">
        <w:rPr>
          <w:szCs w:val="19"/>
        </w:rPr>
        <w:t xml:space="preserve"> kn, a Dužnik prihvaća otpust duga. Dužnik se obvezuje vjerovniku platiti tražbinu u iznosu od </w:t>
      </w:r>
      <w:r w:rsidR="001968DB" w:rsidRPr="00C05B05">
        <w:rPr>
          <w:szCs w:val="19"/>
        </w:rPr>
        <w:t xml:space="preserve">6.636,44 </w:t>
      </w:r>
      <w:r w:rsidRPr="00C05B05">
        <w:rPr>
          <w:szCs w:val="19"/>
        </w:rPr>
        <w:t xml:space="preserve">kuna, nakon isteka 2 (dvije) godine počeka u 20 (dvadeset)  kvartalnih rata, i to u 19 (devetnaest) jednakih kvartalnih rata u </w:t>
      </w:r>
      <w:r w:rsidRPr="00C05B05">
        <w:rPr>
          <w:szCs w:val="19"/>
        </w:rPr>
        <w:lastRenderedPageBreak/>
        <w:t xml:space="preserve">iznosu od po </w:t>
      </w:r>
      <w:r w:rsidR="001968DB" w:rsidRPr="00C05B05">
        <w:rPr>
          <w:szCs w:val="19"/>
        </w:rPr>
        <w:t>331,82</w:t>
      </w:r>
      <w:r w:rsidRPr="00C05B05">
        <w:rPr>
          <w:szCs w:val="19"/>
        </w:rPr>
        <w:t xml:space="preserve"> kuna, te posljednu ratu (20. rata) u iznosu od </w:t>
      </w:r>
      <w:r w:rsidR="001968DB" w:rsidRPr="00C05B05">
        <w:rPr>
          <w:szCs w:val="19"/>
        </w:rPr>
        <w:t>331,86</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7A78F3" w:rsidP="00C05B05" w:rsidR="007A78F3" w:rsidRPr="00C05B05">
      <w:pPr>
        <w:jc w:val="both"/>
        <w:rPr>
          <w:szCs w:val="19"/>
        </w:rPr>
      </w:pPr>
      <w:r w:rsidRPr="00C05B05">
        <w:rPr>
          <w:szCs w:val="19"/>
        </w:rPr>
        <w:t xml:space="preserve">Vjerovniku AUTO SERVISNA OPREMA-PONOS društvo s ograničenom odgovornošću za trgovin, OIB: </w:t>
      </w:r>
      <w:r w:rsidR="007F4878" w:rsidRPr="00C05B05">
        <w:rPr>
          <w:szCs w:val="19"/>
        </w:rPr>
        <w:t xml:space="preserve">20399132458 </w:t>
      </w:r>
      <w:r w:rsidRPr="00C05B05">
        <w:rPr>
          <w:szCs w:val="19"/>
        </w:rPr>
        <w:t xml:space="preserve">utvrđena je tražbina u iznosu od </w:t>
      </w:r>
      <w:r w:rsidR="007F4878" w:rsidRPr="00C05B05">
        <w:rPr>
          <w:szCs w:val="19"/>
        </w:rPr>
        <w:t>365,32 kn</w:t>
      </w:r>
      <w:r w:rsidRPr="00C05B05">
        <w:rPr>
          <w:szCs w:val="19"/>
        </w:rPr>
        <w:t xml:space="preserve">. Sukladno Planu financijskog restrukturiranja smanjeni iznos tražbine iznosi </w:t>
      </w:r>
      <w:r w:rsidR="001968DB" w:rsidRPr="00C05B05">
        <w:rPr>
          <w:szCs w:val="19"/>
        </w:rPr>
        <w:t>292,26</w:t>
      </w:r>
      <w:r w:rsidRPr="00C05B05">
        <w:rPr>
          <w:szCs w:val="19"/>
        </w:rPr>
        <w:t xml:space="preserve"> kn, dok Vjerovnik otpušta Dužniku dio tražbine u iznosu od </w:t>
      </w:r>
      <w:r w:rsidR="001968DB" w:rsidRPr="00C05B05">
        <w:rPr>
          <w:szCs w:val="19"/>
        </w:rPr>
        <w:t>73,06</w:t>
      </w:r>
      <w:r w:rsidRPr="00C05B05">
        <w:rPr>
          <w:szCs w:val="19"/>
        </w:rPr>
        <w:t xml:space="preserve"> kn, a Dužnik prihvaća otpust duga. Dužnik se obvezuje vjerovniku platiti tražbinu u iznosu od </w:t>
      </w:r>
      <w:r w:rsidR="001968DB" w:rsidRPr="00C05B05">
        <w:rPr>
          <w:szCs w:val="19"/>
        </w:rPr>
        <w:t xml:space="preserve">292,26 </w:t>
      </w:r>
      <w:r w:rsidRPr="00C05B05">
        <w:rPr>
          <w:szCs w:val="19"/>
        </w:rPr>
        <w:t xml:space="preserve">kuna, nakon isteka 2 (dvije) godine počeka u 20 (dvadeset)  kvartalnih rata, i to u 19 (devetnaest) jednakih kvartalnih rata u iznosu od po </w:t>
      </w:r>
      <w:r w:rsidR="001968DB" w:rsidRPr="00C05B05">
        <w:rPr>
          <w:szCs w:val="19"/>
        </w:rPr>
        <w:t>14,61</w:t>
      </w:r>
      <w:r w:rsidRPr="00C05B05">
        <w:rPr>
          <w:szCs w:val="19"/>
        </w:rPr>
        <w:t xml:space="preserve"> kuna, te posljednu ratu (20. rata) u iznosu od </w:t>
      </w:r>
      <w:r w:rsidR="001968DB" w:rsidRPr="00C05B05">
        <w:rPr>
          <w:szCs w:val="19"/>
        </w:rPr>
        <w:t>14,67</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7F4878" w:rsidP="00C05B05" w:rsidR="007F4878" w:rsidRPr="00C05B05">
      <w:pPr>
        <w:jc w:val="both"/>
        <w:rPr>
          <w:szCs w:val="19"/>
        </w:rPr>
      </w:pPr>
      <w:r w:rsidRPr="00C05B05">
        <w:rPr>
          <w:szCs w:val="19"/>
        </w:rPr>
        <w:t xml:space="preserve">Vjerovniku AUTO ZOVAK d.o.o. za trgovinu i usluge, OIB: 54549529724 utvrđena je tražbina u iznosu od 592,00 kn. Sukladno Planu financijskog restrukturiranja smanjeni iznos tražbine iznosi </w:t>
      </w:r>
      <w:r w:rsidR="001968DB" w:rsidRPr="00C05B05">
        <w:rPr>
          <w:szCs w:val="19"/>
        </w:rPr>
        <w:t>473,60</w:t>
      </w:r>
      <w:r w:rsidRPr="00C05B05">
        <w:rPr>
          <w:szCs w:val="19"/>
        </w:rPr>
        <w:t xml:space="preserve"> kn, dok Vjerovnik otpušta Dužniku dio tražbine u iznosu od </w:t>
      </w:r>
      <w:r w:rsidR="001968DB" w:rsidRPr="00C05B05">
        <w:rPr>
          <w:szCs w:val="19"/>
        </w:rPr>
        <w:t>118,40</w:t>
      </w:r>
      <w:r w:rsidRPr="00C05B05">
        <w:rPr>
          <w:szCs w:val="19"/>
        </w:rPr>
        <w:t xml:space="preserve"> kn, a Dužnik prihvaća otpust duga. Dužnik se obvezuje vjerovniku platiti tražbinu u iznosu od </w:t>
      </w:r>
      <w:r w:rsidR="001968DB" w:rsidRPr="00C05B05">
        <w:rPr>
          <w:szCs w:val="19"/>
        </w:rPr>
        <w:t xml:space="preserve">473,60 </w:t>
      </w:r>
      <w:r w:rsidRPr="00C05B05">
        <w:rPr>
          <w:szCs w:val="19"/>
        </w:rPr>
        <w:t xml:space="preserve">kuna, nakon isteka 2 (dvije) godine počeka u 20 (dvadeset)  jednakih kvartalnih rata u iznosu od po </w:t>
      </w:r>
      <w:r w:rsidR="001968DB" w:rsidRPr="00C05B05">
        <w:rPr>
          <w:szCs w:val="19"/>
        </w:rPr>
        <w:t>23,68</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7F4878" w:rsidP="00C05B05" w:rsidR="007F4878" w:rsidRPr="00C05B05">
      <w:pPr>
        <w:jc w:val="both"/>
        <w:rPr>
          <w:szCs w:val="19"/>
        </w:rPr>
      </w:pPr>
      <w:r w:rsidRPr="00C05B05">
        <w:rPr>
          <w:szCs w:val="19"/>
        </w:rPr>
        <w:t xml:space="preserve">Vjerovniku AUTO-LOCK, d.o.o. za popravak i održavanje vozila, trgovinu i usluge, OIB: 36201121521 utvrđena je tražbina u iznosu od 45,00 kn. Sukladno Planu financijskog restrukturiranja smanjeni iznos tražbine iznosi </w:t>
      </w:r>
      <w:r w:rsidR="001968DB" w:rsidRPr="00C05B05">
        <w:rPr>
          <w:szCs w:val="19"/>
        </w:rPr>
        <w:t>36,00</w:t>
      </w:r>
      <w:r w:rsidRPr="00C05B05">
        <w:rPr>
          <w:szCs w:val="19"/>
        </w:rPr>
        <w:t xml:space="preserve"> kn, dok Vjerovnik otpušta Dužniku dio tražbine u iznosu od </w:t>
      </w:r>
      <w:r w:rsidR="001968DB" w:rsidRPr="00C05B05">
        <w:rPr>
          <w:szCs w:val="19"/>
        </w:rPr>
        <w:t>9,00</w:t>
      </w:r>
      <w:r w:rsidRPr="00C05B05">
        <w:rPr>
          <w:szCs w:val="19"/>
        </w:rPr>
        <w:t xml:space="preserve"> kn, a Dužnik prihvaća otpust duga. Dužnik se obvezuje vjerovniku platiti tražbinu u iznosu od </w:t>
      </w:r>
      <w:r w:rsidR="001968DB" w:rsidRPr="00C05B05">
        <w:rPr>
          <w:szCs w:val="19"/>
        </w:rPr>
        <w:t>36,00</w:t>
      </w:r>
      <w:r w:rsidRPr="00C05B05">
        <w:rPr>
          <w:szCs w:val="19"/>
        </w:rPr>
        <w:t xml:space="preserve"> kuna, nakon isteka 2 (dvije) godine počeka u 20 (dvadeset)  jednakih kvartalnih rata u iznosu od po </w:t>
      </w:r>
      <w:r w:rsidR="001968DB" w:rsidRPr="00C05B05">
        <w:rPr>
          <w:szCs w:val="19"/>
        </w:rPr>
        <w:t>1,80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7F4878" w:rsidP="00C05B05" w:rsidR="007F4878" w:rsidRPr="00C05B05">
      <w:pPr>
        <w:jc w:val="both"/>
        <w:rPr>
          <w:szCs w:val="19"/>
        </w:rPr>
      </w:pPr>
      <w:r w:rsidRPr="00C05B05">
        <w:rPr>
          <w:szCs w:val="19"/>
        </w:rPr>
        <w:t xml:space="preserve">Vjerovniku AUTO-REMETINEC dioničko društvo za autoservisne i remontne usluge, promet auto dijelova i vozila, ispitivanje tehničke ispravnosti, registraciju vozila i zastupanje u obaveznom osiguranju od automobilske odgovornosti i u osiguranju vozača i putnika od posljedica nesretnog slučaja-nezgode, OIB: 12933687795 utvrđena je tražbina u iznosu od 495,00 kn. Sukladno Planu financijskog restrukturiranja smanjeni iznos tražbine iznosi </w:t>
      </w:r>
      <w:r w:rsidR="001968DB" w:rsidRPr="00C05B05">
        <w:rPr>
          <w:szCs w:val="19"/>
        </w:rPr>
        <w:t>396,00</w:t>
      </w:r>
      <w:r w:rsidRPr="00C05B05">
        <w:rPr>
          <w:szCs w:val="19"/>
        </w:rPr>
        <w:t xml:space="preserve"> kn, dok Vjerovnik otpušta Dužniku dio tražbine u iznosu od </w:t>
      </w:r>
      <w:r w:rsidR="001968DB" w:rsidRPr="00C05B05">
        <w:rPr>
          <w:szCs w:val="19"/>
        </w:rPr>
        <w:t>99,00</w:t>
      </w:r>
      <w:r w:rsidRPr="00C05B05">
        <w:rPr>
          <w:szCs w:val="19"/>
        </w:rPr>
        <w:t xml:space="preserve"> kn, a Dužnik prihvaća otpust duga. Dužnik se obvezuje vjerovniku platiti tražbinu u iznosu od </w:t>
      </w:r>
      <w:r w:rsidR="001968DB" w:rsidRPr="00C05B05">
        <w:rPr>
          <w:szCs w:val="19"/>
        </w:rPr>
        <w:t>396,00</w:t>
      </w:r>
      <w:r w:rsidRPr="00C05B05">
        <w:rPr>
          <w:szCs w:val="19"/>
        </w:rPr>
        <w:t xml:space="preserve"> kuna, nakon isteka 2 (dvije) godine počeka u 20 (dvadeset)  jednakih kvartalnih rata u iznosu od po </w:t>
      </w:r>
      <w:r w:rsidR="001968DB" w:rsidRPr="00C05B05">
        <w:rPr>
          <w:szCs w:val="19"/>
        </w:rPr>
        <w:t>19,80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7F4878" w:rsidP="00C05B05" w:rsidR="007F4878" w:rsidRPr="00C05B05">
      <w:pPr>
        <w:jc w:val="both"/>
        <w:rPr>
          <w:szCs w:val="19"/>
        </w:rPr>
      </w:pPr>
      <w:r w:rsidRPr="00C05B05">
        <w:rPr>
          <w:szCs w:val="19"/>
        </w:rPr>
        <w:t xml:space="preserve">Vjerovniku AUTOCENTAR MUŽAR d.o.o. za održavanje, popravak i prodaju motornih vozila i rezervnih dijelova, OIB: </w:t>
      </w:r>
      <w:r w:rsidR="00D31C18" w:rsidRPr="00C05B05">
        <w:rPr>
          <w:szCs w:val="19"/>
        </w:rPr>
        <w:t>06</w:t>
      </w:r>
      <w:r w:rsidRPr="00C05B05">
        <w:rPr>
          <w:szCs w:val="19"/>
        </w:rPr>
        <w:t xml:space="preserve">934399821 utvrđena je tražbina u iznosu od 3.692,50 kn. Sukladno Planu financijskog restrukturiranja smanjeni iznos tražbine iznosi </w:t>
      </w:r>
      <w:r w:rsidR="001968DB" w:rsidRPr="00C05B05">
        <w:rPr>
          <w:szCs w:val="19"/>
        </w:rPr>
        <w:t>2.954,00</w:t>
      </w:r>
      <w:r w:rsidRPr="00C05B05">
        <w:rPr>
          <w:szCs w:val="19"/>
        </w:rPr>
        <w:t xml:space="preserve"> kn, dok Vjerovnik otpušta Dužniku dio tražbine u iznosu od </w:t>
      </w:r>
      <w:r w:rsidR="001968DB" w:rsidRPr="00C05B05">
        <w:rPr>
          <w:szCs w:val="19"/>
        </w:rPr>
        <w:t>738,50</w:t>
      </w:r>
      <w:r w:rsidRPr="00C05B05">
        <w:rPr>
          <w:szCs w:val="19"/>
        </w:rPr>
        <w:t xml:space="preserve"> kn, a Dužnik prihvaća otpust duga. Dužnik se obvezuje vjerovniku platiti tražbinu u iznosu od </w:t>
      </w:r>
      <w:r w:rsidR="001968DB" w:rsidRPr="00C05B05">
        <w:rPr>
          <w:szCs w:val="19"/>
        </w:rPr>
        <w:t>2.954,00</w:t>
      </w:r>
      <w:r w:rsidRPr="00C05B05">
        <w:rPr>
          <w:szCs w:val="19"/>
        </w:rPr>
        <w:t xml:space="preserve"> kuna, nakon isteka 2 (dvije) godine počeka u 20 (dvadeset)  jednakih kvartalnih rata u iznosu od po </w:t>
      </w:r>
      <w:r w:rsidR="001968DB" w:rsidRPr="00C05B05">
        <w:rPr>
          <w:szCs w:val="19"/>
        </w:rPr>
        <w:t>147,70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7F4878" w:rsidP="00C05B05" w:rsidR="007F4878" w:rsidRPr="00C05B05">
      <w:pPr>
        <w:jc w:val="both"/>
        <w:rPr>
          <w:szCs w:val="19"/>
        </w:rPr>
      </w:pPr>
      <w:r w:rsidRPr="00C05B05">
        <w:rPr>
          <w:szCs w:val="19"/>
        </w:rPr>
        <w:lastRenderedPageBreak/>
        <w:t xml:space="preserve">Vjerovniku AUTOCENTAR-BRATUŠA d.o.o. za trgovinu i usluge, OIB: 48331260549 utvrđena je tražbina u iznosu od 7.500,00 kn. Sukladno Planu financijskog restrukturiranja smanjeni iznos tražbine iznosi </w:t>
      </w:r>
      <w:r w:rsidR="00021E12" w:rsidRPr="00C05B05">
        <w:rPr>
          <w:szCs w:val="19"/>
        </w:rPr>
        <w:t>6.000,00</w:t>
      </w:r>
      <w:r w:rsidRPr="00C05B05">
        <w:rPr>
          <w:szCs w:val="19"/>
        </w:rPr>
        <w:t xml:space="preserve"> kn, dok Vjerovnik otpušta Dužniku dio tražbine u iznosu od </w:t>
      </w:r>
      <w:r w:rsidR="00021E12" w:rsidRPr="00C05B05">
        <w:rPr>
          <w:szCs w:val="19"/>
        </w:rPr>
        <w:t>1.500,00</w:t>
      </w:r>
      <w:r w:rsidRPr="00C05B05">
        <w:rPr>
          <w:szCs w:val="19"/>
        </w:rPr>
        <w:t xml:space="preserve"> kn, a Dužnik prihvaća otpust duga. Dužnik se obvezuje vjerovniku platiti tražbinu u iznosu od </w:t>
      </w:r>
      <w:r w:rsidR="00021E12" w:rsidRPr="00C05B05">
        <w:rPr>
          <w:szCs w:val="19"/>
        </w:rPr>
        <w:t>6000,00</w:t>
      </w:r>
      <w:r w:rsidRPr="00C05B05">
        <w:rPr>
          <w:szCs w:val="19"/>
        </w:rPr>
        <w:t xml:space="preserve"> kuna, nakon isteka 2 (dvije) godine počeka u 20 (dvadeset)  jednakih kvartalnih rata u iznosu od po </w:t>
      </w:r>
      <w:r w:rsidR="00894E8B" w:rsidRPr="00C05B05">
        <w:rPr>
          <w:szCs w:val="19"/>
        </w:rPr>
        <w:t>300,00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323CA2" w:rsidP="00C05B05" w:rsidR="00323CA2" w:rsidRPr="00C05B05">
      <w:pPr>
        <w:jc w:val="both"/>
        <w:rPr>
          <w:szCs w:val="19"/>
        </w:rPr>
      </w:pPr>
      <w:r w:rsidRPr="00C05B05">
        <w:rPr>
          <w:szCs w:val="19"/>
        </w:rPr>
        <w:t xml:space="preserve">Vjerovniku AUTOCOMMERCE HRVATSKA d.o.o. za promet robe na vanjskom i unutrašnjem tržištu, OIB: 36844439304 utvrđena je tražbina u iznosu od 322,20 kn. Sukladno Planu financijskog restrukturiranja smanjeni iznos tražbine iznosi </w:t>
      </w:r>
      <w:r w:rsidR="00894E8B" w:rsidRPr="00C05B05">
        <w:rPr>
          <w:szCs w:val="19"/>
        </w:rPr>
        <w:t>257,76</w:t>
      </w:r>
      <w:r w:rsidRPr="00C05B05">
        <w:rPr>
          <w:szCs w:val="19"/>
        </w:rPr>
        <w:t xml:space="preserve"> kn, dok Vjerovnik otpušta Dužniku dio tražbine u iznosu od </w:t>
      </w:r>
      <w:r w:rsidR="00894E8B" w:rsidRPr="00C05B05">
        <w:rPr>
          <w:szCs w:val="19"/>
        </w:rPr>
        <w:t>64,44</w:t>
      </w:r>
      <w:r w:rsidRPr="00C05B05">
        <w:rPr>
          <w:szCs w:val="19"/>
        </w:rPr>
        <w:t xml:space="preserve"> kn, a Dužnik prihvaća otpust duga. Dužnik se obvezuje vjerovniku platiti tražbinu u iznosu od </w:t>
      </w:r>
      <w:r w:rsidR="00894E8B" w:rsidRPr="00C05B05">
        <w:rPr>
          <w:szCs w:val="19"/>
        </w:rPr>
        <w:t>257,76</w:t>
      </w:r>
      <w:r w:rsidRPr="00C05B05">
        <w:rPr>
          <w:szCs w:val="19"/>
        </w:rPr>
        <w:t xml:space="preserve"> kuna, nakon isteka 2 (dvije) godine počeka u 20 (dvadeset)  kvartalnih rata, i to u 19 (devetnaest) jednakih kvartalnih rata u iznosu od po </w:t>
      </w:r>
      <w:r w:rsidR="00894E8B" w:rsidRPr="00C05B05">
        <w:rPr>
          <w:szCs w:val="19"/>
        </w:rPr>
        <w:t>12,89</w:t>
      </w:r>
      <w:r w:rsidRPr="00C05B05">
        <w:rPr>
          <w:szCs w:val="19"/>
        </w:rPr>
        <w:t xml:space="preserve"> kuna, te posljednu ratu (20. rata) u iznosu od </w:t>
      </w:r>
      <w:r w:rsidR="00894E8B" w:rsidRPr="00C05B05">
        <w:rPr>
          <w:szCs w:val="19"/>
        </w:rPr>
        <w:t>12,85</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323CA2" w:rsidP="00C05B05" w:rsidR="00323CA2" w:rsidRPr="00C05B05">
      <w:pPr>
        <w:jc w:val="both"/>
        <w:rPr>
          <w:szCs w:val="19"/>
        </w:rPr>
      </w:pPr>
      <w:r w:rsidRPr="00C05B05">
        <w:rPr>
          <w:szCs w:val="19"/>
        </w:rPr>
        <w:t xml:space="preserve">Vjerovniku AUTOSET d.o.o., OIB: 62595301902 utvrđena je tražbina u iznosu od 3.131,31 kn. Sukladno Planu financijskog restrukturiranja smanjeni iznos tražbine iznosi </w:t>
      </w:r>
      <w:r w:rsidR="00894E8B" w:rsidRPr="00C05B05">
        <w:rPr>
          <w:szCs w:val="19"/>
        </w:rPr>
        <w:t>2.505,05</w:t>
      </w:r>
      <w:r w:rsidRPr="00C05B05">
        <w:rPr>
          <w:szCs w:val="19"/>
        </w:rPr>
        <w:t xml:space="preserve"> kn, dok Vjerovnik otpušta Dužniku dio tražbine u iznosu od </w:t>
      </w:r>
      <w:r w:rsidR="00894E8B" w:rsidRPr="00C05B05">
        <w:rPr>
          <w:szCs w:val="19"/>
        </w:rPr>
        <w:t>626,26</w:t>
      </w:r>
      <w:r w:rsidRPr="00C05B05">
        <w:rPr>
          <w:szCs w:val="19"/>
        </w:rPr>
        <w:t xml:space="preserve"> kn, a Dužnik prihvaća otpust duga. Dužnik se obvezuje vjerovniku platiti tražbinu u iznosu od </w:t>
      </w:r>
      <w:r w:rsidR="00894E8B" w:rsidRPr="00C05B05">
        <w:rPr>
          <w:szCs w:val="19"/>
        </w:rPr>
        <w:t>2.505,05</w:t>
      </w:r>
      <w:r w:rsidRPr="00C05B05">
        <w:rPr>
          <w:szCs w:val="19"/>
        </w:rPr>
        <w:t xml:space="preserve"> kuna, nakon isteka 2 (dvije) godine počeka u 20 (dvadeset)  kvartalnih rata, i to u 19 (devetnaest) jednakih kvartalnih rata u iznosu od po </w:t>
      </w:r>
      <w:r w:rsidR="00894E8B" w:rsidRPr="00C05B05">
        <w:rPr>
          <w:szCs w:val="19"/>
        </w:rPr>
        <w:t>125,25</w:t>
      </w:r>
      <w:r w:rsidRPr="00C05B05">
        <w:rPr>
          <w:szCs w:val="19"/>
        </w:rPr>
        <w:t xml:space="preserve"> kuna, te posljednu ratu (20. rata) u iznosu od </w:t>
      </w:r>
      <w:r w:rsidR="00894E8B" w:rsidRPr="00C05B05">
        <w:rPr>
          <w:szCs w:val="19"/>
        </w:rPr>
        <w:t>125,30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323CA2" w:rsidP="00C05B05" w:rsidR="00323CA2" w:rsidRPr="00C05B05">
      <w:pPr>
        <w:jc w:val="both"/>
        <w:rPr>
          <w:szCs w:val="19"/>
        </w:rPr>
      </w:pPr>
      <w:r w:rsidRPr="00C05B05">
        <w:rPr>
          <w:szCs w:val="19"/>
        </w:rPr>
        <w:t xml:space="preserve">Vjerovniku MARIJA BAKOVIĆ, JAVNI BILJEŽNIK, OIB: </w:t>
      </w:r>
      <w:r w:rsidR="00D31C18" w:rsidRPr="00C05B05">
        <w:rPr>
          <w:szCs w:val="19"/>
        </w:rPr>
        <w:t>0</w:t>
      </w:r>
      <w:r w:rsidRPr="00C05B05">
        <w:rPr>
          <w:szCs w:val="19"/>
        </w:rPr>
        <w:t xml:space="preserve">3129507046 utvrđena je tražbina u iznosu od 3.214,37 kn. Sukladno Planu financijskog restrukturiranja smanjeni iznos tražbine iznosi </w:t>
      </w:r>
      <w:r w:rsidR="00894E8B" w:rsidRPr="00C05B05">
        <w:rPr>
          <w:szCs w:val="19"/>
        </w:rPr>
        <w:t>2.571,50</w:t>
      </w:r>
      <w:r w:rsidRPr="00C05B05">
        <w:rPr>
          <w:szCs w:val="19"/>
        </w:rPr>
        <w:t xml:space="preserve"> kn, dok Vjerovnik otpušta Dužniku dio tražbine u iznosu od </w:t>
      </w:r>
      <w:r w:rsidR="00894E8B" w:rsidRPr="00C05B05">
        <w:rPr>
          <w:szCs w:val="19"/>
        </w:rPr>
        <w:t xml:space="preserve">642,87 </w:t>
      </w:r>
      <w:r w:rsidRPr="00C05B05">
        <w:rPr>
          <w:szCs w:val="19"/>
        </w:rPr>
        <w:t xml:space="preserve">kn, a Dužnik prihvaća otpust duga. Dužnik se obvezuje vjerovniku platiti tražbinu u iznosu od </w:t>
      </w:r>
      <w:r w:rsidR="00894E8B" w:rsidRPr="00C05B05">
        <w:rPr>
          <w:szCs w:val="19"/>
        </w:rPr>
        <w:t>2.571,50</w:t>
      </w:r>
      <w:r w:rsidRPr="00C05B05">
        <w:rPr>
          <w:szCs w:val="19"/>
        </w:rPr>
        <w:t xml:space="preserve"> kuna, nakon isteka 2 (dvije) godine počeka u 20 (dvadeset)  kvartalnih rata, i to u 19 (devetnaest) jednakih kvartalnih rata u iznosu od po </w:t>
      </w:r>
      <w:r w:rsidR="00894E8B" w:rsidRPr="00C05B05">
        <w:rPr>
          <w:szCs w:val="19"/>
        </w:rPr>
        <w:t>128,58</w:t>
      </w:r>
      <w:r w:rsidRPr="00C05B05">
        <w:rPr>
          <w:szCs w:val="19"/>
        </w:rPr>
        <w:t xml:space="preserve"> kuna, te posljednu ratu (20. rata) u iznosu od </w:t>
      </w:r>
      <w:r w:rsidR="00894E8B" w:rsidRPr="00C05B05">
        <w:rPr>
          <w:szCs w:val="19"/>
        </w:rPr>
        <w:t>128,48</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323CA2" w:rsidP="00C05B05" w:rsidR="00323CA2" w:rsidRPr="00C05B05">
      <w:pPr>
        <w:jc w:val="both"/>
        <w:rPr>
          <w:szCs w:val="19"/>
        </w:rPr>
      </w:pPr>
      <w:r w:rsidRPr="00C05B05">
        <w:rPr>
          <w:szCs w:val="19"/>
        </w:rPr>
        <w:t xml:space="preserve">Vjerovniku BIGRAF, d.o.o. za trgovinu i proizvodnju, OIB: 17981771148 utvrđena je tražbina u iznosu od 4.797,10 kn. Sukladno Planu financijskog restrukturiranja smanjeni iznos tražbine iznosi </w:t>
      </w:r>
      <w:r w:rsidR="00894E8B" w:rsidRPr="00C05B05">
        <w:rPr>
          <w:szCs w:val="19"/>
        </w:rPr>
        <w:t>3.837,68</w:t>
      </w:r>
      <w:r w:rsidRPr="00C05B05">
        <w:rPr>
          <w:szCs w:val="19"/>
        </w:rPr>
        <w:t xml:space="preserve"> kn, dok Vjerovnik otpušta Dužniku dio tražbine u iznosu od </w:t>
      </w:r>
      <w:r w:rsidR="00894E8B" w:rsidRPr="00C05B05">
        <w:rPr>
          <w:szCs w:val="19"/>
        </w:rPr>
        <w:t>959,42</w:t>
      </w:r>
      <w:r w:rsidRPr="00C05B05">
        <w:rPr>
          <w:szCs w:val="19"/>
        </w:rPr>
        <w:t xml:space="preserve"> kn, a Dužnik prihvaća otpust duga. Dužnik se obvezuje vjerovniku platiti tražbinu u iznosu od </w:t>
      </w:r>
      <w:r w:rsidR="00894E8B" w:rsidRPr="00C05B05">
        <w:rPr>
          <w:szCs w:val="19"/>
        </w:rPr>
        <w:t xml:space="preserve">3.837,68 </w:t>
      </w:r>
      <w:r w:rsidRPr="00C05B05">
        <w:rPr>
          <w:szCs w:val="19"/>
        </w:rPr>
        <w:t xml:space="preserve">kuna, nakon isteka 2 (dvije) godine počeka u 20 (dvadeset)  kvartalnih rata, i to u 19 (devetnaest) jednakih kvartalnih rata u iznosu od po </w:t>
      </w:r>
      <w:r w:rsidR="00894E8B" w:rsidRPr="00C05B05">
        <w:rPr>
          <w:szCs w:val="19"/>
        </w:rPr>
        <w:t>191,88</w:t>
      </w:r>
      <w:r w:rsidRPr="00C05B05">
        <w:rPr>
          <w:szCs w:val="19"/>
        </w:rPr>
        <w:t xml:space="preserve"> kuna, te posljednu ratu (20. rata) u iznosu od </w:t>
      </w:r>
      <w:r w:rsidR="00894E8B" w:rsidRPr="00C05B05">
        <w:rPr>
          <w:szCs w:val="19"/>
        </w:rPr>
        <w:t>191,96</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323CA2" w:rsidP="00C05B05" w:rsidR="00323CA2" w:rsidRPr="00C05B05">
      <w:pPr>
        <w:jc w:val="both"/>
        <w:rPr>
          <w:szCs w:val="19"/>
        </w:rPr>
      </w:pPr>
      <w:r w:rsidRPr="00C05B05">
        <w:rPr>
          <w:szCs w:val="19"/>
        </w:rPr>
        <w:t xml:space="preserve">Vjerovniku BLOWTHERM SPA, OIB:  </w:t>
      </w:r>
      <w:r w:rsidR="00D31C18" w:rsidRPr="00C05B05">
        <w:rPr>
          <w:szCs w:val="19"/>
        </w:rPr>
        <w:t>IT 0107570028</w:t>
      </w:r>
      <w:r w:rsidRPr="00C05B05">
        <w:rPr>
          <w:szCs w:val="19"/>
        </w:rPr>
        <w:t xml:space="preserve">       utvrđena je tražbina u iznosu od 668,58 kn. Sukladno Planu financijskog restrukturiranja smanjeni iznos tražbine iznosi </w:t>
      </w:r>
      <w:r w:rsidR="00894E8B" w:rsidRPr="00C05B05">
        <w:rPr>
          <w:szCs w:val="19"/>
        </w:rPr>
        <w:t>534,86</w:t>
      </w:r>
      <w:r w:rsidRPr="00C05B05">
        <w:rPr>
          <w:szCs w:val="19"/>
        </w:rPr>
        <w:t xml:space="preserve"> kn, dok Vjerovnik otpušta Dužniku dio tražbine u iznosu od </w:t>
      </w:r>
      <w:r w:rsidR="00894E8B" w:rsidRPr="00C05B05">
        <w:rPr>
          <w:szCs w:val="19"/>
        </w:rPr>
        <w:t>133,72</w:t>
      </w:r>
      <w:r w:rsidRPr="00C05B05">
        <w:rPr>
          <w:szCs w:val="19"/>
        </w:rPr>
        <w:t xml:space="preserve"> kn, a Dužnik prihvaća otpust duga. Dužnik se obvezuje vjerovniku platiti tražbinu u iznosu od </w:t>
      </w:r>
      <w:r w:rsidR="00894E8B" w:rsidRPr="00C05B05">
        <w:rPr>
          <w:szCs w:val="19"/>
        </w:rPr>
        <w:t>534,86</w:t>
      </w:r>
      <w:r w:rsidRPr="00C05B05">
        <w:rPr>
          <w:szCs w:val="19"/>
        </w:rPr>
        <w:t xml:space="preserve"> kuna, nakon isteka 2 (dvije) godine počeka u </w:t>
      </w:r>
      <w:r w:rsidRPr="00C05B05">
        <w:rPr>
          <w:szCs w:val="19"/>
        </w:rPr>
        <w:lastRenderedPageBreak/>
        <w:t xml:space="preserve">20 (dvadeset)  kvartalnih rata, i to u 19 (devetnaest) jednakih kvartalnih rata u iznosu od po </w:t>
      </w:r>
      <w:r w:rsidR="00894E8B" w:rsidRPr="00C05B05">
        <w:rPr>
          <w:szCs w:val="19"/>
        </w:rPr>
        <w:t>26,74</w:t>
      </w:r>
      <w:r w:rsidRPr="00C05B05">
        <w:rPr>
          <w:szCs w:val="19"/>
        </w:rPr>
        <w:t xml:space="preserve"> kuna, te posljednu ratu (20. rata) u iznosu od </w:t>
      </w:r>
      <w:r w:rsidR="00894E8B" w:rsidRPr="00C05B05">
        <w:rPr>
          <w:szCs w:val="19"/>
        </w:rPr>
        <w:t>26,80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323CA2" w:rsidP="00C05B05" w:rsidR="00323CA2" w:rsidRPr="00C05B05">
      <w:pPr>
        <w:jc w:val="both"/>
        <w:rPr>
          <w:szCs w:val="19"/>
        </w:rPr>
      </w:pPr>
      <w:r w:rsidRPr="00C05B05">
        <w:rPr>
          <w:szCs w:val="19"/>
        </w:rPr>
        <w:t xml:space="preserve">Vjerovniku ANA BOŽIKOVIĆ, vl. VILLA ANA , OIB: 93553113583 utvrđena je tražbina u iznosu od 578,62 kn. Sukladno Planu financijskog restrukturiranja smanjeni iznos tražbine iznosi </w:t>
      </w:r>
      <w:r w:rsidR="00894E8B" w:rsidRPr="00C05B05">
        <w:rPr>
          <w:szCs w:val="19"/>
        </w:rPr>
        <w:t>462,90</w:t>
      </w:r>
      <w:r w:rsidRPr="00C05B05">
        <w:rPr>
          <w:szCs w:val="19"/>
        </w:rPr>
        <w:t xml:space="preserve"> kn, dok Vjerovnik otpušta Dužniku dio tražbine u iznosu od </w:t>
      </w:r>
      <w:r w:rsidR="00894E8B" w:rsidRPr="00C05B05">
        <w:rPr>
          <w:szCs w:val="19"/>
        </w:rPr>
        <w:t>115,72</w:t>
      </w:r>
      <w:r w:rsidRPr="00C05B05">
        <w:rPr>
          <w:szCs w:val="19"/>
        </w:rPr>
        <w:t xml:space="preserve"> kn, a Dužnik prihvaća otpust duga. Dužnik se obvezuje vjerovniku platiti tražbinu u iznosu od </w:t>
      </w:r>
      <w:r w:rsidR="00894E8B" w:rsidRPr="00C05B05">
        <w:rPr>
          <w:szCs w:val="19"/>
        </w:rPr>
        <w:t xml:space="preserve">462,90 </w:t>
      </w:r>
      <w:r w:rsidRPr="00C05B05">
        <w:rPr>
          <w:szCs w:val="19"/>
        </w:rPr>
        <w:t xml:space="preserve">kuna, nakon isteka 2 (dvije) godine počeka u 20 (dvadeset)  kvartalnih rata, i to u 19 (devetnaest) jednakih kvartalnih rata u iznosu od po </w:t>
      </w:r>
      <w:r w:rsidR="00894E8B" w:rsidRPr="00C05B05">
        <w:rPr>
          <w:szCs w:val="19"/>
        </w:rPr>
        <w:t>23,15</w:t>
      </w:r>
      <w:r w:rsidRPr="00C05B05">
        <w:rPr>
          <w:szCs w:val="19"/>
        </w:rPr>
        <w:t xml:space="preserve"> kuna, te posljednu ratu (20. rata) u iznosu od </w:t>
      </w:r>
      <w:r w:rsidR="00894E8B" w:rsidRPr="00C05B05">
        <w:rPr>
          <w:szCs w:val="19"/>
        </w:rPr>
        <w:t>23,05</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323CA2" w:rsidP="00C05B05" w:rsidR="00323CA2" w:rsidRPr="00C05B05">
      <w:pPr>
        <w:jc w:val="both"/>
        <w:rPr>
          <w:szCs w:val="19"/>
        </w:rPr>
      </w:pPr>
      <w:r w:rsidRPr="00C05B05">
        <w:rPr>
          <w:szCs w:val="19"/>
        </w:rPr>
        <w:t xml:space="preserve">Vjerovniku DRAŽEN BRAČUN, vl. VULKANIZER BRAČUN, OBRT ZA TRGOVINU, USLUGE I PROIZVODNJU. , OIB: 18688513925 utvrđena je tražbina u iznosu od 742,50 kn. Sukladno Planu financijskog restrukturiranja smanjeni iznos tražbine iznosi </w:t>
      </w:r>
      <w:r w:rsidR="00894E8B" w:rsidRPr="00C05B05">
        <w:rPr>
          <w:szCs w:val="19"/>
        </w:rPr>
        <w:t>594,00</w:t>
      </w:r>
      <w:r w:rsidRPr="00C05B05">
        <w:rPr>
          <w:szCs w:val="19"/>
        </w:rPr>
        <w:t xml:space="preserve"> kn, dok Vjerovnik otpušta Dužniku dio tražbine u iznosu od </w:t>
      </w:r>
      <w:r w:rsidR="00894E8B" w:rsidRPr="00C05B05">
        <w:rPr>
          <w:szCs w:val="19"/>
        </w:rPr>
        <w:t>148,50</w:t>
      </w:r>
      <w:r w:rsidRPr="00C05B05">
        <w:rPr>
          <w:szCs w:val="19"/>
        </w:rPr>
        <w:t xml:space="preserve"> kn, a Dužnik prihvaća otpust duga. Dužnik se obvezuje vjerovniku platiti tražbinu u iznosu od </w:t>
      </w:r>
      <w:r w:rsidR="00894E8B" w:rsidRPr="00C05B05">
        <w:rPr>
          <w:szCs w:val="19"/>
        </w:rPr>
        <w:t>594,00</w:t>
      </w:r>
      <w:r w:rsidRPr="00C05B05">
        <w:rPr>
          <w:szCs w:val="19"/>
        </w:rPr>
        <w:t xml:space="preserve"> kuna, nakon isteka 2 (dvije) godine počeka u 20 (dvadeset)  jednakih kvartalnih rata u iznosu od po </w:t>
      </w:r>
      <w:r w:rsidR="00894E8B" w:rsidRPr="00C05B05">
        <w:rPr>
          <w:szCs w:val="19"/>
        </w:rPr>
        <w:t>29,70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323CA2" w:rsidP="00C05B05" w:rsidR="00323CA2" w:rsidRPr="00C05B05">
      <w:pPr>
        <w:jc w:val="both"/>
        <w:rPr>
          <w:szCs w:val="19"/>
        </w:rPr>
      </w:pPr>
      <w:r w:rsidRPr="00C05B05">
        <w:rPr>
          <w:szCs w:val="19"/>
        </w:rPr>
        <w:t xml:space="preserve">Vjerovniku BRAIN BEE S.p.A, OIB:    </w:t>
      </w:r>
      <w:r w:rsidR="00D31C18" w:rsidRPr="00C05B05">
        <w:rPr>
          <w:szCs w:val="19"/>
        </w:rPr>
        <w:t>IT 0255169034</w:t>
      </w:r>
      <w:r w:rsidRPr="00C05B05">
        <w:rPr>
          <w:szCs w:val="19"/>
        </w:rPr>
        <w:t xml:space="preserve">           utvrđena je tražbina u iznosu od 1.943,11 kn. Sukladno Planu financijskog restrukturiranja smanjeni iznos tražbine iznosi </w:t>
      </w:r>
      <w:r w:rsidR="00894E8B" w:rsidRPr="00C05B05">
        <w:rPr>
          <w:szCs w:val="19"/>
        </w:rPr>
        <w:t>1554,49</w:t>
      </w:r>
      <w:r w:rsidRPr="00C05B05">
        <w:rPr>
          <w:szCs w:val="19"/>
        </w:rPr>
        <w:t xml:space="preserve"> kn, dok Vjerovnik otpušta Dužniku dio tražbine u iznosu od </w:t>
      </w:r>
      <w:r w:rsidR="00894E8B" w:rsidRPr="00C05B05">
        <w:rPr>
          <w:szCs w:val="19"/>
        </w:rPr>
        <w:t>388,62</w:t>
      </w:r>
      <w:r w:rsidRPr="00C05B05">
        <w:rPr>
          <w:szCs w:val="19"/>
        </w:rPr>
        <w:t xml:space="preserve"> kn, a Dužnik prihvaća otpust duga. Dužnik se obvezuje vjerovniku platiti tražbinu u iznosu od </w:t>
      </w:r>
      <w:r w:rsidR="00894E8B" w:rsidRPr="00C05B05">
        <w:rPr>
          <w:szCs w:val="19"/>
        </w:rPr>
        <w:t xml:space="preserve">1554,49 </w:t>
      </w:r>
      <w:r w:rsidRPr="00C05B05">
        <w:rPr>
          <w:szCs w:val="19"/>
        </w:rPr>
        <w:t xml:space="preserve">kuna, nakon isteka 2 (dvije) godine počeka u 20 (dvadeset)  kvartalnih rata, i to u 19 (devetnaest) jednakih kvartalnih rata u iznosu od po </w:t>
      </w:r>
      <w:r w:rsidR="00894E8B" w:rsidRPr="00C05B05">
        <w:rPr>
          <w:szCs w:val="19"/>
        </w:rPr>
        <w:t>77,72</w:t>
      </w:r>
      <w:r w:rsidRPr="00C05B05">
        <w:rPr>
          <w:szCs w:val="19"/>
        </w:rPr>
        <w:t xml:space="preserve"> kuna, te posljednu ratu (20. rata) u iznosu od </w:t>
      </w:r>
      <w:r w:rsidR="00894E8B" w:rsidRPr="00C05B05">
        <w:rPr>
          <w:szCs w:val="19"/>
        </w:rPr>
        <w:t>77,81</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323CA2" w:rsidP="00C05B05" w:rsidR="00323CA2" w:rsidRPr="00C05B05">
      <w:pPr>
        <w:jc w:val="both"/>
        <w:rPr>
          <w:szCs w:val="19"/>
        </w:rPr>
      </w:pPr>
      <w:r w:rsidRPr="00C05B05">
        <w:rPr>
          <w:szCs w:val="19"/>
        </w:rPr>
        <w:t xml:space="preserve">Vjerovniku MILJENKO  BRČIĆ, vl. BRČIĆ PROIZVODNJA-GRADITELJSTVO, OIB: 33376995853 utvrđena je tražbina u iznosu od 375,00 kn. Sukladno Planu financijskog restrukturiranja smanjeni iznos tražbine iznosi </w:t>
      </w:r>
      <w:r w:rsidR="00894E8B" w:rsidRPr="00C05B05">
        <w:rPr>
          <w:szCs w:val="19"/>
        </w:rPr>
        <w:t>300,00</w:t>
      </w:r>
      <w:r w:rsidRPr="00C05B05">
        <w:rPr>
          <w:szCs w:val="19"/>
        </w:rPr>
        <w:t xml:space="preserve"> kn, dok Vjerovnik otpušta Dužniku dio tražbine u iznosu od </w:t>
      </w:r>
      <w:r w:rsidR="00894E8B" w:rsidRPr="00C05B05">
        <w:rPr>
          <w:szCs w:val="19"/>
        </w:rPr>
        <w:t>75,00</w:t>
      </w:r>
      <w:r w:rsidRPr="00C05B05">
        <w:rPr>
          <w:szCs w:val="19"/>
        </w:rPr>
        <w:t xml:space="preserve"> kn, a Dužnik prihvaća otpust duga. Dužnik se obvezuje vjerovniku platiti tražbinu u iznosu od </w:t>
      </w:r>
      <w:r w:rsidR="00894E8B" w:rsidRPr="00C05B05">
        <w:rPr>
          <w:szCs w:val="19"/>
        </w:rPr>
        <w:t>300,00</w:t>
      </w:r>
      <w:r w:rsidRPr="00C05B05">
        <w:rPr>
          <w:szCs w:val="19"/>
        </w:rPr>
        <w:t xml:space="preserve"> kuna, nakon isteka 2 (dvije) godine počeka u 20 (dvadeset)  jednakih kvartalnih rata u iznosu od po </w:t>
      </w:r>
      <w:r w:rsidR="00894E8B" w:rsidRPr="00C05B05">
        <w:rPr>
          <w:szCs w:val="19"/>
        </w:rPr>
        <w:t>15,00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323CA2" w:rsidP="00C05B05" w:rsidR="00323CA2" w:rsidRPr="00C05B05">
      <w:pPr>
        <w:jc w:val="both"/>
        <w:rPr>
          <w:szCs w:val="19"/>
        </w:rPr>
      </w:pPr>
      <w:r w:rsidRPr="00C05B05">
        <w:rPr>
          <w:szCs w:val="19"/>
        </w:rPr>
        <w:t>Vjerovniku BRODOMETALURGIJA d.o.o. za proizvodnju i trgovinu</w:t>
      </w:r>
      <w:r w:rsidR="0049262C" w:rsidRPr="00C05B05">
        <w:rPr>
          <w:szCs w:val="19"/>
        </w:rPr>
        <w:t xml:space="preserve">, </w:t>
      </w:r>
      <w:r w:rsidRPr="00C05B05">
        <w:rPr>
          <w:szCs w:val="19"/>
        </w:rPr>
        <w:t>OIB: 31353718090</w:t>
      </w:r>
      <w:r w:rsidR="0049262C" w:rsidRPr="00C05B05">
        <w:rPr>
          <w:szCs w:val="19"/>
        </w:rPr>
        <w:t xml:space="preserve"> </w:t>
      </w:r>
      <w:r w:rsidRPr="00C05B05">
        <w:rPr>
          <w:szCs w:val="19"/>
        </w:rPr>
        <w:t xml:space="preserve">utvrđena je tražbina u iznosu od 359,36 kn. Sukladno Planu financijskog restrukturiranja smanjeni iznos tražbine iznosi </w:t>
      </w:r>
      <w:r w:rsidR="00894E8B" w:rsidRPr="00C05B05">
        <w:rPr>
          <w:szCs w:val="19"/>
        </w:rPr>
        <w:t>287,49</w:t>
      </w:r>
      <w:r w:rsidRPr="00C05B05">
        <w:rPr>
          <w:szCs w:val="19"/>
        </w:rPr>
        <w:t xml:space="preserve"> kn, dok Vjerovnik otpušta Dužniku dio tražbine u iznosu od </w:t>
      </w:r>
      <w:r w:rsidR="00894E8B" w:rsidRPr="00C05B05">
        <w:rPr>
          <w:szCs w:val="19"/>
        </w:rPr>
        <w:t>71,87</w:t>
      </w:r>
      <w:r w:rsidRPr="00C05B05">
        <w:rPr>
          <w:szCs w:val="19"/>
        </w:rPr>
        <w:t xml:space="preserve"> kn, a Dužnik prihvaća otpust duga. Dužnik se obvezuje vjerovniku platiti tražbinu u iznosu od </w:t>
      </w:r>
      <w:r w:rsidR="00894E8B" w:rsidRPr="00C05B05">
        <w:rPr>
          <w:szCs w:val="19"/>
        </w:rPr>
        <w:t xml:space="preserve">287,49 </w:t>
      </w:r>
      <w:r w:rsidRPr="00C05B05">
        <w:rPr>
          <w:szCs w:val="19"/>
        </w:rPr>
        <w:t xml:space="preserve">kuna, nakon isteka 2 (dvije) godine počeka u 20 (dvadeset)  kvartalnih rata, i to u 19 (devetnaest) jednakih kvartalnih rata u iznosu od po </w:t>
      </w:r>
      <w:r w:rsidR="00894E8B" w:rsidRPr="00C05B05">
        <w:rPr>
          <w:szCs w:val="19"/>
        </w:rPr>
        <w:t>14,37</w:t>
      </w:r>
      <w:r w:rsidRPr="00C05B05">
        <w:rPr>
          <w:szCs w:val="19"/>
        </w:rPr>
        <w:t xml:space="preserve"> kuna, te posljednu ratu (20. rata) u iznosu od </w:t>
      </w:r>
      <w:r w:rsidR="00894E8B" w:rsidRPr="00C05B05">
        <w:rPr>
          <w:szCs w:val="19"/>
        </w:rPr>
        <w:t>14,46</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49262C" w:rsidP="00C05B05" w:rsidR="0049262C" w:rsidRPr="00C05B05">
      <w:pPr>
        <w:jc w:val="both"/>
        <w:rPr>
          <w:szCs w:val="19"/>
        </w:rPr>
      </w:pPr>
      <w:r w:rsidRPr="00C05B05">
        <w:rPr>
          <w:szCs w:val="19"/>
        </w:rPr>
        <w:lastRenderedPageBreak/>
        <w:t xml:space="preserve">Vjerovniku ANĐELKO BUKAL, vl. METAL PROIZVODNJA HIDRAULIČNIH GIBLJIVIH CIJEVI, OIB: 69887309162 utvrđena je tražbina u iznosu od 738,00 kn. Sukladno Planu financijskog restrukturiranja smanjeni iznos tražbine iznosi </w:t>
      </w:r>
      <w:r w:rsidR="00894E8B" w:rsidRPr="00C05B05">
        <w:rPr>
          <w:szCs w:val="19"/>
        </w:rPr>
        <w:t>590,40</w:t>
      </w:r>
      <w:r w:rsidRPr="00C05B05">
        <w:rPr>
          <w:szCs w:val="19"/>
        </w:rPr>
        <w:t xml:space="preserve"> kn, dok Vjerovnik otpušta Dužniku dio tražbine u iznosu od </w:t>
      </w:r>
      <w:r w:rsidR="00894E8B" w:rsidRPr="00C05B05">
        <w:rPr>
          <w:szCs w:val="19"/>
        </w:rPr>
        <w:t>147,60</w:t>
      </w:r>
      <w:r w:rsidRPr="00C05B05">
        <w:rPr>
          <w:szCs w:val="19"/>
        </w:rPr>
        <w:t xml:space="preserve"> kn, a Dužnik prihvaća otpust duga. Dužnik se obvezuje vjerovniku platiti tražbinu u iznosu od </w:t>
      </w:r>
      <w:r w:rsidR="00894E8B" w:rsidRPr="00C05B05">
        <w:rPr>
          <w:szCs w:val="19"/>
        </w:rPr>
        <w:t xml:space="preserve">590,40 </w:t>
      </w:r>
      <w:r w:rsidRPr="00C05B05">
        <w:rPr>
          <w:szCs w:val="19"/>
        </w:rPr>
        <w:t xml:space="preserve">kuna, nakon isteka 2 (dvije) godine počeka u 20 (dvadeset)  jednakih kvartalnih rata u iznosu od po </w:t>
      </w:r>
      <w:r w:rsidR="00894E8B" w:rsidRPr="00C05B05">
        <w:rPr>
          <w:szCs w:val="19"/>
        </w:rPr>
        <w:t>29,52</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49262C" w:rsidP="00C05B05" w:rsidR="0049262C" w:rsidRPr="00C05B05">
      <w:pPr>
        <w:jc w:val="both"/>
        <w:rPr>
          <w:szCs w:val="19"/>
        </w:rPr>
      </w:pPr>
      <w:r w:rsidRPr="00C05B05">
        <w:rPr>
          <w:szCs w:val="19"/>
        </w:rPr>
        <w:t xml:space="preserve">Vjerovniku C.I.A.K. AUTO d.o.o. za trgovinu, OIB: 62595301902 utvrđena je tražbina u iznosu od 16.709,27 kn. Sukladno Planu financijskog restrukturiranja smanjeni iznos tražbine iznosi </w:t>
      </w:r>
      <w:r w:rsidR="00894E8B" w:rsidRPr="00C05B05">
        <w:rPr>
          <w:szCs w:val="19"/>
        </w:rPr>
        <w:t>13.367,42</w:t>
      </w:r>
      <w:r w:rsidRPr="00C05B05">
        <w:rPr>
          <w:szCs w:val="19"/>
        </w:rPr>
        <w:t xml:space="preserve"> kn, dok Vjerovnik otpušta Dužniku dio tražbine u iznosu od </w:t>
      </w:r>
      <w:r w:rsidR="00894E8B" w:rsidRPr="00C05B05">
        <w:rPr>
          <w:szCs w:val="19"/>
        </w:rPr>
        <w:t>3.341,85</w:t>
      </w:r>
      <w:r w:rsidRPr="00C05B05">
        <w:rPr>
          <w:szCs w:val="19"/>
        </w:rPr>
        <w:t xml:space="preserve"> kn, a Dužnik prihvaća otpust duga. Dužnik se obvezuje vjerovniku platiti tražbinu u iznosu od </w:t>
      </w:r>
      <w:r w:rsidR="00894E8B" w:rsidRPr="00C05B05">
        <w:rPr>
          <w:szCs w:val="19"/>
        </w:rPr>
        <w:t xml:space="preserve">13.367,42 </w:t>
      </w:r>
      <w:r w:rsidRPr="00C05B05">
        <w:rPr>
          <w:szCs w:val="19"/>
        </w:rPr>
        <w:t xml:space="preserve">kuna, nakon isteka 2 (dvije) godine počeka u 20 (dvadeset)  kvartalnih rata, i to u 19 (devetnaest) jednakih kvartalnih rata u iznosu od po </w:t>
      </w:r>
      <w:r w:rsidR="00894E8B" w:rsidRPr="00C05B05">
        <w:rPr>
          <w:szCs w:val="19"/>
        </w:rPr>
        <w:t>668,37</w:t>
      </w:r>
      <w:r w:rsidRPr="00C05B05">
        <w:rPr>
          <w:szCs w:val="19"/>
        </w:rPr>
        <w:t xml:space="preserve"> kuna, te posljednu ratu (20. rata) u iznosu od </w:t>
      </w:r>
      <w:r w:rsidR="00894E8B" w:rsidRPr="00C05B05">
        <w:rPr>
          <w:szCs w:val="19"/>
        </w:rPr>
        <w:t>668,39</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49262C" w:rsidP="00C05B05" w:rsidR="0049262C" w:rsidRPr="00C05B05">
      <w:pPr>
        <w:jc w:val="both"/>
        <w:rPr>
          <w:szCs w:val="19"/>
        </w:rPr>
      </w:pPr>
      <w:r w:rsidRPr="00C05B05">
        <w:rPr>
          <w:szCs w:val="19"/>
        </w:rPr>
        <w:t xml:space="preserve">Vjerovniku C.I.A.K. društvo s ograničenom odgovornošću za proizvodnju, unutarnju i vanjsku trgovinu, zastupanje i usluge, OIB: 47428597158 utvrđena je tražbina u iznosu od 991,90 kn. Sukladno Planu financijskog restrukturiranja smanjeni iznos tražbine iznosi </w:t>
      </w:r>
      <w:r w:rsidR="00894E8B" w:rsidRPr="00C05B05">
        <w:rPr>
          <w:szCs w:val="19"/>
        </w:rPr>
        <w:t>793,52</w:t>
      </w:r>
      <w:r w:rsidRPr="00C05B05">
        <w:rPr>
          <w:szCs w:val="19"/>
        </w:rPr>
        <w:t xml:space="preserve"> kn, dok Vjerovnik otpušta Dužniku dio tražbine u iznosu od </w:t>
      </w:r>
      <w:r w:rsidR="00894E8B" w:rsidRPr="00C05B05">
        <w:rPr>
          <w:szCs w:val="19"/>
        </w:rPr>
        <w:t>198,38</w:t>
      </w:r>
      <w:r w:rsidRPr="00C05B05">
        <w:rPr>
          <w:szCs w:val="19"/>
        </w:rPr>
        <w:t xml:space="preserve"> kn, a Dužnik prihvaća otpust duga. Dužnik se obvezuje vjerovniku platiti tražbinu u iznosu od </w:t>
      </w:r>
      <w:r w:rsidR="00894E8B" w:rsidRPr="00C05B05">
        <w:rPr>
          <w:szCs w:val="19"/>
        </w:rPr>
        <w:t>793,52</w:t>
      </w:r>
      <w:r w:rsidRPr="00C05B05">
        <w:rPr>
          <w:szCs w:val="19"/>
        </w:rPr>
        <w:t xml:space="preserve"> kuna, nakon isteka 2 (dvije) godine počeka u 20 (dvadeset)  kvartalnih rata, i to u 19 (devetnaest) jednakih kvartalnih rata u iznosu od po </w:t>
      </w:r>
      <w:r w:rsidR="00894E8B" w:rsidRPr="00C05B05">
        <w:rPr>
          <w:szCs w:val="19"/>
        </w:rPr>
        <w:t>39,68</w:t>
      </w:r>
      <w:r w:rsidRPr="00C05B05">
        <w:rPr>
          <w:szCs w:val="19"/>
        </w:rPr>
        <w:t xml:space="preserve"> kuna, te posljednu ratu (20. rata) u iznosu od </w:t>
      </w:r>
      <w:r w:rsidR="00894E8B" w:rsidRPr="00C05B05">
        <w:rPr>
          <w:szCs w:val="19"/>
        </w:rPr>
        <w:t>39,60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49262C" w:rsidP="00C05B05" w:rsidR="0049262C" w:rsidRPr="00C05B05">
      <w:pPr>
        <w:jc w:val="both"/>
        <w:rPr>
          <w:szCs w:val="19"/>
        </w:rPr>
      </w:pPr>
      <w:r w:rsidRPr="00C05B05">
        <w:rPr>
          <w:szCs w:val="19"/>
        </w:rPr>
        <w:t>Vjerovniku CROM d.o.o. za uvoz-izvoz, zastupanje, trgovinu na veliko i malo i proizvodnju, OIB: 17145318195 utvrđena je tražbina u iznosu od 31.973,84 kn. Sukladno Planu financijskog restrukturiranja smanjeni iznos tražbine iznosi 25.579,07 kn, dok Vjerovnik otpušta Dužniku dio tražbine u iznosu od 6.394,77 kn, a Dužnik prihvaća otpust duga. Dužnik se obvezuje vjerovniku platiti tražbinu u iznosu od 25.579,07 kuna, nakon isteka 2 (dvije) godine počeka u 20 (dvadeset)  kvartalnih rata, i to u 19 (devetnaest) jednakih kvartalnih rata u iznosu od po 1.278,95 kuna, te posljednu ratu (2</w:t>
      </w:r>
      <w:r w:rsidR="00894E8B" w:rsidRPr="00C05B05">
        <w:rPr>
          <w:szCs w:val="19"/>
        </w:rPr>
        <w:t>0. rata) u iznosu od 1.279,02</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49262C" w:rsidP="00C05B05" w:rsidR="0049262C" w:rsidRPr="00C05B05">
      <w:pPr>
        <w:jc w:val="both"/>
        <w:rPr>
          <w:szCs w:val="19"/>
        </w:rPr>
      </w:pPr>
      <w:r w:rsidRPr="00C05B05">
        <w:rPr>
          <w:szCs w:val="19"/>
        </w:rPr>
        <w:t xml:space="preserve">Vjerovniku CVS MOBILE d.o.o. za informatičke usluge i proizvodnju, OIB: 48717901314 utvrđena je tražbina u iznosu od 2.357,65 kn. Sukladno Planu financijskog restrukturiranja smanjeni iznos tražbine iznosi </w:t>
      </w:r>
      <w:r w:rsidR="00894E8B" w:rsidRPr="00C05B05">
        <w:rPr>
          <w:szCs w:val="19"/>
        </w:rPr>
        <w:t>1886,12</w:t>
      </w:r>
      <w:r w:rsidRPr="00C05B05">
        <w:rPr>
          <w:szCs w:val="19"/>
        </w:rPr>
        <w:t xml:space="preserve"> kn, dok Vjerovnik otpušta Dužniku dio tražbine u iznosu od </w:t>
      </w:r>
      <w:r w:rsidR="00894E8B" w:rsidRPr="00C05B05">
        <w:rPr>
          <w:szCs w:val="19"/>
        </w:rPr>
        <w:t>471,53</w:t>
      </w:r>
      <w:r w:rsidRPr="00C05B05">
        <w:rPr>
          <w:szCs w:val="19"/>
        </w:rPr>
        <w:t xml:space="preserve"> kn, a Dužnik prihvaća otpust duga. Dužnik se obvezuje vjerovniku platiti tražbinu u iznosu od </w:t>
      </w:r>
      <w:r w:rsidR="00894E8B" w:rsidRPr="00C05B05">
        <w:rPr>
          <w:szCs w:val="19"/>
        </w:rPr>
        <w:t xml:space="preserve">1886,12 </w:t>
      </w:r>
      <w:r w:rsidRPr="00C05B05">
        <w:rPr>
          <w:szCs w:val="19"/>
        </w:rPr>
        <w:t xml:space="preserve"> kuna, nakon isteka 2 (dvije) godine počeka u 20 (dvadeset)  kvartalnih rata, i to u 19 (devetnaest) jednakih kvartalnih rata u iznosu od po </w:t>
      </w:r>
      <w:r w:rsidR="00894E8B" w:rsidRPr="00C05B05">
        <w:rPr>
          <w:szCs w:val="19"/>
        </w:rPr>
        <w:t>94,31</w:t>
      </w:r>
      <w:r w:rsidRPr="00C05B05">
        <w:rPr>
          <w:szCs w:val="19"/>
        </w:rPr>
        <w:t xml:space="preserve"> kuna, te posljednu ratu (20. rata) u iznosu od </w:t>
      </w:r>
      <w:r w:rsidR="00894E8B" w:rsidRPr="00C05B05">
        <w:rPr>
          <w:szCs w:val="19"/>
        </w:rPr>
        <w:t xml:space="preserve">94,23 </w:t>
      </w:r>
      <w:r w:rsidRPr="00C05B05">
        <w:rPr>
          <w:szCs w:val="19"/>
        </w:rPr>
        <w:t>kuna, bez kamata. Prva rata dospijeva 2 (dvije) godine nakon pravomoćnosti  ove predstečajne nagodbe sklopljene pred sudom, a svaka naredna najkasnije do 15-tog u posljednjem mjesecu kvartala za tekući kvartal.</w:t>
      </w:r>
    </w:p>
    <w:p w:rsidRDefault="0049262C" w:rsidP="00C05B05" w:rsidR="0049262C" w:rsidRPr="00C05B05">
      <w:pPr>
        <w:jc w:val="both"/>
        <w:rPr>
          <w:szCs w:val="19"/>
        </w:rPr>
      </w:pPr>
      <w:r w:rsidRPr="00C05B05">
        <w:rPr>
          <w:szCs w:val="19"/>
        </w:rPr>
        <w:t xml:space="preserve">Vjerovniku DUBRAVKO DOMJANČIĆ, vl. TRANSPORTI DOMJANČIĆ, Obrt za prijevoz, OIB: 45228905747 utvrđena je tražbina u iznosu od 9.330,71 kn. Sukladno Planu financijskog </w:t>
      </w:r>
      <w:r w:rsidRPr="00C05B05">
        <w:rPr>
          <w:szCs w:val="19"/>
        </w:rPr>
        <w:lastRenderedPageBreak/>
        <w:t xml:space="preserve">restrukturiranja smanjeni iznos tražbine iznosi </w:t>
      </w:r>
      <w:r w:rsidR="00894E8B" w:rsidRPr="00C05B05">
        <w:rPr>
          <w:szCs w:val="19"/>
        </w:rPr>
        <w:t>7.464,57</w:t>
      </w:r>
      <w:r w:rsidRPr="00C05B05">
        <w:rPr>
          <w:szCs w:val="19"/>
        </w:rPr>
        <w:t xml:space="preserve"> kn, dok Vjerovnik otpušta Dužniku dio tražbine u iznosu od </w:t>
      </w:r>
      <w:r w:rsidR="00894E8B" w:rsidRPr="00C05B05">
        <w:rPr>
          <w:szCs w:val="19"/>
        </w:rPr>
        <w:t>1.866,14</w:t>
      </w:r>
      <w:r w:rsidRPr="00C05B05">
        <w:rPr>
          <w:szCs w:val="19"/>
        </w:rPr>
        <w:t xml:space="preserve"> kn, a Dužnik prihvaća otpust duga. Dužnik se obvezuje vjerovniku platiti tražbinu u iznosu od </w:t>
      </w:r>
      <w:r w:rsidR="00894E8B" w:rsidRPr="00C05B05">
        <w:rPr>
          <w:szCs w:val="19"/>
        </w:rPr>
        <w:t xml:space="preserve">7.464,57 </w:t>
      </w:r>
      <w:r w:rsidRPr="00C05B05">
        <w:rPr>
          <w:szCs w:val="19"/>
        </w:rPr>
        <w:t xml:space="preserve">kuna, nakon isteka 2 (dvije) godine počeka u 20 (dvadeset)  kvartalnih rata, i to u 19 (devetnaest) jednakih kvartalnih rata u iznosu od po </w:t>
      </w:r>
      <w:r w:rsidR="00894E8B" w:rsidRPr="00C05B05">
        <w:rPr>
          <w:szCs w:val="19"/>
        </w:rPr>
        <w:t>373,23</w:t>
      </w:r>
      <w:r w:rsidRPr="00C05B05">
        <w:rPr>
          <w:szCs w:val="19"/>
        </w:rPr>
        <w:t xml:space="preserve"> kuna, te posljednu ratu (20. rata) u iznosu od </w:t>
      </w:r>
      <w:r w:rsidR="00894E8B" w:rsidRPr="00C05B05">
        <w:rPr>
          <w:szCs w:val="19"/>
        </w:rPr>
        <w:t>373,20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49262C" w:rsidP="00C05B05" w:rsidR="0049262C" w:rsidRPr="00C05B05">
      <w:pPr>
        <w:jc w:val="both"/>
        <w:rPr>
          <w:szCs w:val="19"/>
        </w:rPr>
      </w:pPr>
      <w:r w:rsidRPr="00C05B05">
        <w:rPr>
          <w:szCs w:val="19"/>
        </w:rPr>
        <w:t xml:space="preserve">Vjerovniku DSV Hrvatska d.o.o. za međunarodno otpremništvo, OIB: 97365626215 utvrđena je tražbina u iznosu od 3.562,28 kn. Sukladno Planu financijskog restrukturiranja smanjeni iznos tražbine iznosi </w:t>
      </w:r>
      <w:r w:rsidR="00894E8B" w:rsidRPr="00C05B05">
        <w:rPr>
          <w:szCs w:val="19"/>
        </w:rPr>
        <w:t>2.849,82</w:t>
      </w:r>
      <w:r w:rsidRPr="00C05B05">
        <w:rPr>
          <w:szCs w:val="19"/>
        </w:rPr>
        <w:t xml:space="preserve"> kn, dok Vjerovnik otpušta Dužniku dio tražbine u iznosu od </w:t>
      </w:r>
      <w:r w:rsidR="00894E8B" w:rsidRPr="00C05B05">
        <w:rPr>
          <w:szCs w:val="19"/>
        </w:rPr>
        <w:t>712,46</w:t>
      </w:r>
      <w:r w:rsidRPr="00C05B05">
        <w:rPr>
          <w:szCs w:val="19"/>
        </w:rPr>
        <w:t xml:space="preserve"> kn, a Dužnik prihvaća otpust duga. Dužnik se obvezuje vjerovniku platiti tražbinu u iznosu od </w:t>
      </w:r>
      <w:r w:rsidR="00894E8B" w:rsidRPr="00C05B05">
        <w:rPr>
          <w:szCs w:val="19"/>
        </w:rPr>
        <w:t xml:space="preserve">2.849,82 </w:t>
      </w:r>
      <w:r w:rsidRPr="00C05B05">
        <w:rPr>
          <w:szCs w:val="19"/>
        </w:rPr>
        <w:t xml:space="preserve">kuna, nakon isteka 2 (dvije) godine počeka u 20 (dvadeset)  kvartalnih rata, i to u 19 (devetnaest) jednakih kvartalnih rata u iznosu od po </w:t>
      </w:r>
      <w:r w:rsidR="00894E8B" w:rsidRPr="00C05B05">
        <w:rPr>
          <w:szCs w:val="19"/>
        </w:rPr>
        <w:t>142,49</w:t>
      </w:r>
      <w:r w:rsidRPr="00C05B05">
        <w:rPr>
          <w:szCs w:val="19"/>
        </w:rPr>
        <w:t xml:space="preserve"> kuna, te posljednu ratu (20. rata) u iznosu od </w:t>
      </w:r>
      <w:r w:rsidR="00894E8B" w:rsidRPr="00C05B05">
        <w:rPr>
          <w:szCs w:val="19"/>
        </w:rPr>
        <w:t>142,51</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E27DCD" w:rsidP="00C05B05" w:rsidR="00A60695" w:rsidRPr="00C05B05">
      <w:pPr>
        <w:jc w:val="both"/>
        <w:rPr>
          <w:szCs w:val="19"/>
        </w:rPr>
      </w:pPr>
      <w:r w:rsidRPr="00C05B05">
        <w:rPr>
          <w:szCs w:val="19"/>
        </w:rPr>
        <w:t xml:space="preserve">Vjerovniku ENERGOZAVOD-ZAŠTITA d.o.o. za kontrolu robe i usluga i inženjering, OIB: </w:t>
      </w:r>
      <w:r w:rsidR="00D31C18" w:rsidRPr="00C05B05">
        <w:rPr>
          <w:szCs w:val="19"/>
        </w:rPr>
        <w:t>05</w:t>
      </w:r>
      <w:r w:rsidRPr="00C05B05">
        <w:rPr>
          <w:szCs w:val="19"/>
        </w:rPr>
        <w:t xml:space="preserve">217895832 utvrđena je tražbina u iznosu od </w:t>
      </w:r>
      <w:r w:rsidR="00A60695" w:rsidRPr="00C05B05">
        <w:rPr>
          <w:szCs w:val="19"/>
        </w:rPr>
        <w:t>7.050,00 kn</w:t>
      </w:r>
      <w:r w:rsidRPr="00C05B05">
        <w:rPr>
          <w:szCs w:val="19"/>
        </w:rPr>
        <w:t xml:space="preserve">. Sukladno Planu financijskog restrukturiranja smanjeni iznos tražbine iznosi </w:t>
      </w:r>
      <w:r w:rsidR="00894E8B" w:rsidRPr="00C05B05">
        <w:rPr>
          <w:szCs w:val="19"/>
        </w:rPr>
        <w:t>5.640,00</w:t>
      </w:r>
      <w:r w:rsidRPr="00C05B05">
        <w:rPr>
          <w:szCs w:val="19"/>
        </w:rPr>
        <w:t xml:space="preserve"> kn, dok Vjerovnik otpušta Dužniku dio tražbine u iznosu od </w:t>
      </w:r>
      <w:r w:rsidR="00894E8B" w:rsidRPr="00C05B05">
        <w:rPr>
          <w:szCs w:val="19"/>
        </w:rPr>
        <w:t>1.410,00</w:t>
      </w:r>
      <w:r w:rsidRPr="00C05B05">
        <w:rPr>
          <w:szCs w:val="19"/>
        </w:rPr>
        <w:t xml:space="preserve"> kn, a Dužnik prihvaća otpust duga. Dužnik se obvezuje vjerovniku platiti tražbinu u iznosu od </w:t>
      </w:r>
      <w:r w:rsidR="00894E8B" w:rsidRPr="00C05B05">
        <w:rPr>
          <w:szCs w:val="19"/>
        </w:rPr>
        <w:t xml:space="preserve">5.640,00 </w:t>
      </w:r>
      <w:r w:rsidRPr="00C05B05">
        <w:rPr>
          <w:szCs w:val="19"/>
        </w:rPr>
        <w:t xml:space="preserve">kuna, nakon isteka 2 (dvije) godine počeka u 20 (dvadeset)  kvartalnih rata, i to u 19 (devetnaest) jednakih kvartalnih rata u iznosu od po </w:t>
      </w:r>
      <w:r w:rsidR="00A67055" w:rsidRPr="00C05B05">
        <w:rPr>
          <w:szCs w:val="19"/>
        </w:rPr>
        <w:t xml:space="preserve">282,00 kuna, </w:t>
      </w:r>
      <w:r w:rsidRPr="00C05B05">
        <w:rPr>
          <w:szCs w:val="19"/>
        </w:rPr>
        <w:t>bez kamata. Prva rata dospijeva 2 (dvije) godine nakon pravomoćnosti  ove predstečajne nagodbe sklopljene pred sudom, a svaka naredna najkasnije do 15-tog u posljednjem mjesecu kvartala za tekući kvartal.</w:t>
      </w:r>
      <w:r w:rsidR="00A60695" w:rsidRPr="00C05B05">
        <w:rPr>
          <w:szCs w:val="19"/>
        </w:rPr>
        <w:br/>
      </w:r>
      <w:r w:rsidR="00A60695" w:rsidRPr="00C05B05">
        <w:rPr>
          <w:szCs w:val="19"/>
        </w:rPr>
        <w:br/>
      </w:r>
      <w:r w:rsidR="00A60695" w:rsidRPr="00C05B05">
        <w:rPr>
          <w:szCs w:val="19"/>
        </w:rPr>
        <w:br/>
        <w:t xml:space="preserve">Vjerovniku EPIC TDK društvo s ograničenom odgovornošću za trgovinu i usluge, OIB: 93116447038 utvrđena je tražbina u iznosu od 17.595,08 kn. Sukladno Planu financijskog restrukturiranja smanjeni iznos tražbine iznosi </w:t>
      </w:r>
      <w:r w:rsidR="00A67055" w:rsidRPr="00C05B05">
        <w:rPr>
          <w:szCs w:val="19"/>
        </w:rPr>
        <w:t>14.076,06</w:t>
      </w:r>
      <w:r w:rsidR="00A60695" w:rsidRPr="00C05B05">
        <w:rPr>
          <w:szCs w:val="19"/>
        </w:rPr>
        <w:t xml:space="preserve"> kn, dok Vjerovnik otpušta Dužniku dio tražbine u iznosu od </w:t>
      </w:r>
      <w:r w:rsidR="00A67055" w:rsidRPr="00C05B05">
        <w:rPr>
          <w:szCs w:val="19"/>
        </w:rPr>
        <w:t>3.519,02</w:t>
      </w:r>
      <w:r w:rsidR="00A60695" w:rsidRPr="00C05B05">
        <w:rPr>
          <w:szCs w:val="19"/>
        </w:rPr>
        <w:t xml:space="preserve"> kn, a Dužnik prihvaća otpust duga. Dužnik se obvezuje vjerovniku platiti tražbinu u iznosu od </w:t>
      </w:r>
      <w:r w:rsidR="00A67055" w:rsidRPr="00C05B05">
        <w:rPr>
          <w:szCs w:val="19"/>
        </w:rPr>
        <w:t xml:space="preserve">14.076,06 </w:t>
      </w:r>
      <w:r w:rsidR="00A60695" w:rsidRPr="00C05B05">
        <w:rPr>
          <w:szCs w:val="19"/>
        </w:rPr>
        <w:t xml:space="preserve"> kuna, nakon isteka 2 (dvije) godine počeka u 20 (dvadeset)  kvartalnih rata, i to u 19 (devetnaest) jednakih kvartalnih rata u iznosu od po </w:t>
      </w:r>
      <w:r w:rsidR="00A67055" w:rsidRPr="00C05B05">
        <w:rPr>
          <w:szCs w:val="19"/>
        </w:rPr>
        <w:t>703,80</w:t>
      </w:r>
      <w:r w:rsidR="00A60695" w:rsidRPr="00C05B05">
        <w:rPr>
          <w:szCs w:val="19"/>
        </w:rPr>
        <w:t xml:space="preserve"> kuna, te posljednu ratu (20. rata) u iznosu od </w:t>
      </w:r>
      <w:r w:rsidR="00A67055" w:rsidRPr="00C05B05">
        <w:rPr>
          <w:szCs w:val="19"/>
        </w:rPr>
        <w:t>703,86</w:t>
      </w:r>
      <w:r w:rsidR="00A60695"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A60695" w:rsidP="00C05B05" w:rsidR="00A60695" w:rsidRPr="00C05B05">
      <w:pPr>
        <w:jc w:val="both"/>
        <w:rPr>
          <w:szCs w:val="19"/>
        </w:rPr>
      </w:pPr>
      <w:r w:rsidRPr="00C05B05">
        <w:rPr>
          <w:szCs w:val="19"/>
        </w:rPr>
        <w:t xml:space="preserve">Vjerovniku ERSTE CARD CLUB društvo s ograničenom odgovornošću za financijsko posredovanje i usluge, OIB: 85941596441 utvrđena je tražbina u iznosu od </w:t>
      </w:r>
      <w:r w:rsidR="00A67055" w:rsidRPr="00C05B05">
        <w:rPr>
          <w:szCs w:val="19"/>
        </w:rPr>
        <w:t>38.663,89</w:t>
      </w:r>
      <w:r w:rsidRPr="00C05B05">
        <w:rPr>
          <w:szCs w:val="19"/>
        </w:rPr>
        <w:t xml:space="preserve"> kn. Sukladno Planu financijskog restrukturiranja smanjeni iznos tražbine iznosi </w:t>
      </w:r>
      <w:r w:rsidR="00A67055" w:rsidRPr="00C05B05">
        <w:rPr>
          <w:szCs w:val="19"/>
        </w:rPr>
        <w:t>30.931,11</w:t>
      </w:r>
      <w:r w:rsidRPr="00C05B05">
        <w:rPr>
          <w:szCs w:val="19"/>
        </w:rPr>
        <w:t xml:space="preserve"> kn, dok Vjerovnik otpušta Dužniku dio tražbine u iznosu od </w:t>
      </w:r>
      <w:r w:rsidR="00A67055" w:rsidRPr="00C05B05">
        <w:rPr>
          <w:szCs w:val="19"/>
        </w:rPr>
        <w:t>7.732,78</w:t>
      </w:r>
      <w:r w:rsidRPr="00C05B05">
        <w:rPr>
          <w:szCs w:val="19"/>
        </w:rPr>
        <w:t xml:space="preserve"> kn, a Dužnik prihvaća otpust duga. Dužnik se obvezuje vjerovniku platiti tražbinu u iznosu od </w:t>
      </w:r>
      <w:r w:rsidR="00A67055" w:rsidRPr="00C05B05">
        <w:rPr>
          <w:szCs w:val="19"/>
        </w:rPr>
        <w:t xml:space="preserve">30.931,11 </w:t>
      </w:r>
      <w:r w:rsidRPr="00C05B05">
        <w:rPr>
          <w:szCs w:val="19"/>
        </w:rPr>
        <w:t xml:space="preserve">kuna, nakon isteka 2 (dvije) godine počeka u 20 (dvadeset)  kvartalnih rata, i to u 19 (devetnaest) jednakih kvartalnih rata u iznosu od po </w:t>
      </w:r>
      <w:r w:rsidR="00A67055" w:rsidRPr="00C05B05">
        <w:rPr>
          <w:szCs w:val="19"/>
        </w:rPr>
        <w:t>1.546,56</w:t>
      </w:r>
      <w:r w:rsidRPr="00C05B05">
        <w:rPr>
          <w:szCs w:val="19"/>
        </w:rPr>
        <w:t xml:space="preserve"> kuna, te posljednu ratu (20. rata) u iznosu od </w:t>
      </w:r>
      <w:r w:rsidR="00A67055" w:rsidRPr="00C05B05">
        <w:rPr>
          <w:szCs w:val="19"/>
        </w:rPr>
        <w:t>1.546,47</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A60695" w:rsidP="00C05B05" w:rsidR="00A60695" w:rsidRPr="00C05B05">
      <w:pPr>
        <w:jc w:val="both"/>
        <w:rPr>
          <w:szCs w:val="19"/>
        </w:rPr>
      </w:pPr>
      <w:r w:rsidRPr="00C05B05">
        <w:rPr>
          <w:szCs w:val="19"/>
        </w:rPr>
        <w:t xml:space="preserve">Vjerovniku EUROTRIMEX d.o.o. za trgovinu i usluge, OIB: 97499025341 utvrđena je tražbina u iznosu od 4.139,24 kn. Sukladno Planu financijskog restrukturiranja smanjeni iznos tražbine iznosi </w:t>
      </w:r>
      <w:r w:rsidR="00A67055" w:rsidRPr="00C05B05">
        <w:rPr>
          <w:szCs w:val="19"/>
        </w:rPr>
        <w:t>3.311,39</w:t>
      </w:r>
      <w:r w:rsidRPr="00C05B05">
        <w:rPr>
          <w:szCs w:val="19"/>
        </w:rPr>
        <w:t xml:space="preserve"> </w:t>
      </w:r>
      <w:r w:rsidRPr="00C05B05">
        <w:rPr>
          <w:szCs w:val="19"/>
        </w:rPr>
        <w:lastRenderedPageBreak/>
        <w:t xml:space="preserve">kn, dok Vjerovnik otpušta Dužniku dio tražbine u iznosu od </w:t>
      </w:r>
      <w:r w:rsidR="00A67055" w:rsidRPr="00C05B05">
        <w:rPr>
          <w:szCs w:val="19"/>
        </w:rPr>
        <w:t>827,85</w:t>
      </w:r>
      <w:r w:rsidRPr="00C05B05">
        <w:rPr>
          <w:szCs w:val="19"/>
        </w:rPr>
        <w:t xml:space="preserve"> kn, a Dužnik prihvaća otpust duga. Dužnik se obvezuje vjerovniku platiti tražbinu u iznosu od </w:t>
      </w:r>
      <w:r w:rsidR="00A67055" w:rsidRPr="00C05B05">
        <w:rPr>
          <w:szCs w:val="19"/>
        </w:rPr>
        <w:t xml:space="preserve">3.311,39 </w:t>
      </w:r>
      <w:r w:rsidRPr="00C05B05">
        <w:rPr>
          <w:szCs w:val="19"/>
        </w:rPr>
        <w:t xml:space="preserve">kuna, nakon isteka 2 (dvije) godine počeka u 20 (dvadeset)  kvartalnih rata, i to u 19 (devetnaest) jednakih kvartalnih rata u iznosu od po </w:t>
      </w:r>
      <w:r w:rsidR="00A67055" w:rsidRPr="00C05B05">
        <w:rPr>
          <w:szCs w:val="19"/>
        </w:rPr>
        <w:t>165,57</w:t>
      </w:r>
      <w:r w:rsidRPr="00C05B05">
        <w:rPr>
          <w:szCs w:val="19"/>
        </w:rPr>
        <w:t xml:space="preserve"> kuna, te posljednu ratu (20. rata) u iznosu od </w:t>
      </w:r>
      <w:r w:rsidR="00A67055" w:rsidRPr="00C05B05">
        <w:rPr>
          <w:szCs w:val="19"/>
        </w:rPr>
        <w:t>165,56</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A60695" w:rsidP="00C05B05" w:rsidR="00A60695" w:rsidRPr="00C05B05">
      <w:pPr>
        <w:jc w:val="both"/>
        <w:rPr>
          <w:szCs w:val="19"/>
        </w:rPr>
      </w:pPr>
      <w:r w:rsidRPr="00C05B05">
        <w:rPr>
          <w:szCs w:val="19"/>
        </w:rPr>
        <w:t xml:space="preserve">Vjerovniku FINANCIJSKA AGENCIJA, OIB: 85821130368 utvrđena je tražbina u iznosu od 237,74 kn. Sukladno Planu financijskog restrukturiranja smanjeni iznos tražbine iznosi </w:t>
      </w:r>
      <w:r w:rsidR="00A67055" w:rsidRPr="00C05B05">
        <w:rPr>
          <w:szCs w:val="19"/>
        </w:rPr>
        <w:t>190,19 kn</w:t>
      </w:r>
      <w:r w:rsidRPr="00C05B05">
        <w:rPr>
          <w:szCs w:val="19"/>
        </w:rPr>
        <w:t xml:space="preserve">, dok Vjerovnik otpušta Dužniku dio tražbine u iznosu od </w:t>
      </w:r>
      <w:r w:rsidR="00A67055" w:rsidRPr="00C05B05">
        <w:rPr>
          <w:szCs w:val="19"/>
        </w:rPr>
        <w:t>47,55</w:t>
      </w:r>
      <w:r w:rsidRPr="00C05B05">
        <w:rPr>
          <w:szCs w:val="19"/>
        </w:rPr>
        <w:t xml:space="preserve"> kn, a Dužnik prihvaća otpust duga. Dužnik se obvezuje vjerovniku platiti tražbinu u iznosu od </w:t>
      </w:r>
      <w:r w:rsidR="00A67055" w:rsidRPr="00C05B05">
        <w:rPr>
          <w:szCs w:val="19"/>
        </w:rPr>
        <w:t>190,19</w:t>
      </w:r>
      <w:r w:rsidRPr="00C05B05">
        <w:rPr>
          <w:szCs w:val="19"/>
        </w:rPr>
        <w:t xml:space="preserve"> kuna, nakon isteka 2 (dvije) godine počeka u 20 (dvadeset)  kvartalnih rata, i to u 19 (devetnaest) jednakih kvartalnih rata u iznosu od po </w:t>
      </w:r>
      <w:r w:rsidR="00A67055" w:rsidRPr="00C05B05">
        <w:rPr>
          <w:szCs w:val="19"/>
        </w:rPr>
        <w:t>9,51</w:t>
      </w:r>
      <w:r w:rsidRPr="00C05B05">
        <w:rPr>
          <w:szCs w:val="19"/>
        </w:rPr>
        <w:t xml:space="preserve"> kuna, te posljednu ratu (20. rata) u iznosu od </w:t>
      </w:r>
      <w:r w:rsidR="00A67055" w:rsidRPr="00C05B05">
        <w:rPr>
          <w:szCs w:val="19"/>
        </w:rPr>
        <w:t>9,50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A60695" w:rsidP="00C05B05" w:rsidR="00A60695" w:rsidRPr="00C05B05">
      <w:pPr>
        <w:jc w:val="both"/>
        <w:rPr>
          <w:szCs w:val="19"/>
        </w:rPr>
      </w:pPr>
      <w:r w:rsidRPr="00C05B05">
        <w:rPr>
          <w:szCs w:val="19"/>
        </w:rPr>
        <w:t xml:space="preserve">Vjerovniku FILTAN, d.o.o. za proizvodnju, trgovinu i usluge, OIB: </w:t>
      </w:r>
      <w:r w:rsidR="00D31C18" w:rsidRPr="00C05B05">
        <w:rPr>
          <w:szCs w:val="19"/>
        </w:rPr>
        <w:t>05</w:t>
      </w:r>
      <w:r w:rsidRPr="00C05B05">
        <w:rPr>
          <w:szCs w:val="19"/>
        </w:rPr>
        <w:t xml:space="preserve">279949306 utvrđena je tražbina u iznosu od </w:t>
      </w:r>
      <w:r w:rsidR="009A62C5" w:rsidRPr="00C05B05">
        <w:rPr>
          <w:szCs w:val="19"/>
        </w:rPr>
        <w:t>26.094,63 kn</w:t>
      </w:r>
      <w:r w:rsidRPr="00C05B05">
        <w:rPr>
          <w:szCs w:val="19"/>
        </w:rPr>
        <w:t xml:space="preserve">. Sukladno Planu financijskog restrukturiranja smanjeni iznos tražbine iznosi </w:t>
      </w:r>
      <w:r w:rsidR="00A67055" w:rsidRPr="00C05B05">
        <w:rPr>
          <w:szCs w:val="19"/>
        </w:rPr>
        <w:t>20.875,70</w:t>
      </w:r>
      <w:r w:rsidRPr="00C05B05">
        <w:rPr>
          <w:szCs w:val="19"/>
        </w:rPr>
        <w:t xml:space="preserve"> kn, dok Vjerovnik otpušta Dužniku dio tražbine u iznosu od </w:t>
      </w:r>
      <w:r w:rsidR="00A67055" w:rsidRPr="00C05B05">
        <w:rPr>
          <w:szCs w:val="19"/>
        </w:rPr>
        <w:t>5.218,93</w:t>
      </w:r>
      <w:r w:rsidRPr="00C05B05">
        <w:rPr>
          <w:szCs w:val="19"/>
        </w:rPr>
        <w:t xml:space="preserve"> kn, a Dužnik prihvaća otpust duga. Dužnik se obvezuje vjerovniku platiti tražbinu u iznosu od </w:t>
      </w:r>
      <w:r w:rsidR="00A67055" w:rsidRPr="00C05B05">
        <w:rPr>
          <w:szCs w:val="19"/>
        </w:rPr>
        <w:t>20.875,70</w:t>
      </w:r>
      <w:r w:rsidRPr="00C05B05">
        <w:rPr>
          <w:szCs w:val="19"/>
        </w:rPr>
        <w:t xml:space="preserve"> kuna, nakon isteka 2 (dvije) godine počeka u 20 (dvadeset)  kvartalnih rata, i to u 19 (devetnaest) jednakih kvartalnih rata u iznosu od po </w:t>
      </w:r>
      <w:r w:rsidR="00A67055" w:rsidRPr="00C05B05">
        <w:rPr>
          <w:szCs w:val="19"/>
        </w:rPr>
        <w:t>1.043,79</w:t>
      </w:r>
      <w:r w:rsidRPr="00C05B05">
        <w:rPr>
          <w:szCs w:val="19"/>
        </w:rPr>
        <w:t xml:space="preserve"> kuna, te posljednu ratu (20. rata) u iznosu od </w:t>
      </w:r>
      <w:r w:rsidR="00A67055" w:rsidRPr="00C05B05">
        <w:rPr>
          <w:szCs w:val="19"/>
        </w:rPr>
        <w:t>1043,69</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A60695" w:rsidP="00C05B05" w:rsidR="00A60695" w:rsidRPr="00C05B05">
      <w:pPr>
        <w:jc w:val="both"/>
        <w:rPr>
          <w:szCs w:val="19"/>
        </w:rPr>
      </w:pPr>
      <w:r w:rsidRPr="00C05B05">
        <w:rPr>
          <w:szCs w:val="19"/>
        </w:rPr>
        <w:t xml:space="preserve">Vjerovniku FRANC-AUTO društvo s ograničenom odgovornošću za servisiranje i transport, OIB: </w:t>
      </w:r>
      <w:r w:rsidR="009A62C5" w:rsidRPr="00C05B05">
        <w:rPr>
          <w:szCs w:val="19"/>
        </w:rPr>
        <w:t xml:space="preserve">22246441844 </w:t>
      </w:r>
      <w:r w:rsidRPr="00C05B05">
        <w:rPr>
          <w:szCs w:val="19"/>
        </w:rPr>
        <w:t xml:space="preserve">utvrđena je tražbina u iznosu od </w:t>
      </w:r>
      <w:r w:rsidR="009A62C5" w:rsidRPr="00C05B05">
        <w:rPr>
          <w:szCs w:val="19"/>
        </w:rPr>
        <w:t>2.000,00 kn</w:t>
      </w:r>
      <w:r w:rsidRPr="00C05B05">
        <w:rPr>
          <w:szCs w:val="19"/>
        </w:rPr>
        <w:t xml:space="preserve">. Sukladno Planu financijskog restrukturiranja smanjeni iznos tražbine iznosi </w:t>
      </w:r>
      <w:r w:rsidR="00A67055" w:rsidRPr="00C05B05">
        <w:rPr>
          <w:szCs w:val="19"/>
        </w:rPr>
        <w:t>1.600</w:t>
      </w:r>
      <w:r w:rsidRPr="00C05B05">
        <w:rPr>
          <w:szCs w:val="19"/>
        </w:rPr>
        <w:t xml:space="preserve">,00 kn, dok Vjerovnik otpušta Dužniku dio tražbine u iznosu od </w:t>
      </w:r>
      <w:r w:rsidR="00A67055" w:rsidRPr="00C05B05">
        <w:rPr>
          <w:szCs w:val="19"/>
        </w:rPr>
        <w:t>400,00</w:t>
      </w:r>
      <w:r w:rsidRPr="00C05B05">
        <w:rPr>
          <w:szCs w:val="19"/>
        </w:rPr>
        <w:t xml:space="preserve"> kn, a Dužnik</w:t>
      </w:r>
      <w:r w:rsidR="009A62C5" w:rsidRPr="00C05B05">
        <w:rPr>
          <w:szCs w:val="19"/>
        </w:rPr>
        <w:t xml:space="preserve"> </w:t>
      </w:r>
      <w:r w:rsidRPr="00C05B05">
        <w:rPr>
          <w:szCs w:val="19"/>
        </w:rPr>
        <w:t xml:space="preserve">prihvaća otpust duga. Dužnik se obvezuje vjerovniku platiti tražbinu u iznosu od </w:t>
      </w:r>
      <w:r w:rsidR="00A67055" w:rsidRPr="00C05B05">
        <w:rPr>
          <w:szCs w:val="19"/>
        </w:rPr>
        <w:t>1600,00</w:t>
      </w:r>
      <w:r w:rsidRPr="00C05B05">
        <w:rPr>
          <w:szCs w:val="19"/>
        </w:rPr>
        <w:t xml:space="preserve"> kuna, nakon isteka 2 (dvije) godine počeka u 20 (dvadeset)  jednakih kvartalnih rata u iznosu od po </w:t>
      </w:r>
      <w:r w:rsidR="00A67055" w:rsidRPr="00C05B05">
        <w:rPr>
          <w:szCs w:val="19"/>
        </w:rPr>
        <w:t>80,00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9A62C5" w:rsidP="00C05B05" w:rsidR="009A62C5" w:rsidRPr="00C05B05">
      <w:pPr>
        <w:jc w:val="both"/>
        <w:rPr>
          <w:szCs w:val="19"/>
        </w:rPr>
      </w:pPr>
      <w:r w:rsidRPr="00C05B05">
        <w:rPr>
          <w:szCs w:val="19"/>
        </w:rPr>
        <w:t xml:space="preserve">Vjerovniku FRIGO SYSTEM-ZAGREB d.o.o. za trgovinu, OIB: </w:t>
      </w:r>
      <w:r w:rsidR="00D31C18" w:rsidRPr="00C05B05">
        <w:rPr>
          <w:szCs w:val="19"/>
        </w:rPr>
        <w:t>02</w:t>
      </w:r>
      <w:r w:rsidRPr="00C05B05">
        <w:rPr>
          <w:szCs w:val="19"/>
        </w:rPr>
        <w:t xml:space="preserve">046369717 utvrđena je tražbina u iznosu od 1.462,50 kn. Sukladno Planu financijskog restrukturiranja smanjeni iznos tražbine iznosi </w:t>
      </w:r>
      <w:r w:rsidR="00A67055" w:rsidRPr="00C05B05">
        <w:rPr>
          <w:szCs w:val="19"/>
        </w:rPr>
        <w:t>1.170,00</w:t>
      </w:r>
      <w:r w:rsidRPr="00C05B05">
        <w:rPr>
          <w:szCs w:val="19"/>
        </w:rPr>
        <w:t xml:space="preserve"> kn, dok Vjerovnik otpušta Dužniku dio tražbine u iznosu od </w:t>
      </w:r>
      <w:r w:rsidR="00A67055" w:rsidRPr="00C05B05">
        <w:rPr>
          <w:szCs w:val="19"/>
        </w:rPr>
        <w:t>292,50</w:t>
      </w:r>
      <w:r w:rsidRPr="00C05B05">
        <w:rPr>
          <w:szCs w:val="19"/>
        </w:rPr>
        <w:t xml:space="preserve"> kn, a Dužnik prihvaća otpust duga. Dužnik se obvezuje vjerovniku platiti tražbinu u iznosu od </w:t>
      </w:r>
      <w:r w:rsidR="00A67055" w:rsidRPr="00C05B05">
        <w:rPr>
          <w:szCs w:val="19"/>
        </w:rPr>
        <w:t>1.170,00</w:t>
      </w:r>
      <w:r w:rsidRPr="00C05B05">
        <w:rPr>
          <w:szCs w:val="19"/>
        </w:rPr>
        <w:t xml:space="preserve"> kuna, nakon isteka 2 (dvije) godine počeka u 20 (dvadeset)  jednakih kvartalnih rata u iznosu od po </w:t>
      </w:r>
      <w:r w:rsidR="00A67055" w:rsidRPr="00C05B05">
        <w:rPr>
          <w:szCs w:val="19"/>
        </w:rPr>
        <w:t>58,50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9A62C5" w:rsidP="00C05B05" w:rsidR="009A62C5" w:rsidRPr="00C05B05">
      <w:pPr>
        <w:jc w:val="both"/>
        <w:rPr>
          <w:szCs w:val="19"/>
        </w:rPr>
      </w:pPr>
      <w:r w:rsidRPr="00C05B05">
        <w:rPr>
          <w:szCs w:val="19"/>
        </w:rPr>
        <w:t xml:space="preserve">Vjerovniku GRACOTECH GRUPA d.o.o. za trgovinu i usluge, OIB: 40172160449 utvrđena je tražbina u iznosu od 988,86 kn. Sukladno Planu financijskog restrukturiranja smanjeni iznos tražbine iznosi </w:t>
      </w:r>
      <w:r w:rsidR="00A67055" w:rsidRPr="00C05B05">
        <w:rPr>
          <w:szCs w:val="19"/>
        </w:rPr>
        <w:t>791,09</w:t>
      </w:r>
      <w:r w:rsidRPr="00C05B05">
        <w:rPr>
          <w:szCs w:val="19"/>
        </w:rPr>
        <w:t xml:space="preserve"> kn, dok Vjerovnik otpušta Dužniku dio tražbine u iznosu od </w:t>
      </w:r>
      <w:r w:rsidR="00A67055" w:rsidRPr="00C05B05">
        <w:rPr>
          <w:szCs w:val="19"/>
        </w:rPr>
        <w:t>197,77</w:t>
      </w:r>
      <w:r w:rsidRPr="00C05B05">
        <w:rPr>
          <w:szCs w:val="19"/>
        </w:rPr>
        <w:t xml:space="preserve"> kn, a Dužnik prihvaća otpust duga. Dužnik se obvezuje vjerovniku platiti tražbinu u iznosu od </w:t>
      </w:r>
      <w:r w:rsidR="00A67055" w:rsidRPr="00C05B05">
        <w:rPr>
          <w:szCs w:val="19"/>
        </w:rPr>
        <w:t>791,09</w:t>
      </w:r>
      <w:r w:rsidRPr="00C05B05">
        <w:rPr>
          <w:szCs w:val="19"/>
        </w:rPr>
        <w:t xml:space="preserve"> kuna, nakon isteka 2 (dvije) godine počeka u 20 (dvadeset)  kvartalnih rata, i to u 19 (devetnaest) jednakih kvartalnih rata u iznosu od po </w:t>
      </w:r>
      <w:r w:rsidR="00A67055" w:rsidRPr="00C05B05">
        <w:rPr>
          <w:szCs w:val="19"/>
        </w:rPr>
        <w:t>39,55</w:t>
      </w:r>
      <w:r w:rsidRPr="00C05B05">
        <w:rPr>
          <w:szCs w:val="19"/>
        </w:rPr>
        <w:t xml:space="preserve"> kuna, te posljednu ratu (20. rata) u iznosu od </w:t>
      </w:r>
      <w:r w:rsidR="00A67055" w:rsidRPr="00C05B05">
        <w:rPr>
          <w:szCs w:val="19"/>
        </w:rPr>
        <w:t>39,64</w:t>
      </w:r>
      <w:r w:rsidRPr="00C05B05">
        <w:rPr>
          <w:szCs w:val="19"/>
        </w:rPr>
        <w:t xml:space="preserve"> kuna, bez kamata. Prva rata </w:t>
      </w:r>
      <w:r w:rsidRPr="00C05B05">
        <w:rPr>
          <w:szCs w:val="19"/>
        </w:rPr>
        <w:lastRenderedPageBreak/>
        <w:t>dospijeva 2 (dvije) godine nakon pravomoćnosti  ove predstečajne nagodbe sklopljene pred sudom, a svaka naredna najkasnije do 15-tog u posljednjem mjesecu kvartala za tekući kvartal.</w:t>
      </w:r>
    </w:p>
    <w:p w:rsidRDefault="009A62C5" w:rsidP="00C05B05" w:rsidR="009A62C5" w:rsidRPr="00C05B05">
      <w:pPr>
        <w:jc w:val="both"/>
        <w:rPr>
          <w:szCs w:val="19"/>
        </w:rPr>
      </w:pPr>
      <w:r w:rsidRPr="00C05B05">
        <w:rPr>
          <w:szCs w:val="19"/>
        </w:rPr>
        <w:t xml:space="preserve">Vjerovniku GRAD ZAGREB, GRADSKI URED ZA PROSTORNO UREĐENJE, IZGRA-DNJU GRADA, GRADITELJSTVO,KO-MUNALNE POSLOVE I PROMET , OIB: 61817894937 utvrđena je tražbina u iznosu od 185.680,28 kn. Sukladno Planu financijskog restrukturiranja smanjeni iznos tražbine iznosi </w:t>
      </w:r>
      <w:r w:rsidR="00A67055" w:rsidRPr="00C05B05">
        <w:rPr>
          <w:szCs w:val="19"/>
        </w:rPr>
        <w:t>148.544,22</w:t>
      </w:r>
      <w:r w:rsidRPr="00C05B05">
        <w:rPr>
          <w:szCs w:val="19"/>
        </w:rPr>
        <w:t xml:space="preserve"> kn, dok Vjerovnik otpušta Dužniku dio tražbine u iznosu od </w:t>
      </w:r>
      <w:r w:rsidR="00A67055" w:rsidRPr="00C05B05">
        <w:rPr>
          <w:szCs w:val="19"/>
        </w:rPr>
        <w:t>37.136,06</w:t>
      </w:r>
      <w:r w:rsidRPr="00C05B05">
        <w:rPr>
          <w:szCs w:val="19"/>
        </w:rPr>
        <w:t xml:space="preserve"> kn, a Dužnik prihvaća otpust duga. Dužnik se obvezuje vjerovniku platiti tražbinu u iznosu od </w:t>
      </w:r>
      <w:r w:rsidR="00A67055" w:rsidRPr="00C05B05">
        <w:rPr>
          <w:szCs w:val="19"/>
        </w:rPr>
        <w:t>148.544,22</w:t>
      </w:r>
      <w:r w:rsidRPr="00C05B05">
        <w:rPr>
          <w:szCs w:val="19"/>
        </w:rPr>
        <w:t xml:space="preserve"> kuna, nakon isteka 2 (dvije) godine počeka u 20 (dvadeset)  kvartalnih rata, i to u 19 (devetnaest) jednakih kvartalnih rata u iznosu od po </w:t>
      </w:r>
      <w:r w:rsidR="00A67055" w:rsidRPr="00C05B05">
        <w:rPr>
          <w:szCs w:val="19"/>
        </w:rPr>
        <w:t>7.427,21</w:t>
      </w:r>
      <w:r w:rsidRPr="00C05B05">
        <w:rPr>
          <w:szCs w:val="19"/>
        </w:rPr>
        <w:t xml:space="preserve"> kuna, te posljednu ratu (20. rata) u iznosu od </w:t>
      </w:r>
      <w:r w:rsidR="00A67055" w:rsidRPr="00C05B05">
        <w:rPr>
          <w:szCs w:val="19"/>
        </w:rPr>
        <w:t>7.427,23</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9A62C5" w:rsidP="00C05B05" w:rsidR="009A62C5" w:rsidRPr="00C05B05">
      <w:pPr>
        <w:jc w:val="both"/>
        <w:rPr>
          <w:szCs w:val="19"/>
        </w:rPr>
      </w:pPr>
      <w:r w:rsidRPr="00C05B05">
        <w:rPr>
          <w:szCs w:val="19"/>
        </w:rPr>
        <w:t xml:space="preserve">Vjerovniku GRADSKA PLINARA ZAGREB-OPSKRBA društvo s ograničenom odgovornošću za opskrbu plinom, OIB: 74364571096 utvrđena je tražbina u iznosu od 12.661,98 kn. Sukladno Planu financijskog restrukturiranja smanjeni iznos tražbine iznosi </w:t>
      </w:r>
      <w:r w:rsidR="00A67055" w:rsidRPr="00C05B05">
        <w:rPr>
          <w:szCs w:val="19"/>
        </w:rPr>
        <w:t>10.129,58</w:t>
      </w:r>
      <w:r w:rsidRPr="00C05B05">
        <w:rPr>
          <w:szCs w:val="19"/>
        </w:rPr>
        <w:t xml:space="preserve"> kn, dok Vjerovnik otpušta Dužniku dio tražbine u iznosu od </w:t>
      </w:r>
      <w:r w:rsidR="00A67055" w:rsidRPr="00C05B05">
        <w:rPr>
          <w:szCs w:val="19"/>
        </w:rPr>
        <w:t>2.532,40</w:t>
      </w:r>
      <w:r w:rsidRPr="00C05B05">
        <w:rPr>
          <w:szCs w:val="19"/>
        </w:rPr>
        <w:t xml:space="preserve"> kn, a Dužnik prihvaća otpust duga. Dužnik se obvezuje vjerovniku platiti tražbinu u iznosu od </w:t>
      </w:r>
      <w:r w:rsidR="00A67055" w:rsidRPr="00C05B05">
        <w:rPr>
          <w:szCs w:val="19"/>
        </w:rPr>
        <w:t>10.129,58</w:t>
      </w:r>
      <w:r w:rsidRPr="00C05B05">
        <w:rPr>
          <w:szCs w:val="19"/>
        </w:rPr>
        <w:t xml:space="preserve"> kuna, nakon isteka 2 (dvije) godine počeka u 20 (dvadeset)  kvartalnih rata, i to u 19 (devetnaest) jednakih kvartalnih rata u iznosu od po </w:t>
      </w:r>
      <w:r w:rsidR="00A67055" w:rsidRPr="00C05B05">
        <w:rPr>
          <w:szCs w:val="19"/>
        </w:rPr>
        <w:t>506,48</w:t>
      </w:r>
      <w:r w:rsidRPr="00C05B05">
        <w:rPr>
          <w:szCs w:val="19"/>
        </w:rPr>
        <w:t xml:space="preserve"> kuna, te posljednu ratu (20. rata) u iznosu od </w:t>
      </w:r>
      <w:r w:rsidR="00A67055" w:rsidRPr="00C05B05">
        <w:rPr>
          <w:szCs w:val="19"/>
        </w:rPr>
        <w:t>506,46</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9A62C5" w:rsidP="00C05B05" w:rsidR="009A62C5" w:rsidRPr="00C05B05">
      <w:pPr>
        <w:jc w:val="both"/>
        <w:rPr>
          <w:szCs w:val="19"/>
        </w:rPr>
      </w:pPr>
      <w:r w:rsidRPr="00C05B05">
        <w:rPr>
          <w:szCs w:val="19"/>
        </w:rPr>
        <w:t xml:space="preserve">Vjerovniku HEP - Opskrba d.o.o. za opskrbu potrošača električnom, toplinskom energijom i plinom, OIB: 63073332379 utvrđena je tražbina u iznosu od 992,45 kn. Sukladno Planu financijskog restrukturiranja smanjeni iznos tražbine iznosi </w:t>
      </w:r>
      <w:r w:rsidR="00A67055" w:rsidRPr="00C05B05">
        <w:rPr>
          <w:szCs w:val="19"/>
        </w:rPr>
        <w:t>793,96</w:t>
      </w:r>
      <w:r w:rsidRPr="00C05B05">
        <w:rPr>
          <w:szCs w:val="19"/>
        </w:rPr>
        <w:t xml:space="preserve"> kn, dok Vjerovnik otpušta Dužniku dio tražbine u iznosu od </w:t>
      </w:r>
      <w:r w:rsidR="00A67055" w:rsidRPr="00C05B05">
        <w:rPr>
          <w:szCs w:val="19"/>
        </w:rPr>
        <w:t>198,49</w:t>
      </w:r>
      <w:r w:rsidRPr="00C05B05">
        <w:rPr>
          <w:szCs w:val="19"/>
        </w:rPr>
        <w:t xml:space="preserve"> kn, a Dužnik prihvaća otpust duga. Dužnik se obvezuje vjerovniku platiti tražbinu u iznosu od </w:t>
      </w:r>
      <w:r w:rsidR="00A67055" w:rsidRPr="00C05B05">
        <w:rPr>
          <w:szCs w:val="19"/>
        </w:rPr>
        <w:t>793,96</w:t>
      </w:r>
      <w:r w:rsidRPr="00C05B05">
        <w:rPr>
          <w:szCs w:val="19"/>
        </w:rPr>
        <w:t xml:space="preserve"> kuna, nakon isteka 2 (dvije) godine počeka u 20 (dvadeset)  kvartalnih rata, i to u 19 (devetnaest) jednakih kvartalnih rata u iznosu od po </w:t>
      </w:r>
      <w:r w:rsidR="00A67055" w:rsidRPr="00C05B05">
        <w:rPr>
          <w:szCs w:val="19"/>
        </w:rPr>
        <w:t>39,70</w:t>
      </w:r>
      <w:r w:rsidRPr="00C05B05">
        <w:rPr>
          <w:szCs w:val="19"/>
        </w:rPr>
        <w:t xml:space="preserve"> kuna, te posljednu ratu (20. rata) u iznosu od </w:t>
      </w:r>
      <w:r w:rsidR="00A67055" w:rsidRPr="00C05B05">
        <w:rPr>
          <w:szCs w:val="19"/>
        </w:rPr>
        <w:t>39,66</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9A62C5" w:rsidP="00C05B05" w:rsidR="009A62C5" w:rsidRPr="00C05B05">
      <w:pPr>
        <w:jc w:val="both"/>
        <w:rPr>
          <w:szCs w:val="19"/>
        </w:rPr>
      </w:pPr>
      <w:r w:rsidRPr="00C05B05">
        <w:rPr>
          <w:szCs w:val="19"/>
        </w:rPr>
        <w:t xml:space="preserve">Vjerovniku HEP ELEKTRA d.o.o. za opskrbu električnom energijom, OIB: 43965974818 utvrđena je tražbina u iznosu od 73,10 kn. Sukladno Planu financijskog restrukturiranja smanjeni iznos tražbine iznosi </w:t>
      </w:r>
      <w:r w:rsidR="00A67055" w:rsidRPr="00C05B05">
        <w:rPr>
          <w:szCs w:val="19"/>
        </w:rPr>
        <w:t>58,48</w:t>
      </w:r>
      <w:r w:rsidRPr="00C05B05">
        <w:rPr>
          <w:szCs w:val="19"/>
        </w:rPr>
        <w:t xml:space="preserve"> kn, dok Vjerovnik otpušta Dužniku dio tražbine u iznosu od </w:t>
      </w:r>
      <w:r w:rsidR="00A67055" w:rsidRPr="00C05B05">
        <w:rPr>
          <w:szCs w:val="19"/>
        </w:rPr>
        <w:t>14,62</w:t>
      </w:r>
      <w:r w:rsidRPr="00C05B05">
        <w:rPr>
          <w:szCs w:val="19"/>
        </w:rPr>
        <w:t xml:space="preserve"> kn, a Dužnik prihvaća otpust duga. Dužnik se obvezuje vjerovniku platiti tražbinu u iznosu od </w:t>
      </w:r>
      <w:r w:rsidR="00A67055" w:rsidRPr="00C05B05">
        <w:rPr>
          <w:szCs w:val="19"/>
        </w:rPr>
        <w:t>58,48</w:t>
      </w:r>
      <w:r w:rsidRPr="00C05B05">
        <w:rPr>
          <w:szCs w:val="19"/>
        </w:rPr>
        <w:t xml:space="preserve"> kuna, nakon isteka 2 (dvije) godine počeka u 20 (dvadeset)  kvartalnih rata, i to u 19 (devetnaest) jednakih kvartalnih rata u iznosu od po </w:t>
      </w:r>
      <w:r w:rsidR="00A67055" w:rsidRPr="00C05B05">
        <w:rPr>
          <w:szCs w:val="19"/>
        </w:rPr>
        <w:t>2,92</w:t>
      </w:r>
      <w:r w:rsidRPr="00C05B05">
        <w:rPr>
          <w:szCs w:val="19"/>
        </w:rPr>
        <w:t xml:space="preserve"> kuna, te posljednu ratu (20. rata) u iznosu od </w:t>
      </w:r>
      <w:r w:rsidR="00A67055" w:rsidRPr="00C05B05">
        <w:rPr>
          <w:szCs w:val="19"/>
        </w:rPr>
        <w:t>3,00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D71347" w:rsidP="00C05B05" w:rsidR="00D71347" w:rsidRPr="00C05B05">
      <w:pPr>
        <w:jc w:val="both"/>
        <w:rPr>
          <w:szCs w:val="19"/>
        </w:rPr>
      </w:pPr>
      <w:r w:rsidRPr="00C05B05">
        <w:rPr>
          <w:szCs w:val="19"/>
        </w:rPr>
        <w:t xml:space="preserve">Vjerovniku HIDROTOP d.o.o. za proizvodnju hidrauličnih komponenti, OIB: 99948077548 utvrđena je tražbina u iznosu od 1.352,50 kn. Sukladno Planu financijskog restrukturiranja smanjeni iznos tražbine iznosi </w:t>
      </w:r>
      <w:r w:rsidR="00A67055" w:rsidRPr="00C05B05">
        <w:rPr>
          <w:szCs w:val="19"/>
        </w:rPr>
        <w:t>1.082,00</w:t>
      </w:r>
      <w:r w:rsidRPr="00C05B05">
        <w:rPr>
          <w:szCs w:val="19"/>
        </w:rPr>
        <w:t xml:space="preserve"> kn, dok Vjerovnik otpušta Dužniku dio tražbine u iznosu od </w:t>
      </w:r>
      <w:r w:rsidR="00A67055" w:rsidRPr="00C05B05">
        <w:rPr>
          <w:szCs w:val="19"/>
        </w:rPr>
        <w:t>270,50</w:t>
      </w:r>
      <w:r w:rsidRPr="00C05B05">
        <w:rPr>
          <w:szCs w:val="19"/>
        </w:rPr>
        <w:t xml:space="preserve"> kn, a Dužnik prihvaća otpust duga. Dužnik se obvezuje vjerovniku platiti tražbinu u iznosu od </w:t>
      </w:r>
      <w:r w:rsidR="00A67055" w:rsidRPr="00C05B05">
        <w:rPr>
          <w:szCs w:val="19"/>
        </w:rPr>
        <w:t>1082,00</w:t>
      </w:r>
      <w:r w:rsidRPr="00C05B05">
        <w:rPr>
          <w:szCs w:val="19"/>
        </w:rPr>
        <w:t xml:space="preserve"> kuna, nakon isteka 2 (dvije) godine počeka u 20 (dvadeset)  jednakih kvartalnih rata u iznosu od po </w:t>
      </w:r>
      <w:r w:rsidR="00A67055" w:rsidRPr="00C05B05">
        <w:rPr>
          <w:szCs w:val="19"/>
        </w:rPr>
        <w:t>54,10</w:t>
      </w:r>
      <w:r w:rsidRPr="00C05B05">
        <w:rPr>
          <w:szCs w:val="19"/>
        </w:rPr>
        <w:t xml:space="preserve"> kuna, bez kamata. Prva rata dospijeva 2 (dvije) godine nakon pravomoćnosti  ove predstečajne </w:t>
      </w:r>
      <w:r w:rsidRPr="00C05B05">
        <w:rPr>
          <w:szCs w:val="19"/>
        </w:rPr>
        <w:lastRenderedPageBreak/>
        <w:t>nagodbe sklopljene pred sudom, a svaka naredna najkasnije do 15-tog u posljednjem mjesecu kvartala za tekući kvartal.</w:t>
      </w:r>
    </w:p>
    <w:p w:rsidRDefault="00D71347" w:rsidP="00C05B05" w:rsidR="00D71347" w:rsidRPr="00C05B05">
      <w:pPr>
        <w:jc w:val="both"/>
        <w:rPr>
          <w:szCs w:val="19"/>
        </w:rPr>
      </w:pPr>
      <w:r w:rsidRPr="00C05B05">
        <w:rPr>
          <w:szCs w:val="19"/>
        </w:rPr>
        <w:t xml:space="preserve">Vjerovniku HRVATSKA RADIOTELEVIZIJA, OIB: 68419124305 utvrđena je tražbina u iznosu od 2.531,10 kn. Sukladno Planu financijskog restrukturiranja smanjeni iznos tražbine iznosi </w:t>
      </w:r>
      <w:r w:rsidR="00A67055" w:rsidRPr="00C05B05">
        <w:rPr>
          <w:szCs w:val="19"/>
        </w:rPr>
        <w:t>2.024,88</w:t>
      </w:r>
      <w:r w:rsidRPr="00C05B05">
        <w:rPr>
          <w:szCs w:val="19"/>
        </w:rPr>
        <w:t xml:space="preserve"> kn, dok Vjerovnik otpušta Dužniku dio tražbine u iznosu od </w:t>
      </w:r>
      <w:r w:rsidR="00A67055" w:rsidRPr="00C05B05">
        <w:rPr>
          <w:szCs w:val="19"/>
        </w:rPr>
        <w:t>506,22</w:t>
      </w:r>
      <w:r w:rsidRPr="00C05B05">
        <w:rPr>
          <w:szCs w:val="19"/>
        </w:rPr>
        <w:t xml:space="preserve"> kn, a Dužnik prihvaća otpust duga. Dužnik se obvezuje vjerovniku platiti tražbinu u iznosu od </w:t>
      </w:r>
      <w:r w:rsidR="00A67055" w:rsidRPr="00C05B05">
        <w:rPr>
          <w:szCs w:val="19"/>
        </w:rPr>
        <w:t>2.024,88</w:t>
      </w:r>
      <w:r w:rsidRPr="00C05B05">
        <w:rPr>
          <w:szCs w:val="19"/>
        </w:rPr>
        <w:t xml:space="preserve"> kuna, nakon isteka 2 (dvije) godine počeka u 20 (dvadeset)  kvartalnih rata, i to u 19 (devetnaest) jednakih kvartalnih rata u iznosu od po </w:t>
      </w:r>
      <w:r w:rsidR="00A67055" w:rsidRPr="00C05B05">
        <w:rPr>
          <w:szCs w:val="19"/>
        </w:rPr>
        <w:t>101,24</w:t>
      </w:r>
      <w:r w:rsidRPr="00C05B05">
        <w:rPr>
          <w:szCs w:val="19"/>
        </w:rPr>
        <w:t xml:space="preserve"> kuna, te posljednu ratu (20. rata) u iznosu od </w:t>
      </w:r>
      <w:r w:rsidR="00A67055" w:rsidRPr="00C05B05">
        <w:rPr>
          <w:szCs w:val="19"/>
        </w:rPr>
        <w:t>101,32</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D71347" w:rsidP="00C05B05" w:rsidR="00D71347" w:rsidRPr="00C05B05">
      <w:pPr>
        <w:jc w:val="both"/>
        <w:rPr>
          <w:szCs w:val="19"/>
        </w:rPr>
      </w:pPr>
      <w:r w:rsidRPr="00C05B05">
        <w:rPr>
          <w:szCs w:val="19"/>
        </w:rPr>
        <w:t xml:space="preserve">Vjerovniku HRVATSKE VODE, pravna osoba za upravljanje vodama, OIB: 28921383001 utvrđena je tražbina u iznosu od 29.878,69 kn. Sukladno Planu financijskog restrukturiranja smanjeni iznos tražbine iznosi </w:t>
      </w:r>
      <w:r w:rsidR="00A67055" w:rsidRPr="00C05B05">
        <w:rPr>
          <w:szCs w:val="19"/>
        </w:rPr>
        <w:t>23.902,95</w:t>
      </w:r>
      <w:r w:rsidRPr="00C05B05">
        <w:rPr>
          <w:szCs w:val="19"/>
        </w:rPr>
        <w:t xml:space="preserve"> kn, dok Vjerovnik otpušta Dužniku dio tražbine u iznosu od </w:t>
      </w:r>
      <w:r w:rsidR="00A67055" w:rsidRPr="00C05B05">
        <w:rPr>
          <w:szCs w:val="19"/>
        </w:rPr>
        <w:t>5.975,74</w:t>
      </w:r>
      <w:r w:rsidRPr="00C05B05">
        <w:rPr>
          <w:szCs w:val="19"/>
        </w:rPr>
        <w:t xml:space="preserve"> kn, a Dužnik prihvaća otpust duga. Dužnik se obvezuje vjerovniku platiti tražbinu u iznosu od </w:t>
      </w:r>
      <w:r w:rsidR="00A67055" w:rsidRPr="00C05B05">
        <w:rPr>
          <w:szCs w:val="19"/>
        </w:rPr>
        <w:t>23.902,95</w:t>
      </w:r>
      <w:r w:rsidRPr="00C05B05">
        <w:rPr>
          <w:szCs w:val="19"/>
        </w:rPr>
        <w:t xml:space="preserve"> kuna, nakon isteka 2 (dvije) godine počeka u 20 (dvadeset)  kvartalnih rata, i to u 19 (devetnaest) jednakih kvartalnih rata u iznosu od po </w:t>
      </w:r>
      <w:r w:rsidR="004E7798" w:rsidRPr="00C05B05">
        <w:rPr>
          <w:szCs w:val="19"/>
        </w:rPr>
        <w:t>1.195,15</w:t>
      </w:r>
      <w:r w:rsidRPr="00C05B05">
        <w:rPr>
          <w:szCs w:val="19"/>
        </w:rPr>
        <w:t>kuna, te posljednu ratu (20. rata) u iznosu od 1.</w:t>
      </w:r>
      <w:r w:rsidR="004E7798" w:rsidRPr="00C05B05">
        <w:rPr>
          <w:szCs w:val="19"/>
        </w:rPr>
        <w:t>195,10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D71347" w:rsidP="00C05B05" w:rsidR="00D71347" w:rsidRPr="00C05B05">
      <w:pPr>
        <w:jc w:val="both"/>
        <w:rPr>
          <w:szCs w:val="19"/>
        </w:rPr>
      </w:pPr>
      <w:r w:rsidRPr="00C05B05">
        <w:rPr>
          <w:szCs w:val="19"/>
        </w:rPr>
        <w:t xml:space="preserve">Vjerovniku HRVATSKI TELEKOM d.d., OIB: 81793146560 utvrđena je tražbina u iznosu od 3.784,17 kn. Sukladno Planu financijskog restrukturiranja smanjeni iznos tražbine iznosi </w:t>
      </w:r>
      <w:r w:rsidR="004E7798" w:rsidRPr="00C05B05">
        <w:rPr>
          <w:szCs w:val="19"/>
        </w:rPr>
        <w:t>3.027,34</w:t>
      </w:r>
      <w:r w:rsidRPr="00C05B05">
        <w:rPr>
          <w:szCs w:val="19"/>
        </w:rPr>
        <w:t xml:space="preserve"> kn, dok Vjerovnik otpušta Dužniku dio tražbine u iznosu od </w:t>
      </w:r>
      <w:r w:rsidR="004E7798" w:rsidRPr="00C05B05">
        <w:rPr>
          <w:szCs w:val="19"/>
        </w:rPr>
        <w:t>756,83</w:t>
      </w:r>
      <w:r w:rsidRPr="00C05B05">
        <w:rPr>
          <w:szCs w:val="19"/>
        </w:rPr>
        <w:t xml:space="preserve"> kn, a Dužnik prihvaća otpust duga. Dužnik se obvezuje vjerovniku platiti tražbinu u iznosu od </w:t>
      </w:r>
      <w:r w:rsidR="004E7798" w:rsidRPr="00C05B05">
        <w:rPr>
          <w:szCs w:val="19"/>
        </w:rPr>
        <w:t>3.027,34</w:t>
      </w:r>
      <w:r w:rsidRPr="00C05B05">
        <w:rPr>
          <w:szCs w:val="19"/>
        </w:rPr>
        <w:t xml:space="preserve"> kuna, nakon isteka 2 (dvije) godine počeka u 20 (dvadeset)  kvartalnih rata, i to u 19 (devetnaest) jednakih kvartalnih rata u iznosu od po </w:t>
      </w:r>
      <w:r w:rsidR="004E7798" w:rsidRPr="00C05B05">
        <w:rPr>
          <w:szCs w:val="19"/>
        </w:rPr>
        <w:t>151,37</w:t>
      </w:r>
      <w:r w:rsidRPr="00C05B05">
        <w:rPr>
          <w:szCs w:val="19"/>
        </w:rPr>
        <w:t xml:space="preserve"> kuna, te posljednu ratu (20. rata) u iznosu od </w:t>
      </w:r>
      <w:r w:rsidR="004E7798" w:rsidRPr="00C05B05">
        <w:rPr>
          <w:szCs w:val="19"/>
        </w:rPr>
        <w:t>151,31</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D71347" w:rsidP="00C05B05" w:rsidR="00D71347" w:rsidRPr="00C05B05">
      <w:pPr>
        <w:jc w:val="both"/>
        <w:rPr>
          <w:szCs w:val="19"/>
        </w:rPr>
      </w:pPr>
      <w:r w:rsidRPr="00C05B05">
        <w:rPr>
          <w:szCs w:val="19"/>
        </w:rPr>
        <w:t xml:space="preserve">Vjerovniku HRVATSKE ŠUME društvo s ograničenom odgovornošću, OIB: 69693144506 utvrđena je tražbina u iznosu od 2.812,06 kn. Sukladno Planu financijskog restrukturiranja smanjeni iznos tražbine iznosi </w:t>
      </w:r>
      <w:r w:rsidR="004E7798" w:rsidRPr="00C05B05">
        <w:rPr>
          <w:szCs w:val="19"/>
        </w:rPr>
        <w:t>2.249,65</w:t>
      </w:r>
      <w:r w:rsidRPr="00C05B05">
        <w:rPr>
          <w:szCs w:val="19"/>
        </w:rPr>
        <w:t xml:space="preserve"> kn, dok Vjerovnik otpušta Dužniku dio tražbine u iznosu od </w:t>
      </w:r>
      <w:r w:rsidR="004E7798" w:rsidRPr="00C05B05">
        <w:rPr>
          <w:szCs w:val="19"/>
        </w:rPr>
        <w:t>562,41</w:t>
      </w:r>
      <w:r w:rsidRPr="00C05B05">
        <w:rPr>
          <w:szCs w:val="19"/>
        </w:rPr>
        <w:t xml:space="preserve"> kn, a Dužnik prihvaća otpust duga. Dužnik se obvezuje vjerovniku platiti tražbinu u iznosu od </w:t>
      </w:r>
      <w:r w:rsidR="004E7798" w:rsidRPr="00C05B05">
        <w:rPr>
          <w:szCs w:val="19"/>
        </w:rPr>
        <w:t>2.249,65</w:t>
      </w:r>
      <w:r w:rsidRPr="00C05B05">
        <w:rPr>
          <w:szCs w:val="19"/>
        </w:rPr>
        <w:t xml:space="preserve"> kuna, nakon isteka 2 (dvije) godine počeka u 20 (dvadeset)  kvartalnih rata, i to u 19 (devetnaest) jednakih kvartalnih rata u iznosu od po </w:t>
      </w:r>
      <w:r w:rsidR="004E7798" w:rsidRPr="00C05B05">
        <w:rPr>
          <w:szCs w:val="19"/>
        </w:rPr>
        <w:t>112,48</w:t>
      </w:r>
      <w:r w:rsidRPr="00C05B05">
        <w:rPr>
          <w:szCs w:val="19"/>
        </w:rPr>
        <w:t xml:space="preserve"> kuna, te posljednu ratu (20. rata) u iznosu od </w:t>
      </w:r>
      <w:r w:rsidR="004E7798" w:rsidRPr="00C05B05">
        <w:rPr>
          <w:szCs w:val="19"/>
        </w:rPr>
        <w:t>112,53</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D71347" w:rsidP="00C05B05" w:rsidR="00D71347" w:rsidRPr="00C05B05">
      <w:pPr>
        <w:jc w:val="both"/>
        <w:rPr>
          <w:szCs w:val="19"/>
        </w:rPr>
      </w:pPr>
      <w:r w:rsidRPr="00C05B05">
        <w:rPr>
          <w:szCs w:val="19"/>
        </w:rPr>
        <w:t xml:space="preserve">Vjerovniku HUDEK-TRGOTRANS društvo s ograničenom odgovornošću, OIB: 66718146008 utvrđena je tražbina u iznosu od 59.274,02 kn. Sukladno Planu financijskog restrukturiranja smanjeni iznos tražbine iznosi </w:t>
      </w:r>
      <w:r w:rsidR="004E7798" w:rsidRPr="00C05B05">
        <w:rPr>
          <w:szCs w:val="19"/>
        </w:rPr>
        <w:t>47.419,22</w:t>
      </w:r>
      <w:r w:rsidRPr="00C05B05">
        <w:rPr>
          <w:szCs w:val="19"/>
        </w:rPr>
        <w:t xml:space="preserve"> kn, dok Vjerovnik otpušta Dužniku dio tražbine u iznosu od </w:t>
      </w:r>
      <w:r w:rsidR="004E7798" w:rsidRPr="00C05B05">
        <w:rPr>
          <w:szCs w:val="19"/>
        </w:rPr>
        <w:t>11.854,80</w:t>
      </w:r>
      <w:r w:rsidRPr="00C05B05">
        <w:rPr>
          <w:szCs w:val="19"/>
        </w:rPr>
        <w:t xml:space="preserve"> kn, a Dužnik prihvaća otpust duga. Dužnik se obvezuje vjerovniku platiti tražbinu u iznosu od </w:t>
      </w:r>
      <w:r w:rsidR="004E7798" w:rsidRPr="00C05B05">
        <w:rPr>
          <w:szCs w:val="19"/>
        </w:rPr>
        <w:t>47.419,22</w:t>
      </w:r>
      <w:r w:rsidRPr="00C05B05">
        <w:rPr>
          <w:szCs w:val="19"/>
        </w:rPr>
        <w:t xml:space="preserve"> kuna, nakon isteka 2 (dvije) godine počeka u 20 (dvadeset)  kvartalnih rata, i to u 19 (devetnaest) jednakih kvartalnih rata u iznosu od po </w:t>
      </w:r>
      <w:r w:rsidR="004E7798" w:rsidRPr="00C05B05">
        <w:rPr>
          <w:szCs w:val="19"/>
        </w:rPr>
        <w:t>2.370,96</w:t>
      </w:r>
      <w:r w:rsidRPr="00C05B05">
        <w:rPr>
          <w:szCs w:val="19"/>
        </w:rPr>
        <w:t xml:space="preserve"> kuna, te posljednu ratu (20. rata) u iznosu od </w:t>
      </w:r>
      <w:r w:rsidR="004E7798" w:rsidRPr="00C05B05">
        <w:rPr>
          <w:szCs w:val="19"/>
        </w:rPr>
        <w:t>2.370,98</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D71347" w:rsidP="00C05B05" w:rsidR="00D71347" w:rsidRPr="00C05B05">
      <w:pPr>
        <w:jc w:val="both"/>
        <w:rPr>
          <w:szCs w:val="19"/>
        </w:rPr>
      </w:pPr>
      <w:r w:rsidRPr="00C05B05">
        <w:rPr>
          <w:szCs w:val="19"/>
        </w:rPr>
        <w:lastRenderedPageBreak/>
        <w:t xml:space="preserve">Vjerovniku BERNARD HUNDRIĆ, vl."OPTINEL" -USLUŽNI OBRT , OIB: 62148711541 utvrđena je tražbina u iznosu od 875,00 kn. Sukladno Planu financijskog restrukturiranja smanjeni iznos tražbine iznosi </w:t>
      </w:r>
      <w:r w:rsidR="004E7798" w:rsidRPr="00C05B05">
        <w:rPr>
          <w:szCs w:val="19"/>
        </w:rPr>
        <w:t>700,00</w:t>
      </w:r>
      <w:r w:rsidRPr="00C05B05">
        <w:rPr>
          <w:szCs w:val="19"/>
        </w:rPr>
        <w:t xml:space="preserve"> kn, dok Vjerovnik otpušta Dužniku dio tražbine u iznosu od </w:t>
      </w:r>
      <w:r w:rsidR="004E7798" w:rsidRPr="00C05B05">
        <w:rPr>
          <w:szCs w:val="19"/>
        </w:rPr>
        <w:t>175,00</w:t>
      </w:r>
      <w:r w:rsidRPr="00C05B05">
        <w:rPr>
          <w:szCs w:val="19"/>
        </w:rPr>
        <w:t xml:space="preserve"> kn, a Dužnik prihvaća otpust duga. Dužnik se obvezuje vjerovniku platiti tražbinu u iznosu od </w:t>
      </w:r>
      <w:r w:rsidR="004E7798" w:rsidRPr="00C05B05">
        <w:rPr>
          <w:szCs w:val="19"/>
        </w:rPr>
        <w:t>700,00</w:t>
      </w:r>
      <w:r w:rsidRPr="00C05B05">
        <w:rPr>
          <w:szCs w:val="19"/>
        </w:rPr>
        <w:t xml:space="preserve"> kuna, nakon isteka 2 (dvije) godine počeka u 20 (dvadeset)  jednakih kvartalnih rata u iznosu od po </w:t>
      </w:r>
      <w:r w:rsidR="004E7798" w:rsidRPr="00C05B05">
        <w:rPr>
          <w:szCs w:val="19"/>
        </w:rPr>
        <w:t>35,00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D71347" w:rsidP="00C05B05" w:rsidR="00D71347" w:rsidRPr="00C05B05">
      <w:pPr>
        <w:jc w:val="both"/>
        <w:rPr>
          <w:szCs w:val="19"/>
        </w:rPr>
      </w:pPr>
      <w:r w:rsidRPr="00C05B05">
        <w:rPr>
          <w:szCs w:val="19"/>
        </w:rPr>
        <w:t xml:space="preserve">Vjerovniku </w:t>
      </w:r>
      <w:r w:rsidR="00242C53" w:rsidRPr="00C05B05">
        <w:rPr>
          <w:szCs w:val="19"/>
        </w:rPr>
        <w:t>HYMAK, d.o.o. za zastupanje u prometu roba i usluga, trgovinu i marketing</w:t>
      </w:r>
      <w:r w:rsidRPr="00C05B05">
        <w:rPr>
          <w:szCs w:val="19"/>
        </w:rPr>
        <w:t xml:space="preserve">, OIB: </w:t>
      </w:r>
      <w:r w:rsidR="00242C53" w:rsidRPr="00C05B05">
        <w:rPr>
          <w:szCs w:val="19"/>
        </w:rPr>
        <w:t xml:space="preserve">57357466372 </w:t>
      </w:r>
      <w:r w:rsidRPr="00C05B05">
        <w:rPr>
          <w:szCs w:val="19"/>
        </w:rPr>
        <w:t xml:space="preserve">utvrđena je tražbina u iznosu od </w:t>
      </w:r>
      <w:r w:rsidR="00242C53" w:rsidRPr="00C05B05">
        <w:rPr>
          <w:szCs w:val="19"/>
        </w:rPr>
        <w:t>225,00 kn</w:t>
      </w:r>
      <w:r w:rsidRPr="00C05B05">
        <w:rPr>
          <w:szCs w:val="19"/>
        </w:rPr>
        <w:t xml:space="preserve">. Sukladno Planu financijskog restrukturiranja smanjeni iznos tražbine iznosi </w:t>
      </w:r>
      <w:r w:rsidR="004E7798" w:rsidRPr="00C05B05">
        <w:rPr>
          <w:szCs w:val="19"/>
        </w:rPr>
        <w:t>180,00</w:t>
      </w:r>
      <w:r w:rsidRPr="00C05B05">
        <w:rPr>
          <w:szCs w:val="19"/>
        </w:rPr>
        <w:t xml:space="preserve"> kn, dok Vjerovnik otpušta Dužniku dio tražbine u iznosu od </w:t>
      </w:r>
      <w:r w:rsidR="004E7798" w:rsidRPr="00C05B05">
        <w:rPr>
          <w:szCs w:val="19"/>
        </w:rPr>
        <w:t>45,00</w:t>
      </w:r>
      <w:r w:rsidRPr="00C05B05">
        <w:rPr>
          <w:szCs w:val="19"/>
        </w:rPr>
        <w:t xml:space="preserve"> kn, a Dužnik prihvaća otpust duga. Dužnik se obvezuje vjerovniku platiti tražbinu u iznosu od </w:t>
      </w:r>
      <w:r w:rsidR="004E7798" w:rsidRPr="00C05B05">
        <w:rPr>
          <w:szCs w:val="19"/>
        </w:rPr>
        <w:t>180,00</w:t>
      </w:r>
      <w:r w:rsidRPr="00C05B05">
        <w:rPr>
          <w:szCs w:val="19"/>
        </w:rPr>
        <w:t xml:space="preserve"> kuna, nakon isteka 2 (dvije) godine počeka u 20 (dvadeset)  jednakih kvartalnih rata u iznosu od po </w:t>
      </w:r>
      <w:r w:rsidR="004E7798" w:rsidRPr="00C05B05">
        <w:rPr>
          <w:szCs w:val="19"/>
        </w:rPr>
        <w:t>9,00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242C53" w:rsidP="00C05B05" w:rsidR="00242C53" w:rsidRPr="00C05B05">
      <w:pPr>
        <w:jc w:val="both"/>
        <w:rPr>
          <w:szCs w:val="19"/>
        </w:rPr>
      </w:pPr>
      <w:r w:rsidRPr="00C05B05">
        <w:rPr>
          <w:szCs w:val="19"/>
        </w:rPr>
        <w:t xml:space="preserve">Vjerovniku IN TIME d.o.o. za prijevozničke usluge, OIB: </w:t>
      </w:r>
      <w:r w:rsidR="00D670A4" w:rsidRPr="00C05B05">
        <w:rPr>
          <w:szCs w:val="19"/>
        </w:rPr>
        <w:t>18458216879</w:t>
      </w:r>
      <w:r w:rsidRPr="00C05B05">
        <w:rPr>
          <w:szCs w:val="19"/>
        </w:rPr>
        <w:t xml:space="preserve"> utvrđena je tražbina u iznosu od </w:t>
      </w:r>
      <w:r w:rsidR="00D670A4" w:rsidRPr="00C05B05">
        <w:rPr>
          <w:szCs w:val="19"/>
        </w:rPr>
        <w:t>683,87 kn</w:t>
      </w:r>
      <w:r w:rsidRPr="00C05B05">
        <w:rPr>
          <w:szCs w:val="19"/>
        </w:rPr>
        <w:t xml:space="preserve">. Sukladno Planu financijskog restrukturiranja smanjeni iznos tražbine iznosi </w:t>
      </w:r>
      <w:r w:rsidR="004E7798" w:rsidRPr="00C05B05">
        <w:rPr>
          <w:szCs w:val="19"/>
        </w:rPr>
        <w:t>547,10</w:t>
      </w:r>
      <w:r w:rsidRPr="00C05B05">
        <w:rPr>
          <w:szCs w:val="19"/>
        </w:rPr>
        <w:t xml:space="preserve"> kn, dok Vjerovnik otpušta Dužniku dio tražbine u iznosu od </w:t>
      </w:r>
      <w:r w:rsidR="004E7798" w:rsidRPr="00C05B05">
        <w:rPr>
          <w:szCs w:val="19"/>
        </w:rPr>
        <w:t>136,77</w:t>
      </w:r>
      <w:r w:rsidRPr="00C05B05">
        <w:rPr>
          <w:szCs w:val="19"/>
        </w:rPr>
        <w:t xml:space="preserve"> kn, a Dužnik prihvaća otpust duga. Dužnik se obvezuje vjerovniku platiti tražbinu u iznosu od </w:t>
      </w:r>
      <w:r w:rsidR="004E7798" w:rsidRPr="00C05B05">
        <w:rPr>
          <w:szCs w:val="19"/>
        </w:rPr>
        <w:t>547,10</w:t>
      </w:r>
      <w:r w:rsidRPr="00C05B05">
        <w:rPr>
          <w:szCs w:val="19"/>
        </w:rPr>
        <w:t xml:space="preserve"> kuna, nakon isteka 2 (dvije) godine počeka u 20 (dvadeset)  kvartalnih rata, i to u 19 (devetnaest) jednakih kvartalnih rata u iznosu od po </w:t>
      </w:r>
      <w:r w:rsidR="004E7798" w:rsidRPr="00C05B05">
        <w:rPr>
          <w:szCs w:val="19"/>
        </w:rPr>
        <w:t>27,36</w:t>
      </w:r>
      <w:r w:rsidRPr="00C05B05">
        <w:rPr>
          <w:szCs w:val="19"/>
        </w:rPr>
        <w:t xml:space="preserve"> kuna, te posljednu ratu (20. rata) u iznosu od </w:t>
      </w:r>
      <w:r w:rsidR="004E7798" w:rsidRPr="00C05B05">
        <w:rPr>
          <w:szCs w:val="19"/>
        </w:rPr>
        <w:t>27,26</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D670A4" w:rsidP="00C05B05" w:rsidR="00D670A4" w:rsidRPr="00C05B05">
      <w:pPr>
        <w:jc w:val="both"/>
        <w:rPr>
          <w:szCs w:val="19"/>
        </w:rPr>
      </w:pPr>
      <w:r w:rsidRPr="00C05B05">
        <w:rPr>
          <w:szCs w:val="19"/>
        </w:rPr>
        <w:t xml:space="preserve">Vjerovniku INFO-TEL, društvo s ograničenom odgovornošću za proizvodnju, servis i prodaju elektroničkih uređaja, OIB: 12721309635 utvrđena je tražbina u iznosu od 121,73 kn. Sukladno Planu financijskog restrukturiranja smanjeni iznos tražbine iznosi </w:t>
      </w:r>
      <w:r w:rsidR="004E7798" w:rsidRPr="00C05B05">
        <w:rPr>
          <w:szCs w:val="19"/>
        </w:rPr>
        <w:t>97,38</w:t>
      </w:r>
      <w:r w:rsidRPr="00C05B05">
        <w:rPr>
          <w:szCs w:val="19"/>
        </w:rPr>
        <w:t xml:space="preserve"> kn, dok Vjerovnik otpušta Dužniku dio tražbine u iznosu od </w:t>
      </w:r>
      <w:r w:rsidR="004E7798" w:rsidRPr="00C05B05">
        <w:rPr>
          <w:szCs w:val="19"/>
        </w:rPr>
        <w:t>24,35</w:t>
      </w:r>
      <w:r w:rsidRPr="00C05B05">
        <w:rPr>
          <w:szCs w:val="19"/>
        </w:rPr>
        <w:t xml:space="preserve"> kn, a Dužnik prihvaća otpust duga. Dužnik se obvezuje vjerovniku platiti tražbinu u iznosu od </w:t>
      </w:r>
      <w:r w:rsidR="004E7798" w:rsidRPr="00C05B05">
        <w:rPr>
          <w:szCs w:val="19"/>
        </w:rPr>
        <w:t>97,38</w:t>
      </w:r>
      <w:r w:rsidRPr="00C05B05">
        <w:rPr>
          <w:szCs w:val="19"/>
        </w:rPr>
        <w:t xml:space="preserve"> kuna, nakon isteka 2 (dvije) godine počeka u 20 (dvadeset)  kvartalnih rata, i to u 19 (devetnaest) jednakih kvartalnih rata u iznosu od po </w:t>
      </w:r>
      <w:r w:rsidR="004E7798" w:rsidRPr="00C05B05">
        <w:rPr>
          <w:szCs w:val="19"/>
        </w:rPr>
        <w:t>4,87</w:t>
      </w:r>
      <w:r w:rsidRPr="00C05B05">
        <w:rPr>
          <w:szCs w:val="19"/>
        </w:rPr>
        <w:t xml:space="preserve"> kuna, te posljednu ratu (20. rata) u iznosu od </w:t>
      </w:r>
      <w:r w:rsidR="004E7798" w:rsidRPr="00C05B05">
        <w:rPr>
          <w:szCs w:val="19"/>
        </w:rPr>
        <w:t>4,85</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D670A4" w:rsidP="00C05B05" w:rsidR="00D670A4" w:rsidRPr="00C05B05">
      <w:pPr>
        <w:jc w:val="both"/>
        <w:rPr>
          <w:szCs w:val="19"/>
        </w:rPr>
      </w:pPr>
      <w:r w:rsidRPr="00C05B05">
        <w:rPr>
          <w:szCs w:val="19"/>
        </w:rPr>
        <w:t xml:space="preserve">Vjerovniku INTER CARS d.o.o. za trgovinu i usluge, OIB: 46564276045 utvrđena je tražbina u iznosu od 315,88 kn . Sukladno Planu financijskog restrukturiranja smanjeni iznos tražbine iznosi </w:t>
      </w:r>
      <w:r w:rsidR="004E7798" w:rsidRPr="00C05B05">
        <w:rPr>
          <w:szCs w:val="19"/>
        </w:rPr>
        <w:t>252,70</w:t>
      </w:r>
      <w:r w:rsidRPr="00C05B05">
        <w:rPr>
          <w:szCs w:val="19"/>
        </w:rPr>
        <w:t xml:space="preserve"> kn, dok Vjerovnik otpušta Dužniku dio tražbine u iznosu od </w:t>
      </w:r>
      <w:r w:rsidR="004E7798" w:rsidRPr="00C05B05">
        <w:rPr>
          <w:szCs w:val="19"/>
        </w:rPr>
        <w:t>63,18</w:t>
      </w:r>
      <w:r w:rsidRPr="00C05B05">
        <w:rPr>
          <w:szCs w:val="19"/>
        </w:rPr>
        <w:t xml:space="preserve"> kn, a Dužnik prihvaća otpust duga. Dužnik se obvezuje vjerovniku platiti tražbinu u iznosu od </w:t>
      </w:r>
      <w:r w:rsidR="004E7798" w:rsidRPr="00C05B05">
        <w:rPr>
          <w:szCs w:val="19"/>
        </w:rPr>
        <w:t>252,70</w:t>
      </w:r>
      <w:r w:rsidRPr="00C05B05">
        <w:rPr>
          <w:szCs w:val="19"/>
        </w:rPr>
        <w:t xml:space="preserve"> kuna, nakon isteka 2 (dvije) godine počeka u 20 (dvadeset)  kvartalnih rata, i to u 19 (devetnaest) jednakih kvartalnih rata u iznosu od po </w:t>
      </w:r>
      <w:r w:rsidR="004E7798" w:rsidRPr="00C05B05">
        <w:rPr>
          <w:szCs w:val="19"/>
        </w:rPr>
        <w:t>12,64</w:t>
      </w:r>
      <w:r w:rsidRPr="00C05B05">
        <w:rPr>
          <w:szCs w:val="19"/>
        </w:rPr>
        <w:t xml:space="preserve"> kuna, te posljednu ratu (20. rata) u iznosu od </w:t>
      </w:r>
      <w:r w:rsidR="004E7798" w:rsidRPr="00C05B05">
        <w:rPr>
          <w:szCs w:val="19"/>
        </w:rPr>
        <w:t>12,54</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D670A4" w:rsidP="00C05B05" w:rsidR="00D670A4" w:rsidRPr="00C05B05">
      <w:pPr>
        <w:jc w:val="both"/>
        <w:rPr>
          <w:szCs w:val="19"/>
        </w:rPr>
      </w:pPr>
      <w:r w:rsidRPr="00C05B05">
        <w:rPr>
          <w:szCs w:val="19"/>
        </w:rPr>
        <w:t xml:space="preserve">Vjerovniku IVIČEK d.o.o. za proizvodnju, vanjsku i unutarnju trgovinu, OIB: 62588918891 utvrđena je tražbina u iznosu od 14.448,65 kn. Sukladno Planu financijskog restrukturiranja smanjeni iznos tražbine iznosi </w:t>
      </w:r>
      <w:r w:rsidR="004E7798" w:rsidRPr="00C05B05">
        <w:rPr>
          <w:szCs w:val="19"/>
        </w:rPr>
        <w:t>11.558,92</w:t>
      </w:r>
      <w:r w:rsidRPr="00C05B05">
        <w:rPr>
          <w:szCs w:val="19"/>
        </w:rPr>
        <w:t xml:space="preserve"> kn, dok Vjerovnik otpušta Dužniku dio tražbine u iznosu od </w:t>
      </w:r>
      <w:r w:rsidR="004E7798" w:rsidRPr="00C05B05">
        <w:rPr>
          <w:szCs w:val="19"/>
        </w:rPr>
        <w:t>2.889,73</w:t>
      </w:r>
      <w:r w:rsidRPr="00C05B05">
        <w:rPr>
          <w:szCs w:val="19"/>
        </w:rPr>
        <w:t xml:space="preserve"> kn, a Dužnik prihvaća otpust duga. Dužnik se obvezuje vjerovniku platiti tražbinu u iznosu od </w:t>
      </w:r>
      <w:r w:rsidR="004E7798" w:rsidRPr="00C05B05">
        <w:rPr>
          <w:szCs w:val="19"/>
        </w:rPr>
        <w:t>11.558,92</w:t>
      </w:r>
      <w:r w:rsidRPr="00C05B05">
        <w:rPr>
          <w:szCs w:val="19"/>
        </w:rPr>
        <w:t xml:space="preserve"> </w:t>
      </w:r>
      <w:r w:rsidRPr="00C05B05">
        <w:rPr>
          <w:szCs w:val="19"/>
        </w:rPr>
        <w:lastRenderedPageBreak/>
        <w:t xml:space="preserve">kuna, nakon isteka 2 (dvije) godine počeka u 20 (dvadeset)  kvartalnih rata, i to u 19 (devetnaest) jednakih kvartalnih rata u iznosu od po </w:t>
      </w:r>
      <w:r w:rsidR="004E7798" w:rsidRPr="00C05B05">
        <w:rPr>
          <w:szCs w:val="19"/>
        </w:rPr>
        <w:t>577,95</w:t>
      </w:r>
      <w:r w:rsidRPr="00C05B05">
        <w:rPr>
          <w:szCs w:val="19"/>
        </w:rPr>
        <w:t xml:space="preserve"> kuna, te posljednu ratu (20. rata) u iznosu od </w:t>
      </w:r>
      <w:r w:rsidR="004E7798" w:rsidRPr="00C05B05">
        <w:rPr>
          <w:szCs w:val="19"/>
        </w:rPr>
        <w:t>577,87</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D670A4" w:rsidP="00C05B05" w:rsidR="00D670A4" w:rsidRPr="00C05B05">
      <w:pPr>
        <w:jc w:val="both"/>
        <w:rPr>
          <w:szCs w:val="19"/>
        </w:rPr>
      </w:pPr>
      <w:r w:rsidRPr="00C05B05">
        <w:rPr>
          <w:szCs w:val="19"/>
        </w:rPr>
        <w:t xml:space="preserve">Vjerovniku GORAN JAKLIĆ, vl. odjavljenog obrta  AUTOMEHANIČAR-ODRŽAVANJE I MEHANIČARSKI POPRAVCI MOTORNIH VOZILA , OIB: 19430676599 utvrđena je tražbina u iznosu od 1.952,25 kn. Sukladno Planu financijskog restrukturiranja smanjeni iznos tražbine iznosi </w:t>
      </w:r>
      <w:r w:rsidR="004E7798" w:rsidRPr="00C05B05">
        <w:rPr>
          <w:szCs w:val="19"/>
        </w:rPr>
        <w:t>1.561,80</w:t>
      </w:r>
      <w:r w:rsidRPr="00C05B05">
        <w:rPr>
          <w:szCs w:val="19"/>
        </w:rPr>
        <w:t xml:space="preserve"> kn, dok Vjerovnik otpušta Dužniku dio tražbine u iznosu od </w:t>
      </w:r>
      <w:r w:rsidR="004E7798" w:rsidRPr="00C05B05">
        <w:rPr>
          <w:szCs w:val="19"/>
        </w:rPr>
        <w:t>390,45</w:t>
      </w:r>
      <w:r w:rsidRPr="00C05B05">
        <w:rPr>
          <w:szCs w:val="19"/>
        </w:rPr>
        <w:t xml:space="preserve"> kn, a Dužnik prihvaća otpust duga. Dužnik se obvezuje vjerovniku platiti tražbinu u iznosu od </w:t>
      </w:r>
      <w:r w:rsidR="004E7798" w:rsidRPr="00C05B05">
        <w:rPr>
          <w:szCs w:val="19"/>
        </w:rPr>
        <w:t>1.561,80</w:t>
      </w:r>
      <w:r w:rsidRPr="00C05B05">
        <w:rPr>
          <w:szCs w:val="19"/>
        </w:rPr>
        <w:t xml:space="preserve"> kuna, nakon isteka 2 (dvije) godine počeka u 20 (dvadeset)  jednakih kvartalnih rata u iznosu od po </w:t>
      </w:r>
      <w:r w:rsidR="004E7798" w:rsidRPr="00C05B05">
        <w:rPr>
          <w:szCs w:val="19"/>
        </w:rPr>
        <w:t>78,09</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D670A4" w:rsidP="00C05B05" w:rsidR="00D670A4" w:rsidRPr="00C05B05">
      <w:pPr>
        <w:jc w:val="both"/>
        <w:rPr>
          <w:szCs w:val="19"/>
        </w:rPr>
      </w:pPr>
      <w:r w:rsidRPr="00C05B05">
        <w:rPr>
          <w:szCs w:val="19"/>
        </w:rPr>
        <w:t xml:space="preserve">Vjerovniku KI SA Car društvo s ograničenom odgovornošću za prijevoze, trgovinu i usluge, OIB: 49225591405 utvrđena je tražbina u iznosu od 2.834,75 kn. Sukladno Planu financijskog restrukturiranja smanjeni iznos tražbine iznosi </w:t>
      </w:r>
      <w:r w:rsidR="004E7798" w:rsidRPr="00C05B05">
        <w:rPr>
          <w:szCs w:val="19"/>
        </w:rPr>
        <w:t>2.267,80</w:t>
      </w:r>
      <w:r w:rsidRPr="00C05B05">
        <w:rPr>
          <w:szCs w:val="19"/>
        </w:rPr>
        <w:t xml:space="preserve"> kn, dok Vjerovnik otpušta Dužniku dio tražbine u iznosu od </w:t>
      </w:r>
      <w:r w:rsidR="004E7798" w:rsidRPr="00C05B05">
        <w:rPr>
          <w:szCs w:val="19"/>
        </w:rPr>
        <w:t>566,95kuna,</w:t>
      </w:r>
      <w:r w:rsidRPr="00C05B05">
        <w:rPr>
          <w:szCs w:val="19"/>
        </w:rPr>
        <w:t xml:space="preserve"> a Dužnik prihvaća otpust duga. Dužnik se obvezuje vjerovniku platiti tražbinu u iznosu od </w:t>
      </w:r>
      <w:r w:rsidR="004E7798" w:rsidRPr="00C05B05">
        <w:rPr>
          <w:szCs w:val="19"/>
        </w:rPr>
        <w:t>2.267,80</w:t>
      </w:r>
      <w:r w:rsidRPr="00C05B05">
        <w:rPr>
          <w:szCs w:val="19"/>
        </w:rPr>
        <w:t xml:space="preserve"> kuna, nakon isteka 2 (dvije) godine počeka u 20 (dvadeset)  jednakih kvartalnih rata u iznosu od po </w:t>
      </w:r>
      <w:r w:rsidR="004E7798" w:rsidRPr="00C05B05">
        <w:rPr>
          <w:szCs w:val="19"/>
        </w:rPr>
        <w:t>113,39</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D670A4" w:rsidP="00C05B05" w:rsidR="00D670A4" w:rsidRPr="00C05B05">
      <w:pPr>
        <w:jc w:val="both"/>
        <w:rPr>
          <w:szCs w:val="19"/>
        </w:rPr>
      </w:pPr>
      <w:r w:rsidRPr="00C05B05">
        <w:rPr>
          <w:szCs w:val="19"/>
        </w:rPr>
        <w:t xml:space="preserve">Vjerovniku DRAGAN KIŠ, vl. E.T.S. , OIB: 18162714188 utvrđena je tražbina u iznosu od 952,13 kn. Sukladno Planu financijskog restrukturiranja smanjeni iznos tražbine iznosi </w:t>
      </w:r>
      <w:r w:rsidR="004E7798" w:rsidRPr="00C05B05">
        <w:rPr>
          <w:szCs w:val="19"/>
        </w:rPr>
        <w:t>761,70</w:t>
      </w:r>
      <w:r w:rsidRPr="00C05B05">
        <w:rPr>
          <w:szCs w:val="19"/>
        </w:rPr>
        <w:t xml:space="preserve"> kn, dok Vjerovnik otpušta Dužniku dio tražbine u iznosu od </w:t>
      </w:r>
      <w:r w:rsidR="004E7798" w:rsidRPr="00C05B05">
        <w:rPr>
          <w:szCs w:val="19"/>
        </w:rPr>
        <w:t>190,43</w:t>
      </w:r>
      <w:r w:rsidRPr="00C05B05">
        <w:rPr>
          <w:szCs w:val="19"/>
        </w:rPr>
        <w:t xml:space="preserve"> kn, a Dužnik prihvaća otpust duga. Dužnik se obvezuje vjerovniku platiti tražbinu u iznosu od </w:t>
      </w:r>
      <w:r w:rsidR="004E7798" w:rsidRPr="00C05B05">
        <w:rPr>
          <w:szCs w:val="19"/>
        </w:rPr>
        <w:t>761,70</w:t>
      </w:r>
      <w:r w:rsidRPr="00C05B05">
        <w:rPr>
          <w:szCs w:val="19"/>
        </w:rPr>
        <w:t xml:space="preserve"> kuna, nakon isteka 2 (dvije) godine počeka u 20 (dvadeset)  kvartalnih rata, i to u 19 (devetnaest) jednakih kvartalnih rata u iznosu od po </w:t>
      </w:r>
      <w:r w:rsidR="004E7798" w:rsidRPr="00C05B05">
        <w:rPr>
          <w:szCs w:val="19"/>
        </w:rPr>
        <w:t>38,09</w:t>
      </w:r>
      <w:r w:rsidRPr="00C05B05">
        <w:rPr>
          <w:szCs w:val="19"/>
        </w:rPr>
        <w:t xml:space="preserve"> kuna, te posljednu ratu (20. rata) u iznosu od </w:t>
      </w:r>
      <w:r w:rsidR="004E7798" w:rsidRPr="00C05B05">
        <w:rPr>
          <w:szCs w:val="19"/>
        </w:rPr>
        <w:t>37,99</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D670A4" w:rsidP="00C05B05" w:rsidR="00D670A4" w:rsidRPr="00C05B05">
      <w:pPr>
        <w:jc w:val="both"/>
        <w:rPr>
          <w:szCs w:val="19"/>
        </w:rPr>
      </w:pPr>
      <w:r w:rsidRPr="00C05B05">
        <w:rPr>
          <w:szCs w:val="19"/>
        </w:rPr>
        <w:t xml:space="preserve">Vjerovniku KOMPRESOR SERVIS društvo s ograničenom odgovornošću za proizvodnju, trgovinu i usluge, OIB: 24552167147 utvrđena je tražbina u iznosu od 3.781,25 kn. Sukladno Planu financijskog restrukturiranja smanjeni iznos tražbine iznosi </w:t>
      </w:r>
      <w:r w:rsidR="004E7798" w:rsidRPr="00C05B05">
        <w:rPr>
          <w:szCs w:val="19"/>
        </w:rPr>
        <w:t>3.025,00</w:t>
      </w:r>
      <w:r w:rsidRPr="00C05B05">
        <w:rPr>
          <w:szCs w:val="19"/>
        </w:rPr>
        <w:t xml:space="preserve"> kn, dok Vjerovnik otpušta Dužniku dio tražbine u iznosu od </w:t>
      </w:r>
      <w:r w:rsidR="004E7798" w:rsidRPr="00C05B05">
        <w:rPr>
          <w:szCs w:val="19"/>
        </w:rPr>
        <w:t>756,25</w:t>
      </w:r>
      <w:r w:rsidRPr="00C05B05">
        <w:rPr>
          <w:szCs w:val="19"/>
        </w:rPr>
        <w:t xml:space="preserve"> kn, a Dužnik prihvaća otpust duga. Dužnik se obvezuje vjerovniku platiti tražbinu u iznosu od </w:t>
      </w:r>
      <w:r w:rsidR="004E7798" w:rsidRPr="00C05B05">
        <w:rPr>
          <w:szCs w:val="19"/>
        </w:rPr>
        <w:t>3.025,00</w:t>
      </w:r>
      <w:r w:rsidRPr="00C05B05">
        <w:rPr>
          <w:szCs w:val="19"/>
        </w:rPr>
        <w:t xml:space="preserve"> kuna, nakon isteka 2 (dvije) godine počeka u 20 (dvadeset)  jednakih kvartalnih rata u iznosu od po </w:t>
      </w:r>
      <w:r w:rsidR="004E7798" w:rsidRPr="00C05B05">
        <w:rPr>
          <w:szCs w:val="19"/>
        </w:rPr>
        <w:t>151,25</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D670A4" w:rsidP="00C05B05" w:rsidR="00D670A4" w:rsidRPr="00C05B05">
      <w:pPr>
        <w:jc w:val="both"/>
        <w:rPr>
          <w:szCs w:val="19"/>
        </w:rPr>
      </w:pPr>
      <w:r w:rsidRPr="00C05B05">
        <w:rPr>
          <w:szCs w:val="19"/>
        </w:rPr>
        <w:t xml:space="preserve">Vjerovniku VLADIMIR KOPRIVNJAK, ODVJETNIK, OIB: 83653990131 utvrđena je tražbina u iznosu od 34.286,99 kn. Sukladno Planu financijskog restrukturiranja smanjeni iznos tražbine iznosi </w:t>
      </w:r>
      <w:r w:rsidR="004E7798" w:rsidRPr="00C05B05">
        <w:rPr>
          <w:szCs w:val="19"/>
        </w:rPr>
        <w:t>27.429,59</w:t>
      </w:r>
      <w:r w:rsidRPr="00C05B05">
        <w:rPr>
          <w:szCs w:val="19"/>
        </w:rPr>
        <w:t xml:space="preserve"> kn, dok Vjerovnik otpušta Dužniku dio tražbine u iznosu od 6.</w:t>
      </w:r>
      <w:r w:rsidR="004E7798" w:rsidRPr="00C05B05">
        <w:rPr>
          <w:szCs w:val="19"/>
        </w:rPr>
        <w:t>857,40</w:t>
      </w:r>
      <w:r w:rsidRPr="00C05B05">
        <w:rPr>
          <w:szCs w:val="19"/>
        </w:rPr>
        <w:t xml:space="preserve"> kn, a Dužnik prihvaća otpust duga. Dužnik se obvezuje vjerovniku platiti tražbinu u iznosu od </w:t>
      </w:r>
      <w:r w:rsidR="004E7798" w:rsidRPr="00C05B05">
        <w:rPr>
          <w:szCs w:val="19"/>
        </w:rPr>
        <w:t>27.429,59</w:t>
      </w:r>
      <w:r w:rsidRPr="00C05B05">
        <w:rPr>
          <w:szCs w:val="19"/>
        </w:rPr>
        <w:t xml:space="preserve"> kuna, nakon isteka 2 (dvije) godine počeka u 20 (dvadeset)  kvartalnih rata, i to u 19 (devetnaest) jednakih kvartalnih rata u iznosu od po 1.</w:t>
      </w:r>
      <w:r w:rsidR="004E7798" w:rsidRPr="00C05B05">
        <w:rPr>
          <w:szCs w:val="19"/>
        </w:rPr>
        <w:t>371,48</w:t>
      </w:r>
      <w:r w:rsidRPr="00C05B05">
        <w:rPr>
          <w:szCs w:val="19"/>
        </w:rPr>
        <w:t xml:space="preserve"> kuna, te posljednu ratu (20. rata) u iznosu od 1.</w:t>
      </w:r>
      <w:r w:rsidR="004E7798" w:rsidRPr="00C05B05">
        <w:rPr>
          <w:szCs w:val="19"/>
        </w:rPr>
        <w:t>371,47</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D670A4" w:rsidP="00C05B05" w:rsidR="00D670A4" w:rsidRPr="00C05B05">
      <w:pPr>
        <w:jc w:val="both"/>
        <w:rPr>
          <w:szCs w:val="19"/>
        </w:rPr>
      </w:pPr>
      <w:r w:rsidRPr="00C05B05">
        <w:rPr>
          <w:szCs w:val="19"/>
        </w:rPr>
        <w:lastRenderedPageBreak/>
        <w:t xml:space="preserve">Vjerovniku IVICA KOVAČIĆ, vl. STROJNA OBRADA METALA "METALIK" , OIB: 56878381194 utvrđena je tražbina u iznosu od 400,00 kn. Sukladno Planu financijskog restrukturiranja smanjeni iznos tražbine iznosi </w:t>
      </w:r>
      <w:r w:rsidR="004E7798" w:rsidRPr="00C05B05">
        <w:rPr>
          <w:szCs w:val="19"/>
        </w:rPr>
        <w:t>320,00</w:t>
      </w:r>
      <w:r w:rsidRPr="00C05B05">
        <w:rPr>
          <w:szCs w:val="19"/>
        </w:rPr>
        <w:t xml:space="preserve"> kn, dok Vjerovnik otpušta Dužniku dio tražbine u iznosu od </w:t>
      </w:r>
      <w:r w:rsidR="004E7798" w:rsidRPr="00C05B05">
        <w:rPr>
          <w:szCs w:val="19"/>
        </w:rPr>
        <w:t>80,00</w:t>
      </w:r>
      <w:r w:rsidRPr="00C05B05">
        <w:rPr>
          <w:szCs w:val="19"/>
        </w:rPr>
        <w:t xml:space="preserve"> kn, a Dužnik prihvaća otpust duga. Dužnik se obvezuje vjerovniku platiti tražbinu u iznosu od </w:t>
      </w:r>
      <w:r w:rsidR="004E7798" w:rsidRPr="00C05B05">
        <w:rPr>
          <w:szCs w:val="19"/>
        </w:rPr>
        <w:t>320,00</w:t>
      </w:r>
      <w:r w:rsidRPr="00C05B05">
        <w:rPr>
          <w:szCs w:val="19"/>
        </w:rPr>
        <w:t xml:space="preserve"> kuna, nakon isteka 2 (dvije) godine počeka u 20 (dvadeset)  jednakih kvartalnih rata u iznosu od po </w:t>
      </w:r>
      <w:r w:rsidR="004E7798" w:rsidRPr="00C05B05">
        <w:rPr>
          <w:szCs w:val="19"/>
        </w:rPr>
        <w:t>16,00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D670A4" w:rsidP="00C05B05" w:rsidR="00D670A4" w:rsidRPr="00C05B05">
      <w:pPr>
        <w:jc w:val="both"/>
        <w:rPr>
          <w:szCs w:val="19"/>
        </w:rPr>
      </w:pPr>
      <w:r w:rsidRPr="00C05B05">
        <w:rPr>
          <w:szCs w:val="19"/>
        </w:rPr>
        <w:t xml:space="preserve">Vjerovniku </w:t>
      </w:r>
      <w:r w:rsidR="00B618ED" w:rsidRPr="00C05B05">
        <w:rPr>
          <w:szCs w:val="19"/>
        </w:rPr>
        <w:t>KPMG Croatia d.o.o. za reviziju</w:t>
      </w:r>
      <w:r w:rsidRPr="00C05B05">
        <w:rPr>
          <w:szCs w:val="19"/>
        </w:rPr>
        <w:t xml:space="preserve">, OIB: </w:t>
      </w:r>
      <w:r w:rsidR="00B618ED" w:rsidRPr="00C05B05">
        <w:rPr>
          <w:szCs w:val="19"/>
        </w:rPr>
        <w:t xml:space="preserve">20963249418 </w:t>
      </w:r>
      <w:r w:rsidRPr="00C05B05">
        <w:rPr>
          <w:szCs w:val="19"/>
        </w:rPr>
        <w:t xml:space="preserve">utvrđena je tražbina u iznosu od </w:t>
      </w:r>
      <w:r w:rsidR="00B618ED" w:rsidRPr="00C05B05">
        <w:rPr>
          <w:szCs w:val="19"/>
        </w:rPr>
        <w:t>13.900,00 kn</w:t>
      </w:r>
      <w:r w:rsidRPr="00C05B05">
        <w:rPr>
          <w:szCs w:val="19"/>
        </w:rPr>
        <w:t xml:space="preserve">. Sukladno Planu financijskog restrukturiranja smanjeni iznos tražbine iznosi </w:t>
      </w:r>
      <w:r w:rsidR="004E7798" w:rsidRPr="00C05B05">
        <w:rPr>
          <w:szCs w:val="19"/>
        </w:rPr>
        <w:t>11.120,00</w:t>
      </w:r>
      <w:r w:rsidRPr="00C05B05">
        <w:rPr>
          <w:szCs w:val="19"/>
        </w:rPr>
        <w:t xml:space="preserve"> kn, dok Vjerovnik otpušta Dužniku dio tražbine u iznosu od </w:t>
      </w:r>
      <w:r w:rsidR="004E7798" w:rsidRPr="00C05B05">
        <w:rPr>
          <w:szCs w:val="19"/>
        </w:rPr>
        <w:t>2.780,00</w:t>
      </w:r>
      <w:r w:rsidRPr="00C05B05">
        <w:rPr>
          <w:szCs w:val="19"/>
        </w:rPr>
        <w:t xml:space="preserve"> kn, a Dužnik prihvaća otpust duga. Dužnik se obvezuje vjerovniku platiti tražbinu u iznosu od </w:t>
      </w:r>
      <w:r w:rsidR="004E7798" w:rsidRPr="00C05B05">
        <w:rPr>
          <w:szCs w:val="19"/>
        </w:rPr>
        <w:t>11.120,00</w:t>
      </w:r>
      <w:r w:rsidRPr="00C05B05">
        <w:rPr>
          <w:szCs w:val="19"/>
        </w:rPr>
        <w:t xml:space="preserve"> kuna, nakon isteka 2 (dvije) godine počeka u 20 (dvadeset)  jednakih kvartalnih rata u iznosu od po </w:t>
      </w:r>
      <w:r w:rsidR="004E7798" w:rsidRPr="00C05B05">
        <w:rPr>
          <w:szCs w:val="19"/>
        </w:rPr>
        <w:t>556</w:t>
      </w:r>
      <w:r w:rsidR="000E16E5" w:rsidRPr="00C05B05">
        <w:rPr>
          <w:szCs w:val="19"/>
        </w:rPr>
        <w:t>,00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B618ED" w:rsidP="00C05B05" w:rsidR="00B618ED" w:rsidRPr="00C05B05">
      <w:pPr>
        <w:jc w:val="both"/>
        <w:rPr>
          <w:szCs w:val="19"/>
        </w:rPr>
      </w:pPr>
      <w:r w:rsidRPr="00C05B05">
        <w:rPr>
          <w:szCs w:val="19"/>
        </w:rPr>
        <w:t xml:space="preserve">Vjerovniku KRI-MA Gradnja j.d.o.o. za trgovinu i građevinarstvo, OIB: 12873091078 utvrđena je tražbina u iznosu od 370,83 kn. Sukladno Planu financijskog restrukturiranja smanjeni iznos tražbine iznosi </w:t>
      </w:r>
      <w:r w:rsidR="000E16E5" w:rsidRPr="00C05B05">
        <w:rPr>
          <w:szCs w:val="19"/>
        </w:rPr>
        <w:t>296,66</w:t>
      </w:r>
      <w:r w:rsidRPr="00C05B05">
        <w:rPr>
          <w:szCs w:val="19"/>
        </w:rPr>
        <w:t xml:space="preserve"> kn, dok Vjerovnik otpušta Dužniku dio tražbine u iznosu od </w:t>
      </w:r>
      <w:r w:rsidR="000E16E5" w:rsidRPr="00C05B05">
        <w:rPr>
          <w:szCs w:val="19"/>
        </w:rPr>
        <w:t>74,17</w:t>
      </w:r>
      <w:r w:rsidRPr="00C05B05">
        <w:rPr>
          <w:szCs w:val="19"/>
        </w:rPr>
        <w:t xml:space="preserve"> kn, a Dužnik prihvaća otpust duga. Dužnik se obvezuje vjerovniku platiti tražbinu u iznosu od </w:t>
      </w:r>
      <w:r w:rsidR="000E16E5" w:rsidRPr="00C05B05">
        <w:rPr>
          <w:szCs w:val="19"/>
        </w:rPr>
        <w:t>296,66</w:t>
      </w:r>
      <w:r w:rsidRPr="00C05B05">
        <w:rPr>
          <w:szCs w:val="19"/>
        </w:rPr>
        <w:t xml:space="preserve"> kuna, nakon isteka 2 (dvije) godine počeka u 20 (dvadeset)  kvartalnih rata, i to u 19 (devetnaest) jednakih kvartalnih rata u iznosu od po </w:t>
      </w:r>
      <w:r w:rsidR="000E16E5" w:rsidRPr="00C05B05">
        <w:rPr>
          <w:szCs w:val="19"/>
        </w:rPr>
        <w:t>14,83</w:t>
      </w:r>
      <w:r w:rsidRPr="00C05B05">
        <w:rPr>
          <w:szCs w:val="19"/>
        </w:rPr>
        <w:t xml:space="preserve"> kuna, te posljednu ratu (20. rata) u iznosu od </w:t>
      </w:r>
      <w:r w:rsidR="000E16E5" w:rsidRPr="00C05B05">
        <w:rPr>
          <w:szCs w:val="19"/>
        </w:rPr>
        <w:t>14,89</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B618ED" w:rsidP="00C05B05" w:rsidR="00B618ED" w:rsidRPr="00C05B05">
      <w:pPr>
        <w:jc w:val="both"/>
        <w:rPr>
          <w:szCs w:val="19"/>
        </w:rPr>
      </w:pPr>
      <w:r w:rsidRPr="00C05B05">
        <w:rPr>
          <w:szCs w:val="19"/>
        </w:rPr>
        <w:t xml:space="preserve">Vjerovniku L. K. W. ŠPOLJARIĆ društvo s ograničenom odgovornošću za građenje, trgovinu, prijevoz i usluge, OIB: 34554069535 utvrđena je tražbina u iznosu od 7.192,43 kn. Sukladno Planu financijskog restrukturiranja smanjeni iznos tražbine iznosi </w:t>
      </w:r>
      <w:r w:rsidR="000E16E5" w:rsidRPr="00C05B05">
        <w:rPr>
          <w:szCs w:val="19"/>
        </w:rPr>
        <w:t>5.753,94</w:t>
      </w:r>
      <w:r w:rsidRPr="00C05B05">
        <w:rPr>
          <w:szCs w:val="19"/>
        </w:rPr>
        <w:t xml:space="preserve"> kn, dok Vjerovnik otpušta Dužniku dio tražbine u iznosu od </w:t>
      </w:r>
      <w:r w:rsidR="000E16E5" w:rsidRPr="00C05B05">
        <w:rPr>
          <w:szCs w:val="19"/>
        </w:rPr>
        <w:t>1.438,49</w:t>
      </w:r>
      <w:r w:rsidRPr="00C05B05">
        <w:rPr>
          <w:szCs w:val="19"/>
        </w:rPr>
        <w:t xml:space="preserve"> kn, a Dužnik prihvaća otpust duga. Dužnik se obvezuje vjerovniku platiti tražbinu u iznosu od </w:t>
      </w:r>
      <w:r w:rsidR="000E16E5" w:rsidRPr="00C05B05">
        <w:rPr>
          <w:szCs w:val="19"/>
        </w:rPr>
        <w:t>5.753,94</w:t>
      </w:r>
      <w:r w:rsidRPr="00C05B05">
        <w:rPr>
          <w:szCs w:val="19"/>
        </w:rPr>
        <w:t xml:space="preserve"> kuna, nakon isteka 2 (dvije) godine počeka u 20 (dvadeset)  kvartalnih rata, i to u 19 (devetnaest) jednakih kvartalnih rata u iznosu od po </w:t>
      </w:r>
      <w:r w:rsidR="000E16E5" w:rsidRPr="00C05B05">
        <w:rPr>
          <w:szCs w:val="19"/>
        </w:rPr>
        <w:t>287,70</w:t>
      </w:r>
      <w:r w:rsidRPr="00C05B05">
        <w:rPr>
          <w:szCs w:val="19"/>
        </w:rPr>
        <w:t xml:space="preserve"> kuna, te posljednu ratu (20. rata) u iznosu od </w:t>
      </w:r>
      <w:r w:rsidR="000E16E5" w:rsidRPr="00C05B05">
        <w:rPr>
          <w:szCs w:val="19"/>
        </w:rPr>
        <w:t>287,64</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B618ED" w:rsidP="00C05B05" w:rsidR="00B618ED" w:rsidRPr="00C05B05">
      <w:pPr>
        <w:jc w:val="both"/>
        <w:rPr>
          <w:szCs w:val="19"/>
        </w:rPr>
      </w:pPr>
      <w:r w:rsidRPr="00C05B05">
        <w:rPr>
          <w:szCs w:val="19"/>
        </w:rPr>
        <w:t xml:space="preserve">Vjerovniku DUBRAVKO LEKTORIĆ, vl. LEKTORIĆ EL.MEH. RADIONICA , OIB: 86602649519 utvrđena je tražbina u iznosu od 750,00 kn. Sukladno Planu financijskog restrukturiranja smanjeni iznos tražbine iznosi </w:t>
      </w:r>
      <w:r w:rsidR="000E16E5" w:rsidRPr="00C05B05">
        <w:rPr>
          <w:szCs w:val="19"/>
        </w:rPr>
        <w:t>600,00</w:t>
      </w:r>
      <w:r w:rsidRPr="00C05B05">
        <w:rPr>
          <w:szCs w:val="19"/>
        </w:rPr>
        <w:t xml:space="preserve"> kn, dok Vjerovnik otpušta Dužniku dio tražbine u iznosu od </w:t>
      </w:r>
      <w:r w:rsidR="000E16E5" w:rsidRPr="00C05B05">
        <w:rPr>
          <w:szCs w:val="19"/>
        </w:rPr>
        <w:t>150,00</w:t>
      </w:r>
      <w:r w:rsidRPr="00C05B05">
        <w:rPr>
          <w:szCs w:val="19"/>
        </w:rPr>
        <w:t xml:space="preserve"> kn, a Dužnik prihvaća otpust duga. Dužnik se obvezuje vjerovniku platiti tražbinu u iznosu od </w:t>
      </w:r>
      <w:r w:rsidR="000E16E5" w:rsidRPr="00C05B05">
        <w:rPr>
          <w:szCs w:val="19"/>
        </w:rPr>
        <w:t>600,00</w:t>
      </w:r>
      <w:r w:rsidRPr="00C05B05">
        <w:rPr>
          <w:szCs w:val="19"/>
        </w:rPr>
        <w:t xml:space="preserve"> kuna, nakon isteka 2 (dvije) godine počeka u 20 (dvadeset)  jednakih kvartalnih rata u iznosu od po </w:t>
      </w:r>
      <w:r w:rsidR="000E16E5" w:rsidRPr="00C05B05">
        <w:rPr>
          <w:szCs w:val="19"/>
        </w:rPr>
        <w:t>30,00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B618ED" w:rsidP="00C05B05" w:rsidR="00B618ED" w:rsidRPr="00C05B05">
      <w:pPr>
        <w:jc w:val="both"/>
        <w:rPr>
          <w:szCs w:val="19"/>
        </w:rPr>
      </w:pPr>
      <w:r w:rsidRPr="00C05B05">
        <w:rPr>
          <w:szCs w:val="19"/>
        </w:rPr>
        <w:t xml:space="preserve">Vjerovniku MACK prijevoz robe i putnika, trgovina na veliko i malo, društvo s ograničenom odgovornošću, OIB: 88204488063 utvrđena je tražbina u iznosu od 35.145,41 kn. Sukladno Planu financijskog restrukturiranja smanjeni iznos tražbine iznosi </w:t>
      </w:r>
      <w:r w:rsidR="000E16E5" w:rsidRPr="00C05B05">
        <w:rPr>
          <w:szCs w:val="19"/>
        </w:rPr>
        <w:t>28.116,33</w:t>
      </w:r>
      <w:r w:rsidRPr="00C05B05">
        <w:rPr>
          <w:szCs w:val="19"/>
        </w:rPr>
        <w:t xml:space="preserve"> kn, dok Vjerovnik otpušta Dužniku dio tražbine u iznosu od </w:t>
      </w:r>
      <w:r w:rsidR="000E16E5" w:rsidRPr="00C05B05">
        <w:rPr>
          <w:szCs w:val="19"/>
        </w:rPr>
        <w:t>7.029,08</w:t>
      </w:r>
      <w:r w:rsidRPr="00C05B05">
        <w:rPr>
          <w:szCs w:val="19"/>
        </w:rPr>
        <w:t xml:space="preserve"> kn, a Dužnik prihvaća otpust duga. Dužnik se obvezuje </w:t>
      </w:r>
      <w:r w:rsidRPr="00C05B05">
        <w:rPr>
          <w:szCs w:val="19"/>
        </w:rPr>
        <w:lastRenderedPageBreak/>
        <w:t xml:space="preserve">vjerovniku platiti tražbinu u iznosu od </w:t>
      </w:r>
      <w:r w:rsidR="000E16E5" w:rsidRPr="00C05B05">
        <w:rPr>
          <w:szCs w:val="19"/>
        </w:rPr>
        <w:t>28.116,33</w:t>
      </w:r>
      <w:r w:rsidRPr="00C05B05">
        <w:rPr>
          <w:szCs w:val="19"/>
        </w:rPr>
        <w:t xml:space="preserve"> kuna, nakon isteka 2 (dvije) godine počeka u 20 (dvadeset)  kvartalnih rata, i to u 19 (devetnaest) jednakih kvartalnih rata u iznosu od po </w:t>
      </w:r>
      <w:r w:rsidR="000E16E5" w:rsidRPr="00C05B05">
        <w:rPr>
          <w:szCs w:val="19"/>
        </w:rPr>
        <w:t>1.405,82</w:t>
      </w:r>
      <w:r w:rsidRPr="00C05B05">
        <w:rPr>
          <w:szCs w:val="19"/>
        </w:rPr>
        <w:t xml:space="preserve"> kuna, te posljednu ratu (20. rata) u iznosu od </w:t>
      </w:r>
      <w:r w:rsidR="000E16E5" w:rsidRPr="00C05B05">
        <w:rPr>
          <w:szCs w:val="19"/>
        </w:rPr>
        <w:t>1405,75</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B618ED" w:rsidP="00C05B05" w:rsidR="00B618ED" w:rsidRPr="00C05B05">
      <w:pPr>
        <w:jc w:val="both"/>
        <w:rPr>
          <w:szCs w:val="19"/>
        </w:rPr>
      </w:pPr>
      <w:r w:rsidRPr="00C05B05">
        <w:rPr>
          <w:szCs w:val="19"/>
        </w:rPr>
        <w:t xml:space="preserve">Vjerovniku MAG-COMMERCE društvo s ograničenom odgovornošću za trgovinu i usluge, OIB: 57269622478 utvrđena je tražbina u iznosu od 2.048,79 kn. Sukladno Planu financijskog restrukturiranja smanjeni iznos tražbine iznosi </w:t>
      </w:r>
      <w:r w:rsidR="000E16E5" w:rsidRPr="00C05B05">
        <w:rPr>
          <w:szCs w:val="19"/>
        </w:rPr>
        <w:t>1.639,03</w:t>
      </w:r>
      <w:r w:rsidRPr="00C05B05">
        <w:rPr>
          <w:szCs w:val="19"/>
        </w:rPr>
        <w:t xml:space="preserve"> kn, dok Vjerovnik otpušta Dužniku dio tražbine u iznosu od </w:t>
      </w:r>
      <w:r w:rsidR="000E16E5" w:rsidRPr="00C05B05">
        <w:rPr>
          <w:szCs w:val="19"/>
        </w:rPr>
        <w:t>409,76</w:t>
      </w:r>
      <w:r w:rsidRPr="00C05B05">
        <w:rPr>
          <w:szCs w:val="19"/>
        </w:rPr>
        <w:t xml:space="preserve"> kn, a Dužnik prihvaća otpust duga. Dužnik se obvezuje vjerovniku platiti tražbinu u iznosu od </w:t>
      </w:r>
      <w:r w:rsidR="000E16E5" w:rsidRPr="00C05B05">
        <w:rPr>
          <w:szCs w:val="19"/>
        </w:rPr>
        <w:t>1.639,03</w:t>
      </w:r>
      <w:r w:rsidRPr="00C05B05">
        <w:rPr>
          <w:szCs w:val="19"/>
        </w:rPr>
        <w:t xml:space="preserve"> kuna, nakon isteka 2 (dvije) godine počeka u 20 (dvadeset)  kvartalnih rata, i to u 19 (devetnaest) jednakih kvartalnih rata u iznosu od po </w:t>
      </w:r>
      <w:r w:rsidR="000E16E5" w:rsidRPr="00C05B05">
        <w:rPr>
          <w:szCs w:val="19"/>
        </w:rPr>
        <w:t>81,95</w:t>
      </w:r>
      <w:r w:rsidRPr="00C05B05">
        <w:rPr>
          <w:szCs w:val="19"/>
        </w:rPr>
        <w:t xml:space="preserve"> kuna, te posljednu ratu (20. rata) u iznosu od </w:t>
      </w:r>
      <w:r w:rsidR="000E16E5" w:rsidRPr="00C05B05">
        <w:rPr>
          <w:szCs w:val="19"/>
        </w:rPr>
        <w:t>81,98</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B618ED" w:rsidP="00C05B05" w:rsidR="00B618ED" w:rsidRPr="00C05B05">
      <w:pPr>
        <w:jc w:val="both"/>
        <w:rPr>
          <w:szCs w:val="19"/>
        </w:rPr>
      </w:pPr>
      <w:r w:rsidRPr="00C05B05">
        <w:rPr>
          <w:szCs w:val="19"/>
        </w:rPr>
        <w:t xml:space="preserve">Vjerovniku DUBRAVKO MAREŠ, vl. ALATNICA I PLASTIKA , OIB: 20013699305 utvrđena je tražbina u iznosu od 90,00 kn. Sukladno Planu financijskog restrukturiranja smanjeni iznos tražbine iznosi </w:t>
      </w:r>
      <w:r w:rsidR="000E16E5" w:rsidRPr="00C05B05">
        <w:rPr>
          <w:szCs w:val="19"/>
        </w:rPr>
        <w:t>72,00</w:t>
      </w:r>
      <w:r w:rsidRPr="00C05B05">
        <w:rPr>
          <w:szCs w:val="19"/>
        </w:rPr>
        <w:t xml:space="preserve"> kn, dok Vjerovnik otpušta Dužniku dio tražbine u iznosu od </w:t>
      </w:r>
      <w:r w:rsidR="000E16E5" w:rsidRPr="00C05B05">
        <w:rPr>
          <w:szCs w:val="19"/>
        </w:rPr>
        <w:t>18,00</w:t>
      </w:r>
      <w:r w:rsidRPr="00C05B05">
        <w:rPr>
          <w:szCs w:val="19"/>
        </w:rPr>
        <w:t xml:space="preserve"> kn, a Dužnik prihvaća otpust duga. Dužnik se obvezuje vjerovniku platiti tražbinu u iznosu od </w:t>
      </w:r>
      <w:r w:rsidR="000E16E5" w:rsidRPr="00C05B05">
        <w:rPr>
          <w:szCs w:val="19"/>
        </w:rPr>
        <w:t>72,00</w:t>
      </w:r>
      <w:r w:rsidRPr="00C05B05">
        <w:rPr>
          <w:szCs w:val="19"/>
        </w:rPr>
        <w:t xml:space="preserve"> kuna, nakon isteka 2 (dvije) godine počeka u 20 (dvadeset)  jednakih kvartalnih rata u iznosu od po </w:t>
      </w:r>
      <w:r w:rsidR="000E16E5" w:rsidRPr="00C05B05">
        <w:rPr>
          <w:szCs w:val="19"/>
        </w:rPr>
        <w:t xml:space="preserve">3,60 </w:t>
      </w:r>
      <w:r w:rsidRPr="00C05B05">
        <w:rPr>
          <w:szCs w:val="19"/>
        </w:rPr>
        <w:t>kuna, bez kamata. Prva rata dospijeva 2 (dvije) godine nakon pravomoćnosti  ove predstečajne nagodbe sklopljene pred sudom, a svaka naredna najkasnije do 15-tog u posljednjem mjesecu kvartala za tekući kvartal.</w:t>
      </w:r>
    </w:p>
    <w:p w:rsidRDefault="00B618ED" w:rsidP="00C05B05" w:rsidR="00B618ED" w:rsidRPr="00C05B05">
      <w:pPr>
        <w:jc w:val="both"/>
        <w:rPr>
          <w:szCs w:val="19"/>
        </w:rPr>
      </w:pPr>
      <w:r w:rsidRPr="00C05B05">
        <w:rPr>
          <w:szCs w:val="19"/>
        </w:rPr>
        <w:t xml:space="preserve">Vjerovniku MATKO PROMET d.o.o. za trgovinu i usluge, OIB: 73791352215 utvrđena je tražbina u iznosu od 1.681,71 kn. Sukladno Planu financijskog restrukturiranja smanjeni iznos tražbine iznosi </w:t>
      </w:r>
      <w:r w:rsidR="000E16E5" w:rsidRPr="00C05B05">
        <w:rPr>
          <w:szCs w:val="19"/>
        </w:rPr>
        <w:t>1.345,37</w:t>
      </w:r>
      <w:r w:rsidRPr="00C05B05">
        <w:rPr>
          <w:szCs w:val="19"/>
        </w:rPr>
        <w:t xml:space="preserve"> kn, dok Vjerovnik otpušta Dužniku dio tražbine u iznosu od </w:t>
      </w:r>
      <w:r w:rsidR="000E16E5" w:rsidRPr="00C05B05">
        <w:rPr>
          <w:szCs w:val="19"/>
        </w:rPr>
        <w:t>336,34</w:t>
      </w:r>
      <w:r w:rsidRPr="00C05B05">
        <w:rPr>
          <w:szCs w:val="19"/>
        </w:rPr>
        <w:t xml:space="preserve"> kn, a Dužnik prihvaća otpust duga. Dužnik se obvezuje vjerovniku platiti tražbinu u iznosu od </w:t>
      </w:r>
      <w:r w:rsidR="000E16E5" w:rsidRPr="00C05B05">
        <w:rPr>
          <w:szCs w:val="19"/>
        </w:rPr>
        <w:t>1.345,37</w:t>
      </w:r>
      <w:r w:rsidRPr="00C05B05">
        <w:rPr>
          <w:szCs w:val="19"/>
        </w:rPr>
        <w:t xml:space="preserve"> kuna, nakon isteka 2 (dvije) godine počeka u 20 (dvadeset)  kvartalnih rata, i to u 19 (devetnaest) jednakih kvartalnih rata u iznosu od po </w:t>
      </w:r>
      <w:r w:rsidR="000E16E5" w:rsidRPr="00C05B05">
        <w:rPr>
          <w:szCs w:val="19"/>
        </w:rPr>
        <w:t>67,27</w:t>
      </w:r>
      <w:r w:rsidRPr="00C05B05">
        <w:rPr>
          <w:szCs w:val="19"/>
        </w:rPr>
        <w:t xml:space="preserve"> kuna, te posljednu ratu (20. rata) u iznosu od </w:t>
      </w:r>
      <w:r w:rsidR="000E16E5" w:rsidRPr="00C05B05">
        <w:rPr>
          <w:szCs w:val="19"/>
        </w:rPr>
        <w:t>67,24</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B618ED" w:rsidP="00C05B05" w:rsidR="00B618ED" w:rsidRPr="00C05B05">
      <w:pPr>
        <w:jc w:val="both"/>
        <w:rPr>
          <w:szCs w:val="19"/>
        </w:rPr>
      </w:pPr>
      <w:r w:rsidRPr="00C05B05">
        <w:rPr>
          <w:szCs w:val="19"/>
        </w:rPr>
        <w:t xml:space="preserve">Vjerovniku MESSER CROATIA PLIN Poduzeće za proizvodnju i prodaju tehničkih plinova d.o.o., OIB: 32179081874 utvrđena je tražbina u iznosu od 567,23 kn. Sukladno Planu financijskog restrukturiranja smanjeni iznos tražbine iznosi </w:t>
      </w:r>
      <w:r w:rsidR="000E16E5" w:rsidRPr="00C05B05">
        <w:rPr>
          <w:szCs w:val="19"/>
        </w:rPr>
        <w:t>453,78</w:t>
      </w:r>
      <w:r w:rsidRPr="00C05B05">
        <w:rPr>
          <w:szCs w:val="19"/>
        </w:rPr>
        <w:t xml:space="preserve"> kn, dok Vjerovnik otpušta Dužniku dio tražbine u iznosu od </w:t>
      </w:r>
      <w:r w:rsidR="000E16E5" w:rsidRPr="00C05B05">
        <w:rPr>
          <w:szCs w:val="19"/>
        </w:rPr>
        <w:t>113,45</w:t>
      </w:r>
      <w:r w:rsidRPr="00C05B05">
        <w:rPr>
          <w:szCs w:val="19"/>
        </w:rPr>
        <w:t xml:space="preserve"> kn, a Dužnik prihvaća otpust duga. Dužnik se obvezuje vjerovniku platiti tražbinu u iznosu od </w:t>
      </w:r>
      <w:r w:rsidR="000E16E5" w:rsidRPr="00C05B05">
        <w:rPr>
          <w:szCs w:val="19"/>
        </w:rPr>
        <w:t>453,78</w:t>
      </w:r>
      <w:r w:rsidRPr="00C05B05">
        <w:rPr>
          <w:szCs w:val="19"/>
        </w:rPr>
        <w:t xml:space="preserve"> kuna, nakon isteka 2 (dvije) godine počeka u 20 (dvadeset)  kvartalnih rata, i to u 19 (devetnaest) jednakih kvartalnih rata u iznosu od po </w:t>
      </w:r>
      <w:r w:rsidR="000E16E5" w:rsidRPr="00C05B05">
        <w:rPr>
          <w:szCs w:val="19"/>
        </w:rPr>
        <w:t>22,69</w:t>
      </w:r>
      <w:r w:rsidRPr="00C05B05">
        <w:rPr>
          <w:szCs w:val="19"/>
        </w:rPr>
        <w:t xml:space="preserve"> kuna, te posljednu ratu (20. rata) u iznosu od </w:t>
      </w:r>
      <w:r w:rsidR="000E16E5" w:rsidRPr="00C05B05">
        <w:rPr>
          <w:szCs w:val="19"/>
        </w:rPr>
        <w:t>22,67</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B618ED" w:rsidP="00C05B05" w:rsidR="00B618ED" w:rsidRPr="00C05B05">
      <w:pPr>
        <w:jc w:val="both"/>
        <w:rPr>
          <w:szCs w:val="19"/>
        </w:rPr>
      </w:pPr>
      <w:r w:rsidRPr="00C05B05">
        <w:rPr>
          <w:szCs w:val="19"/>
        </w:rPr>
        <w:t xml:space="preserve">Vjerovniku MESSIS društvo s ograničenom odgovornošću za trgovinu, usluge i zastupanje, OIB: 32087382809 utvrđena je tražbina u iznosu od 808,50 kn. Sukladno Planu financijskog restrukturiranja smanjeni iznos tražbine iznosi </w:t>
      </w:r>
      <w:r w:rsidR="000E16E5" w:rsidRPr="00C05B05">
        <w:rPr>
          <w:szCs w:val="19"/>
        </w:rPr>
        <w:t>646,80</w:t>
      </w:r>
      <w:r w:rsidRPr="00C05B05">
        <w:rPr>
          <w:szCs w:val="19"/>
        </w:rPr>
        <w:t xml:space="preserve"> kn, dok Vjerovnik otpušta Dužniku dio tražbine u iznosu od </w:t>
      </w:r>
      <w:r w:rsidR="000E16E5" w:rsidRPr="00C05B05">
        <w:rPr>
          <w:szCs w:val="19"/>
        </w:rPr>
        <w:t>161,70</w:t>
      </w:r>
      <w:r w:rsidRPr="00C05B05">
        <w:rPr>
          <w:szCs w:val="19"/>
        </w:rPr>
        <w:t xml:space="preserve"> kn, a Dužnik prihvaća otpust duga. Dužnik se obvezuje vjerovniku platiti tražbinu u iznosu od </w:t>
      </w:r>
      <w:r w:rsidR="000E16E5" w:rsidRPr="00C05B05">
        <w:rPr>
          <w:szCs w:val="19"/>
        </w:rPr>
        <w:t>646,80</w:t>
      </w:r>
      <w:r w:rsidRPr="00C05B05">
        <w:rPr>
          <w:szCs w:val="19"/>
        </w:rPr>
        <w:t xml:space="preserve"> kuna, nakon isteka 2 (dvije) godine počeka u 20 (dvadeset)  jednakih kvartalnih rata u iznosu od po </w:t>
      </w:r>
      <w:r w:rsidR="000E16E5" w:rsidRPr="00C05B05">
        <w:rPr>
          <w:szCs w:val="19"/>
        </w:rPr>
        <w:t>32,34</w:t>
      </w:r>
      <w:r w:rsidRPr="00C05B05">
        <w:rPr>
          <w:szCs w:val="19"/>
        </w:rPr>
        <w:t xml:space="preserve"> kuna, bez kamata. Prva rata dospijeva 2 (dvije) godine nakon </w:t>
      </w:r>
      <w:r w:rsidRPr="00C05B05">
        <w:rPr>
          <w:szCs w:val="19"/>
        </w:rPr>
        <w:lastRenderedPageBreak/>
        <w:t>pravomoćnosti  ove predstečajne nagodbe sklopljene pred sudom, a svaka naredna najkasnije do 15-tog u posljednjem mjesecu kvartala za tekući kvartal.</w:t>
      </w:r>
    </w:p>
    <w:p w:rsidRDefault="00B618ED" w:rsidP="00C05B05" w:rsidR="00B618ED" w:rsidRPr="00C05B05">
      <w:pPr>
        <w:jc w:val="both"/>
        <w:rPr>
          <w:szCs w:val="19"/>
        </w:rPr>
      </w:pPr>
      <w:r w:rsidRPr="00C05B05">
        <w:rPr>
          <w:szCs w:val="19"/>
        </w:rPr>
        <w:t xml:space="preserve">Vjerovniku Republika Hrvatska, MINISTARSTVO FINANCIJA - POREZNA UPRAVA, OIB: 18683136487 utvrđena je tražbina u iznosu od 606.014,81 kn. Sukladno Planu financijskog restrukturiranja smanjeni iznos tražbine iznosi </w:t>
      </w:r>
      <w:r w:rsidR="00D31C18" w:rsidRPr="00C05B05">
        <w:rPr>
          <w:szCs w:val="19"/>
        </w:rPr>
        <w:t>484.811,85</w:t>
      </w:r>
      <w:r w:rsidRPr="00C05B05">
        <w:rPr>
          <w:szCs w:val="19"/>
        </w:rPr>
        <w:t xml:space="preserve"> kn, dok Vjerovnik otpušta Dužniku dio tražbine u iznosu od </w:t>
      </w:r>
      <w:r w:rsidR="00D31C18" w:rsidRPr="00C05B05">
        <w:rPr>
          <w:szCs w:val="19"/>
        </w:rPr>
        <w:t>121.202,96</w:t>
      </w:r>
      <w:r w:rsidRPr="00C05B05">
        <w:rPr>
          <w:szCs w:val="19"/>
        </w:rPr>
        <w:t xml:space="preserve"> kn, a Dužnik prihvaća otpust duga. Dužnik se obvezuje vjerovniku platiti tražbinu u iznosu od </w:t>
      </w:r>
      <w:r w:rsidR="00D31C18" w:rsidRPr="00C05B05">
        <w:rPr>
          <w:szCs w:val="19"/>
        </w:rPr>
        <w:t>484.811,85</w:t>
      </w:r>
      <w:r w:rsidRPr="00C05B05">
        <w:rPr>
          <w:szCs w:val="19"/>
        </w:rPr>
        <w:t xml:space="preserve"> kuna, nakon isteka 2 (dvije) godine počeka u 20 (dvadeset)  kvartalnih rata, i to u 19 (devetnaest) jednakih kvartalnih rata u iznosu od po </w:t>
      </w:r>
      <w:r w:rsidR="00D31C18" w:rsidRPr="00C05B05">
        <w:rPr>
          <w:szCs w:val="19"/>
        </w:rPr>
        <w:t>24.240,59</w:t>
      </w:r>
      <w:r w:rsidRPr="00C05B05">
        <w:rPr>
          <w:szCs w:val="19"/>
        </w:rPr>
        <w:t xml:space="preserve"> kuna, te posljednu ratu (20. rata) u iznosu od </w:t>
      </w:r>
      <w:r w:rsidR="00D31C18" w:rsidRPr="00C05B05">
        <w:rPr>
          <w:szCs w:val="19"/>
        </w:rPr>
        <w:t>24.240,64</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B618ED" w:rsidP="00C05B05" w:rsidR="00B618ED" w:rsidRPr="00C05B05">
      <w:pPr>
        <w:jc w:val="both"/>
        <w:rPr>
          <w:szCs w:val="19"/>
        </w:rPr>
      </w:pPr>
      <w:r w:rsidRPr="00C05B05">
        <w:rPr>
          <w:szCs w:val="19"/>
        </w:rPr>
        <w:t xml:space="preserve">Vjerovniku MOTO KLUB BROD, društvo s ograničenom odgovornošću za obuku vozača, servis motornih vozila, promet, trgovinu i ugostiteljske usluge, OIB: </w:t>
      </w:r>
      <w:r w:rsidR="00FD7503" w:rsidRPr="00C05B05">
        <w:rPr>
          <w:szCs w:val="19"/>
        </w:rPr>
        <w:t>41331763733</w:t>
      </w:r>
      <w:r w:rsidRPr="00C05B05">
        <w:rPr>
          <w:szCs w:val="19"/>
        </w:rPr>
        <w:t xml:space="preserve"> utvrđena je tražbina u iznosu od </w:t>
      </w:r>
      <w:r w:rsidR="00FD7503" w:rsidRPr="00C05B05">
        <w:rPr>
          <w:szCs w:val="19"/>
        </w:rPr>
        <w:t>1.279,00 kn</w:t>
      </w:r>
      <w:r w:rsidRPr="00C05B05">
        <w:rPr>
          <w:szCs w:val="19"/>
        </w:rPr>
        <w:t xml:space="preserve">. Sukladno Planu financijskog restrukturiranja smanjeni iznos tražbine iznosi </w:t>
      </w:r>
      <w:r w:rsidR="00D31C18" w:rsidRPr="00C05B05">
        <w:rPr>
          <w:szCs w:val="19"/>
        </w:rPr>
        <w:t>1023,20</w:t>
      </w:r>
      <w:r w:rsidRPr="00C05B05">
        <w:rPr>
          <w:szCs w:val="19"/>
        </w:rPr>
        <w:t xml:space="preserve"> kn, dok Vjerovnik otpušta Dužniku dio tražbine u iznosu od </w:t>
      </w:r>
      <w:r w:rsidR="00D31C18" w:rsidRPr="00C05B05">
        <w:rPr>
          <w:szCs w:val="19"/>
        </w:rPr>
        <w:t>255,80</w:t>
      </w:r>
      <w:r w:rsidRPr="00C05B05">
        <w:rPr>
          <w:szCs w:val="19"/>
        </w:rPr>
        <w:t xml:space="preserve"> kn, a Dužnik prihvaća otpust duga. Dužnik se obvezuje vjerovniku platiti tražbinu u iznosu od </w:t>
      </w:r>
      <w:r w:rsidR="00D31C18" w:rsidRPr="00C05B05">
        <w:rPr>
          <w:szCs w:val="19"/>
        </w:rPr>
        <w:t>1.023,20</w:t>
      </w:r>
      <w:r w:rsidRPr="00C05B05">
        <w:rPr>
          <w:szCs w:val="19"/>
        </w:rPr>
        <w:t xml:space="preserve"> kuna, nakon isteka 2 (dvije) godine počeka u 20 (dvadeset)  jednakih kvartalnih rata u iznosu od po </w:t>
      </w:r>
      <w:r w:rsidR="00D31C18" w:rsidRPr="00C05B05">
        <w:rPr>
          <w:szCs w:val="19"/>
        </w:rPr>
        <w:t>51,16</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FD7503" w:rsidP="00C05B05" w:rsidR="00FD7503" w:rsidRPr="00C05B05">
      <w:pPr>
        <w:jc w:val="both"/>
        <w:rPr>
          <w:szCs w:val="19"/>
        </w:rPr>
      </w:pPr>
      <w:r w:rsidRPr="00C05B05">
        <w:rPr>
          <w:szCs w:val="19"/>
        </w:rPr>
        <w:t xml:space="preserve">Vjerovniku MTB INŽENJERING proizvodnja, trgovina, usluge, uvoz-izvoz d.o.o., OIB: 67003741356 utvrđena je tražbina u iznosu od 126,25 kn. Sukladno Planu financijskog restrukturiranja smanjeni iznos tražbine iznosi </w:t>
      </w:r>
      <w:r w:rsidR="00D31C18" w:rsidRPr="00C05B05">
        <w:rPr>
          <w:szCs w:val="19"/>
        </w:rPr>
        <w:t>101,00</w:t>
      </w:r>
      <w:r w:rsidRPr="00C05B05">
        <w:rPr>
          <w:szCs w:val="19"/>
        </w:rPr>
        <w:t xml:space="preserve"> kn, dok Vjerovnik otpušta Dužniku dio tražbine u iznosu od </w:t>
      </w:r>
      <w:r w:rsidR="00D31C18" w:rsidRPr="00C05B05">
        <w:rPr>
          <w:szCs w:val="19"/>
        </w:rPr>
        <w:t>25,25</w:t>
      </w:r>
      <w:r w:rsidRPr="00C05B05">
        <w:rPr>
          <w:szCs w:val="19"/>
        </w:rPr>
        <w:t xml:space="preserve"> kn, a Dužnik prihvaća otpust duga. Dužnik se obvezuje vjerovniku platiti tražbinu u iznosu od </w:t>
      </w:r>
      <w:r w:rsidR="00D31C18" w:rsidRPr="00C05B05">
        <w:rPr>
          <w:szCs w:val="19"/>
        </w:rPr>
        <w:t>101,00</w:t>
      </w:r>
      <w:r w:rsidRPr="00C05B05">
        <w:rPr>
          <w:szCs w:val="19"/>
        </w:rPr>
        <w:t xml:space="preserve"> kuna, nakon isteka 2 (dvije) godine počeka u 20 (dvadeset)  jednakih kvartalnih rata u iznosu od po </w:t>
      </w:r>
      <w:r w:rsidR="00D31C18" w:rsidRPr="00C05B05">
        <w:rPr>
          <w:szCs w:val="19"/>
        </w:rPr>
        <w:t>5,05</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FD7503" w:rsidP="00C05B05" w:rsidR="00FD7503" w:rsidRPr="00C05B05">
      <w:pPr>
        <w:jc w:val="both"/>
        <w:rPr>
          <w:szCs w:val="19"/>
        </w:rPr>
      </w:pPr>
      <w:r w:rsidRPr="00C05B05">
        <w:rPr>
          <w:szCs w:val="19"/>
        </w:rPr>
        <w:t>Vjerovniku MARIO MUTAK, vl. SERVIS MUTAK, Obrt za autoservis i trgovinu , OIB: 72181527195 utvrđena je tražbina u iznosu od 2.887,02 kn. Sukladno Planu financijskog restrukturiranja smanjeni iznos tražbine iznosi 2.</w:t>
      </w:r>
      <w:r w:rsidR="00D31C18" w:rsidRPr="00C05B05">
        <w:rPr>
          <w:szCs w:val="19"/>
        </w:rPr>
        <w:t>309,62</w:t>
      </w:r>
      <w:r w:rsidRPr="00C05B05">
        <w:rPr>
          <w:szCs w:val="19"/>
        </w:rPr>
        <w:t xml:space="preserve"> kn, dok Vjerovnik otpušta Dužniku dio tražbine u iznosu od </w:t>
      </w:r>
      <w:r w:rsidR="00D31C18" w:rsidRPr="00C05B05">
        <w:rPr>
          <w:szCs w:val="19"/>
        </w:rPr>
        <w:t>577,40</w:t>
      </w:r>
      <w:r w:rsidRPr="00C05B05">
        <w:rPr>
          <w:szCs w:val="19"/>
        </w:rPr>
        <w:t xml:space="preserve"> kn, a Dužnik prihvaća otpust duga. Dužnik se obvezuje vjerovniku platiti tražbinu u iznosu od </w:t>
      </w:r>
      <w:r w:rsidR="00D31C18" w:rsidRPr="00C05B05">
        <w:rPr>
          <w:szCs w:val="19"/>
        </w:rPr>
        <w:t>2.309,62</w:t>
      </w:r>
      <w:r w:rsidRPr="00C05B05">
        <w:rPr>
          <w:szCs w:val="19"/>
        </w:rPr>
        <w:t xml:space="preserve"> kuna, nakon isteka 2 (dvije) godine počeka u 20 (dvadeset)  kvartalnih rata, i to u 19 (devetnaest) jednakih kvartalnih rata u iznosu od po </w:t>
      </w:r>
      <w:r w:rsidR="00D31C18" w:rsidRPr="00C05B05">
        <w:rPr>
          <w:szCs w:val="19"/>
        </w:rPr>
        <w:t>115,48</w:t>
      </w:r>
      <w:r w:rsidRPr="00C05B05">
        <w:rPr>
          <w:szCs w:val="19"/>
        </w:rPr>
        <w:t xml:space="preserve"> kuna, te posljednu ratu (20. rata) u iznosu od </w:t>
      </w:r>
      <w:r w:rsidR="00D31C18" w:rsidRPr="00C05B05">
        <w:rPr>
          <w:szCs w:val="19"/>
        </w:rPr>
        <w:t>115,50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FD7503" w:rsidP="00C05B05" w:rsidR="00FD7503" w:rsidRPr="00C05B05">
      <w:pPr>
        <w:jc w:val="both"/>
        <w:rPr>
          <w:szCs w:val="19"/>
        </w:rPr>
      </w:pPr>
      <w:r w:rsidRPr="00C05B05">
        <w:rPr>
          <w:szCs w:val="19"/>
        </w:rPr>
        <w:t xml:space="preserve">Vjerovniku NEXUS PRIVATE EQUITY PARTNERI d.o.o. u svoje ime i za račun NEXUS ALPHA FONDA, OIB: 40266711905 utvrđena je tražbina u iznosu od 14.190,61 kn. Sukladno Planu financijskog restrukturiranja smanjeni iznos tražbine iznosi </w:t>
      </w:r>
      <w:r w:rsidR="00D31C18" w:rsidRPr="00C05B05">
        <w:rPr>
          <w:szCs w:val="19"/>
        </w:rPr>
        <w:t>11.352,49</w:t>
      </w:r>
      <w:r w:rsidRPr="00C05B05">
        <w:rPr>
          <w:szCs w:val="19"/>
        </w:rPr>
        <w:t xml:space="preserve"> kn, dok Vjerovnik otpušta Dužniku dio tražbine u iznosu od </w:t>
      </w:r>
      <w:r w:rsidR="00D31C18" w:rsidRPr="00C05B05">
        <w:rPr>
          <w:szCs w:val="19"/>
        </w:rPr>
        <w:t>2.838,12</w:t>
      </w:r>
      <w:r w:rsidRPr="00C05B05">
        <w:rPr>
          <w:szCs w:val="19"/>
        </w:rPr>
        <w:t xml:space="preserve"> kn, a Dužnik prihvaća otpust duga. Dužnik se obvezuje vjerovniku platiti tražbinu u iznosu od </w:t>
      </w:r>
      <w:r w:rsidR="00D31C18" w:rsidRPr="00C05B05">
        <w:rPr>
          <w:szCs w:val="19"/>
        </w:rPr>
        <w:t>11.352,49</w:t>
      </w:r>
      <w:r w:rsidRPr="00C05B05">
        <w:rPr>
          <w:szCs w:val="19"/>
        </w:rPr>
        <w:t xml:space="preserve"> kuna, nakon isteka 2 (dvije) godine počeka u 20 (dvadeset)  kvartalnih rata, i to u 19 (devetnaest) jednakih kvartalnih rata u iznosu od po </w:t>
      </w:r>
      <w:r w:rsidR="00D31C18" w:rsidRPr="00C05B05">
        <w:rPr>
          <w:szCs w:val="19"/>
        </w:rPr>
        <w:t>567,62</w:t>
      </w:r>
      <w:r w:rsidRPr="00C05B05">
        <w:rPr>
          <w:szCs w:val="19"/>
        </w:rPr>
        <w:t xml:space="preserve"> kuna, te posljednu ratu (20. rata) u iznosu od </w:t>
      </w:r>
      <w:r w:rsidR="00D31C18" w:rsidRPr="00C05B05">
        <w:rPr>
          <w:szCs w:val="19"/>
        </w:rPr>
        <w:t>567,71</w:t>
      </w:r>
      <w:r w:rsidRPr="00C05B05">
        <w:rPr>
          <w:szCs w:val="19"/>
        </w:rPr>
        <w:t xml:space="preserve"> kuna, bez kamata. Prva rata dospijeva 2 (dvije) godine nakon </w:t>
      </w:r>
      <w:r w:rsidRPr="00C05B05">
        <w:rPr>
          <w:szCs w:val="19"/>
        </w:rPr>
        <w:lastRenderedPageBreak/>
        <w:t>pravomoćnosti  ove predstečajne nagodbe sklopljene pred sudom, a svaka naredna najkasnije do 15-tog u posljednjem mjesecu kvartala za tekući kvartal.</w:t>
      </w:r>
    </w:p>
    <w:p w:rsidRDefault="00FD7503" w:rsidP="00C05B05" w:rsidR="00FD7503" w:rsidRPr="00C05B05">
      <w:pPr>
        <w:jc w:val="both"/>
        <w:rPr>
          <w:szCs w:val="19"/>
        </w:rPr>
      </w:pPr>
      <w:r w:rsidRPr="00C05B05">
        <w:rPr>
          <w:szCs w:val="19"/>
        </w:rPr>
        <w:t xml:space="preserve">Vjerovniku NEXUS PRIVATE EQUITY PARTNERI d.o.o. za upravljanje alternativnim investicijskim fondovima rizičnog kapitala s privatnom ponudom, OIB: 89465817492 utvrđena je tražbina u iznosu od 9.397,30 kn. Sukladno Planu financijskog restrukturiranja smanjeni iznos tražbine iznosi </w:t>
      </w:r>
      <w:r w:rsidR="00D31C18" w:rsidRPr="00C05B05">
        <w:rPr>
          <w:szCs w:val="19"/>
        </w:rPr>
        <w:t>7.517,84</w:t>
      </w:r>
      <w:r w:rsidRPr="00C05B05">
        <w:rPr>
          <w:szCs w:val="19"/>
        </w:rPr>
        <w:t xml:space="preserve"> kn, dok Vjerovnik otpušta Dužniku dio tražbine u iznosu od </w:t>
      </w:r>
      <w:r w:rsidR="00D31C18" w:rsidRPr="00C05B05">
        <w:rPr>
          <w:szCs w:val="19"/>
        </w:rPr>
        <w:t>1.879,46</w:t>
      </w:r>
      <w:r w:rsidRPr="00C05B05">
        <w:rPr>
          <w:szCs w:val="19"/>
        </w:rPr>
        <w:t xml:space="preserve"> kn, a Dužnik prihvaća otpust duga. Dužnik se obvezuje vjerovniku platiti tražbinu u iznosu od </w:t>
      </w:r>
      <w:r w:rsidR="00D31C18" w:rsidRPr="00C05B05">
        <w:rPr>
          <w:szCs w:val="19"/>
        </w:rPr>
        <w:t>7.517,84</w:t>
      </w:r>
      <w:r w:rsidRPr="00C05B05">
        <w:rPr>
          <w:szCs w:val="19"/>
        </w:rPr>
        <w:t xml:space="preserve"> kuna, nakon isteka 2 (dvije) godine počeka u 20 (dvadeset)  kvartalnih rata, i to u 19 (devetnaest) jednakih kvartalnih rata u iznosu od po </w:t>
      </w:r>
      <w:r w:rsidR="00D31C18" w:rsidRPr="00C05B05">
        <w:rPr>
          <w:szCs w:val="19"/>
        </w:rPr>
        <w:t>375,89</w:t>
      </w:r>
      <w:r w:rsidRPr="00C05B05">
        <w:rPr>
          <w:szCs w:val="19"/>
        </w:rPr>
        <w:t xml:space="preserve"> kuna, te posljednu ratu (20. rata) u iznosu od </w:t>
      </w:r>
      <w:r w:rsidR="00D31C18" w:rsidRPr="00C05B05">
        <w:rPr>
          <w:szCs w:val="19"/>
        </w:rPr>
        <w:t>375,93</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FD7503" w:rsidP="00C05B05" w:rsidR="00FD7503" w:rsidRPr="00C05B05">
      <w:pPr>
        <w:jc w:val="both"/>
        <w:rPr>
          <w:szCs w:val="19"/>
        </w:rPr>
      </w:pPr>
      <w:r w:rsidRPr="00C05B05">
        <w:rPr>
          <w:szCs w:val="19"/>
        </w:rPr>
        <w:t xml:space="preserve">Vjerovniku DRAGICA NIKIĆ SVETIĆ, vl. APARTMANI IVANO , OIB: 84009007833 utvrđena je tražbina u iznosu od 300,00 kn. Sukladno Planu financijskog restrukturiranja smanjeni iznos tražbine iznosi </w:t>
      </w:r>
      <w:r w:rsidR="00D31C18" w:rsidRPr="00C05B05">
        <w:rPr>
          <w:szCs w:val="19"/>
        </w:rPr>
        <w:t>240,00</w:t>
      </w:r>
      <w:r w:rsidRPr="00C05B05">
        <w:rPr>
          <w:szCs w:val="19"/>
        </w:rPr>
        <w:t xml:space="preserve"> kn, dok Vjerovnik otpušta Dužniku dio tražbine u iznosu od </w:t>
      </w:r>
      <w:r w:rsidR="00D31C18" w:rsidRPr="00C05B05">
        <w:rPr>
          <w:szCs w:val="19"/>
        </w:rPr>
        <w:t>60,00</w:t>
      </w:r>
      <w:r w:rsidRPr="00C05B05">
        <w:rPr>
          <w:szCs w:val="19"/>
        </w:rPr>
        <w:t xml:space="preserve"> kn, a Dužnik prihvaća otpust duga. Dužnik se obvezuje vjerovniku platiti tražbinu u iznosu od </w:t>
      </w:r>
      <w:r w:rsidR="00D31C18" w:rsidRPr="00C05B05">
        <w:rPr>
          <w:szCs w:val="19"/>
        </w:rPr>
        <w:t>240,00</w:t>
      </w:r>
      <w:r w:rsidRPr="00C05B05">
        <w:rPr>
          <w:szCs w:val="19"/>
        </w:rPr>
        <w:t xml:space="preserve"> kuna, nakon isteka 2 (dvije) godine počeka u 20 (dvadeset)  jednakih kvartalnih rata u iznosu od po </w:t>
      </w:r>
      <w:r w:rsidR="00D31C18" w:rsidRPr="00C05B05">
        <w:rPr>
          <w:szCs w:val="19"/>
        </w:rPr>
        <w:t>12,00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FD7503" w:rsidP="00C05B05" w:rsidR="00FD7503" w:rsidRPr="00C05B05">
      <w:pPr>
        <w:jc w:val="both"/>
        <w:rPr>
          <w:szCs w:val="19"/>
        </w:rPr>
      </w:pPr>
      <w:r w:rsidRPr="00C05B05">
        <w:rPr>
          <w:szCs w:val="19"/>
        </w:rPr>
        <w:t xml:space="preserve">Vjerovniku NIVAL društvo s ograničenom odgovornošću za unutarnju i vanjsku trgovinu i usluge , OIB: 89838905740 utvrđena je tražbina u iznosu od 7.263,12 kn. Sukladno Planu financijskog restrukturiranja smanjeni iznos tražbine iznosi </w:t>
      </w:r>
      <w:r w:rsidR="00D31C18" w:rsidRPr="00C05B05">
        <w:rPr>
          <w:szCs w:val="19"/>
        </w:rPr>
        <w:t>5.810,50</w:t>
      </w:r>
      <w:r w:rsidRPr="00C05B05">
        <w:rPr>
          <w:szCs w:val="19"/>
        </w:rPr>
        <w:t xml:space="preserve"> kn, dok Vjerovnik otpušta Dužniku dio tražbine u iznosu od </w:t>
      </w:r>
      <w:r w:rsidR="00D31C18" w:rsidRPr="00C05B05">
        <w:rPr>
          <w:szCs w:val="19"/>
        </w:rPr>
        <w:t>1.452,62</w:t>
      </w:r>
      <w:r w:rsidRPr="00C05B05">
        <w:rPr>
          <w:szCs w:val="19"/>
        </w:rPr>
        <w:t xml:space="preserve"> kn, a Dužnik prihvaća otpust duga. Dužnik se obvezuje vjerovniku platiti tražbinu u iznosu od </w:t>
      </w:r>
      <w:r w:rsidR="00D31C18" w:rsidRPr="00C05B05">
        <w:rPr>
          <w:szCs w:val="19"/>
        </w:rPr>
        <w:t>5.810,50</w:t>
      </w:r>
      <w:r w:rsidRPr="00C05B05">
        <w:rPr>
          <w:szCs w:val="19"/>
        </w:rPr>
        <w:t xml:space="preserve"> kuna, nakon isteka 2 (dvije) godine počeka u 20 (dvadeset)  kvartalnih rata, i to u 19 (devetnaest) jednakih kvartalnih rata u iznosu od po </w:t>
      </w:r>
      <w:r w:rsidR="00D31C18" w:rsidRPr="00C05B05">
        <w:rPr>
          <w:szCs w:val="19"/>
        </w:rPr>
        <w:t>290,53</w:t>
      </w:r>
      <w:r w:rsidRPr="00C05B05">
        <w:rPr>
          <w:szCs w:val="19"/>
        </w:rPr>
        <w:t xml:space="preserve"> kuna, te posljednu ratu (20. rata) u iznosu od </w:t>
      </w:r>
      <w:r w:rsidR="00D31C18" w:rsidRPr="00C05B05">
        <w:rPr>
          <w:szCs w:val="19"/>
        </w:rPr>
        <w:t>290,43</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FD7503" w:rsidP="00C05B05" w:rsidR="00FD7503" w:rsidRPr="00C05B05">
      <w:pPr>
        <w:jc w:val="both"/>
        <w:rPr>
          <w:szCs w:val="19"/>
        </w:rPr>
      </w:pPr>
      <w:r w:rsidRPr="00C05B05">
        <w:rPr>
          <w:szCs w:val="19"/>
        </w:rPr>
        <w:t xml:space="preserve">Vjerovniku OT-OPTIMA TELEKOM d.d. za telekomunikacije, OIB: 36004425025 utvrđena je tražbina u iznosu od 1.287,60 kn. Sukladno Planu financijskog restrukturiranja smanjeni iznos tražbine iznosi </w:t>
      </w:r>
      <w:r w:rsidR="00D31C18" w:rsidRPr="00C05B05">
        <w:rPr>
          <w:szCs w:val="19"/>
        </w:rPr>
        <w:t>1.030,08</w:t>
      </w:r>
      <w:r w:rsidRPr="00C05B05">
        <w:rPr>
          <w:szCs w:val="19"/>
        </w:rPr>
        <w:t xml:space="preserve"> kn, dok Vjerovnik otpušta Dužniku dio tražbine u iznosu od </w:t>
      </w:r>
      <w:r w:rsidR="00D31C18" w:rsidRPr="00C05B05">
        <w:rPr>
          <w:szCs w:val="19"/>
        </w:rPr>
        <w:t>257,52</w:t>
      </w:r>
      <w:r w:rsidRPr="00C05B05">
        <w:rPr>
          <w:szCs w:val="19"/>
        </w:rPr>
        <w:t xml:space="preserve"> kn, a Dužnik prihvaća otpust duga. Dužnik se obvezuje vjerovniku platiti tražbinu u iznosu od </w:t>
      </w:r>
      <w:r w:rsidR="00D31C18" w:rsidRPr="00C05B05">
        <w:rPr>
          <w:szCs w:val="19"/>
        </w:rPr>
        <w:t>1.030,08</w:t>
      </w:r>
      <w:r w:rsidRPr="00C05B05">
        <w:rPr>
          <w:szCs w:val="19"/>
        </w:rPr>
        <w:t xml:space="preserve"> kuna, nakon isteka 2 (dvije) godine počeka u 20 (dvadeset)  kvartalnih rata, i to u 19 (devetnaest) jednakih kvartalnih rata u iznosu od po </w:t>
      </w:r>
      <w:r w:rsidR="00D31C18" w:rsidRPr="00C05B05">
        <w:rPr>
          <w:szCs w:val="19"/>
        </w:rPr>
        <w:t>51,50</w:t>
      </w:r>
      <w:r w:rsidRPr="00C05B05">
        <w:rPr>
          <w:szCs w:val="19"/>
        </w:rPr>
        <w:t xml:space="preserve"> kuna, te posljednu ratu (20. rata) u iznosu od </w:t>
      </w:r>
      <w:r w:rsidR="00D31C18" w:rsidRPr="00C05B05">
        <w:rPr>
          <w:szCs w:val="19"/>
        </w:rPr>
        <w:t>51,58</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FD7503" w:rsidP="00C05B05" w:rsidR="00FD7503" w:rsidRPr="00C05B05">
      <w:pPr>
        <w:jc w:val="both"/>
        <w:rPr>
          <w:szCs w:val="19"/>
        </w:rPr>
      </w:pPr>
      <w:r w:rsidRPr="00C05B05">
        <w:rPr>
          <w:szCs w:val="19"/>
        </w:rPr>
        <w:t xml:space="preserve">Vjerovniku OVERSEAS TRADE Co Ltd d.o.o. za trgovinu i usluge, OIB: 19407280555 utvrđena je tražbina u iznosu od 583,81 kn. Sukladno Planu financijskog restrukturiranja smanjeni iznos tražbine iznosi </w:t>
      </w:r>
      <w:r w:rsidR="00D31C18" w:rsidRPr="00C05B05">
        <w:rPr>
          <w:szCs w:val="19"/>
        </w:rPr>
        <w:t>467,05</w:t>
      </w:r>
      <w:r w:rsidRPr="00C05B05">
        <w:rPr>
          <w:szCs w:val="19"/>
        </w:rPr>
        <w:t xml:space="preserve"> kn, dok Vjerovnik otpušta Dužniku dio tražbine u iznosu od </w:t>
      </w:r>
      <w:r w:rsidR="00D31C18" w:rsidRPr="00C05B05">
        <w:rPr>
          <w:szCs w:val="19"/>
        </w:rPr>
        <w:t>116,76</w:t>
      </w:r>
      <w:r w:rsidRPr="00C05B05">
        <w:rPr>
          <w:szCs w:val="19"/>
        </w:rPr>
        <w:t xml:space="preserve"> kn, a Dužnik prihvaća otpust duga. Dužnik se obvezuje vjerovniku platiti tražbinu u iznosu od </w:t>
      </w:r>
      <w:r w:rsidR="00D31C18" w:rsidRPr="00C05B05">
        <w:rPr>
          <w:szCs w:val="19"/>
        </w:rPr>
        <w:t>467,05</w:t>
      </w:r>
      <w:r w:rsidRPr="00C05B05">
        <w:rPr>
          <w:szCs w:val="19"/>
        </w:rPr>
        <w:t xml:space="preserve"> kuna, nakon isteka 2 (dvije) godine počeka u 20 (dvadeset)  kvartalnih rata, i to u 19 (devetnaest) jednakih kvartalnih rata u iznosu od po </w:t>
      </w:r>
      <w:r w:rsidR="00D31C18" w:rsidRPr="00C05B05">
        <w:rPr>
          <w:szCs w:val="19"/>
        </w:rPr>
        <w:t>23,35</w:t>
      </w:r>
      <w:r w:rsidRPr="00C05B05">
        <w:rPr>
          <w:szCs w:val="19"/>
        </w:rPr>
        <w:t xml:space="preserve"> kuna, te posljednu ratu (20. rata) u iznosu od </w:t>
      </w:r>
      <w:r w:rsidR="00D31C18" w:rsidRPr="00C05B05">
        <w:rPr>
          <w:szCs w:val="19"/>
        </w:rPr>
        <w:t>23,40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F952C2" w:rsidP="00C05B05" w:rsidR="00F952C2" w:rsidRPr="00C05B05">
      <w:pPr>
        <w:jc w:val="both"/>
        <w:rPr>
          <w:szCs w:val="19"/>
        </w:rPr>
      </w:pPr>
      <w:r w:rsidRPr="00C05B05">
        <w:rPr>
          <w:szCs w:val="19"/>
        </w:rPr>
        <w:t xml:space="preserve">Vjerovniku PANSION I RESTORAN DANKIĆ j.d.o.o. za ugostiteljstvo i usluge, OIB: 68598626053 utvrđena je tražbina u iznosu od 930,00 kn. Sukladno Planu financijskog restrukturiranja smanjeni </w:t>
      </w:r>
      <w:r w:rsidRPr="00C05B05">
        <w:rPr>
          <w:szCs w:val="19"/>
        </w:rPr>
        <w:lastRenderedPageBreak/>
        <w:t xml:space="preserve">iznos tražbine iznosi </w:t>
      </w:r>
      <w:r w:rsidR="00D31C18" w:rsidRPr="00C05B05">
        <w:rPr>
          <w:szCs w:val="19"/>
        </w:rPr>
        <w:t>744,00</w:t>
      </w:r>
      <w:r w:rsidRPr="00C05B05">
        <w:rPr>
          <w:szCs w:val="19"/>
        </w:rPr>
        <w:t xml:space="preserve"> kn, dok Vjerovnik otpušta Dužniku dio tražbine u iznosu od </w:t>
      </w:r>
      <w:r w:rsidR="00D31C18" w:rsidRPr="00C05B05">
        <w:rPr>
          <w:szCs w:val="19"/>
        </w:rPr>
        <w:t>186,00</w:t>
      </w:r>
      <w:r w:rsidRPr="00C05B05">
        <w:rPr>
          <w:szCs w:val="19"/>
        </w:rPr>
        <w:t xml:space="preserve"> kn, a Dužnik prihvaća otpust duga. Dužnik se obvezuje vjerovniku platiti tražbinu u iznosu od </w:t>
      </w:r>
      <w:r w:rsidR="00D31C18" w:rsidRPr="00C05B05">
        <w:rPr>
          <w:szCs w:val="19"/>
        </w:rPr>
        <w:t>744,00</w:t>
      </w:r>
      <w:r w:rsidRPr="00C05B05">
        <w:rPr>
          <w:szCs w:val="19"/>
        </w:rPr>
        <w:t xml:space="preserve"> kuna, nakon isteka 2 (dvije) godine počeka u 20 (dvadeset)  jednakih kvartalnih rata u iznosu od po </w:t>
      </w:r>
      <w:r w:rsidR="00D31C18" w:rsidRPr="00C05B05">
        <w:rPr>
          <w:szCs w:val="19"/>
        </w:rPr>
        <w:t>37,20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F952C2" w:rsidP="00C05B05" w:rsidR="00F952C2" w:rsidRPr="00C05B05">
      <w:pPr>
        <w:jc w:val="both"/>
        <w:rPr>
          <w:szCs w:val="19"/>
        </w:rPr>
      </w:pPr>
      <w:r w:rsidRPr="00C05B05">
        <w:rPr>
          <w:szCs w:val="19"/>
        </w:rPr>
        <w:t xml:space="preserve">Vjerovniku POGA, usluge i trgovina, d.o.o. u stečaju, OIB: 80232430063 utvrđena je tražbina u iznosu od 125,00 kn. Sukladno Planu financijskog restrukturiranja smanjeni iznos tražbine iznosi </w:t>
      </w:r>
      <w:r w:rsidR="00D31C18" w:rsidRPr="00C05B05">
        <w:rPr>
          <w:szCs w:val="19"/>
        </w:rPr>
        <w:t>100,00</w:t>
      </w:r>
      <w:r w:rsidRPr="00C05B05">
        <w:rPr>
          <w:szCs w:val="19"/>
        </w:rPr>
        <w:t xml:space="preserve"> kn, dok Vjerovnik otpušta Dužniku dio tražbine u iznosu od </w:t>
      </w:r>
      <w:r w:rsidR="00D31C18" w:rsidRPr="00C05B05">
        <w:rPr>
          <w:szCs w:val="19"/>
        </w:rPr>
        <w:t>25,00</w:t>
      </w:r>
      <w:r w:rsidRPr="00C05B05">
        <w:rPr>
          <w:szCs w:val="19"/>
        </w:rPr>
        <w:t xml:space="preserve"> kn, a Dužnik prihvaća otpust duga. Dužnik se obvezuje vjerovniku platiti tražbinu u iznosu od </w:t>
      </w:r>
      <w:r w:rsidR="00D31C18" w:rsidRPr="00C05B05">
        <w:rPr>
          <w:szCs w:val="19"/>
        </w:rPr>
        <w:t>100,00</w:t>
      </w:r>
      <w:r w:rsidRPr="00C05B05">
        <w:rPr>
          <w:szCs w:val="19"/>
        </w:rPr>
        <w:t xml:space="preserve"> kuna, nakon isteka 2 (dvije) godine počeka u 20 (dvadeset)  jednakih kvartalnih rata u iznosu od po </w:t>
      </w:r>
      <w:r w:rsidR="00D31C18" w:rsidRPr="00C05B05">
        <w:rPr>
          <w:szCs w:val="19"/>
        </w:rPr>
        <w:t>5,00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F952C2" w:rsidP="00C05B05" w:rsidR="00F952C2" w:rsidRPr="00C05B05">
      <w:pPr>
        <w:jc w:val="both"/>
        <w:rPr>
          <w:szCs w:val="19"/>
        </w:rPr>
      </w:pPr>
      <w:r w:rsidRPr="00C05B05">
        <w:rPr>
          <w:szCs w:val="19"/>
        </w:rPr>
        <w:t xml:space="preserve">Vjerovniku PRIMACOŠPED d.o.o. za međunarodno otpremništvo, OIB: 92921096103 utvrđena je tražbina u iznosu od 1.578,50 kn. Sukladno Planu financijskog restrukturiranja smanjeni iznos tražbine iznosi </w:t>
      </w:r>
      <w:r w:rsidR="00456B72" w:rsidRPr="00C05B05">
        <w:rPr>
          <w:szCs w:val="19"/>
        </w:rPr>
        <w:t>1.262,80</w:t>
      </w:r>
      <w:r w:rsidRPr="00C05B05">
        <w:rPr>
          <w:szCs w:val="19"/>
        </w:rPr>
        <w:t xml:space="preserve"> kn, dok Vjerovnik otpušta Dužniku dio tražbine u iznosu od </w:t>
      </w:r>
      <w:r w:rsidR="00456B72" w:rsidRPr="00C05B05">
        <w:rPr>
          <w:szCs w:val="19"/>
        </w:rPr>
        <w:t>315,70</w:t>
      </w:r>
      <w:r w:rsidRPr="00C05B05">
        <w:rPr>
          <w:szCs w:val="19"/>
        </w:rPr>
        <w:t xml:space="preserve"> kn, a Dužnik prihvaća otpust duga. Dužnik se obvezuje vjerovniku platiti tražbinu u iznosu od </w:t>
      </w:r>
      <w:r w:rsidR="00456B72" w:rsidRPr="00C05B05">
        <w:rPr>
          <w:szCs w:val="19"/>
        </w:rPr>
        <w:t>1.262,80</w:t>
      </w:r>
      <w:r w:rsidRPr="00C05B05">
        <w:rPr>
          <w:szCs w:val="19"/>
        </w:rPr>
        <w:t xml:space="preserve"> kuna, nakon isteka 2 (dvije) godine počeka u 20 (dvadeset)  jednakih kvartalnih rata u iznosu od po </w:t>
      </w:r>
      <w:r w:rsidR="00456B72" w:rsidRPr="00C05B05">
        <w:rPr>
          <w:szCs w:val="19"/>
        </w:rPr>
        <w:t>63,14</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F952C2" w:rsidP="00C05B05" w:rsidR="00F952C2" w:rsidRPr="00C05B05">
      <w:pPr>
        <w:jc w:val="both"/>
        <w:rPr>
          <w:szCs w:val="19"/>
        </w:rPr>
      </w:pPr>
      <w:r w:rsidRPr="00C05B05">
        <w:rPr>
          <w:szCs w:val="19"/>
        </w:rPr>
        <w:t xml:space="preserve">Vjerovniku PRIVREDNA BANKA ZAGREB - DIONIČKO DRUŠTVO, OIB: </w:t>
      </w:r>
      <w:r w:rsidR="00D31C18" w:rsidRPr="00C05B05">
        <w:rPr>
          <w:szCs w:val="19"/>
        </w:rPr>
        <w:t>02</w:t>
      </w:r>
      <w:r w:rsidRPr="00C05B05">
        <w:rPr>
          <w:szCs w:val="19"/>
        </w:rPr>
        <w:t xml:space="preserve">535697732 utvrđena je tražbina u iznosu od 67,90 kn. Sukladno Planu financijskog restrukturiranja smanjeni iznos tražbine iznosi </w:t>
      </w:r>
      <w:r w:rsidR="00456B72" w:rsidRPr="00C05B05">
        <w:rPr>
          <w:szCs w:val="19"/>
        </w:rPr>
        <w:t>54,32</w:t>
      </w:r>
      <w:r w:rsidRPr="00C05B05">
        <w:rPr>
          <w:szCs w:val="19"/>
        </w:rPr>
        <w:t xml:space="preserve"> kn, dok Vjerovnik otpušta Dužniku dio tražbine u iznosu od </w:t>
      </w:r>
      <w:r w:rsidR="00456B72" w:rsidRPr="00C05B05">
        <w:rPr>
          <w:szCs w:val="19"/>
        </w:rPr>
        <w:t>13,58</w:t>
      </w:r>
      <w:r w:rsidRPr="00C05B05">
        <w:rPr>
          <w:szCs w:val="19"/>
        </w:rPr>
        <w:t xml:space="preserve"> kn, a Dužnik prihvaća otpust duga. Dužnik se obvezuje vjerovniku platiti tražbinu u iznosu od </w:t>
      </w:r>
      <w:r w:rsidR="00456B72" w:rsidRPr="00C05B05">
        <w:rPr>
          <w:szCs w:val="19"/>
        </w:rPr>
        <w:t>54,32</w:t>
      </w:r>
      <w:r w:rsidRPr="00C05B05">
        <w:rPr>
          <w:szCs w:val="19"/>
        </w:rPr>
        <w:t xml:space="preserve"> kuna, nakon isteka 2 (dvije) godine počeka u 20 (dvadeset)  kvartalnih rata, i to u 19 (devetnaest) jednakih kvartalnih rata u iznosu od po </w:t>
      </w:r>
      <w:r w:rsidR="00456B72" w:rsidRPr="00C05B05">
        <w:rPr>
          <w:szCs w:val="19"/>
        </w:rPr>
        <w:t>2,72</w:t>
      </w:r>
      <w:r w:rsidRPr="00C05B05">
        <w:rPr>
          <w:szCs w:val="19"/>
        </w:rPr>
        <w:t xml:space="preserve"> kuna, te posljednu ratu (20. rata) u iznosu od </w:t>
      </w:r>
      <w:r w:rsidR="00456B72" w:rsidRPr="00C05B05">
        <w:rPr>
          <w:szCs w:val="19"/>
        </w:rPr>
        <w:t>2,64</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F952C2" w:rsidP="00C05B05" w:rsidR="00F952C2" w:rsidRPr="00C05B05">
      <w:pPr>
        <w:jc w:val="both"/>
        <w:rPr>
          <w:szCs w:val="19"/>
        </w:rPr>
      </w:pPr>
      <w:r w:rsidRPr="00C05B05">
        <w:rPr>
          <w:szCs w:val="19"/>
        </w:rPr>
        <w:t xml:space="preserve">Vjerovniku PROMOTEHNA USLUGE d.o.o. za trgovinu i usluge, OIB: 76530458656 utvrđena je tražbina u iznosu od 126.323,68 kn. Sukladno Planu financijskog restrukturiranja smanjeni iznos tražbine iznosi </w:t>
      </w:r>
      <w:r w:rsidR="00456B72" w:rsidRPr="00C05B05">
        <w:rPr>
          <w:szCs w:val="19"/>
        </w:rPr>
        <w:t>101.058,94</w:t>
      </w:r>
      <w:r w:rsidRPr="00C05B05">
        <w:rPr>
          <w:szCs w:val="19"/>
        </w:rPr>
        <w:t xml:space="preserve"> kn, dok Vjerovnik otpušta Dužniku dio tražbine u iznosu od </w:t>
      </w:r>
      <w:r w:rsidR="00456B72" w:rsidRPr="00C05B05">
        <w:rPr>
          <w:szCs w:val="19"/>
        </w:rPr>
        <w:t>25.264,74</w:t>
      </w:r>
      <w:r w:rsidRPr="00C05B05">
        <w:rPr>
          <w:szCs w:val="19"/>
        </w:rPr>
        <w:t xml:space="preserve"> kn, a Dužnik prihvaća otpust duga. Dužnik se obvezuje vjerovniku platiti tražbinu u iznosu od </w:t>
      </w:r>
      <w:r w:rsidR="00456B72" w:rsidRPr="00C05B05">
        <w:rPr>
          <w:szCs w:val="19"/>
        </w:rPr>
        <w:t>101.058,94</w:t>
      </w:r>
      <w:r w:rsidRPr="00C05B05">
        <w:rPr>
          <w:szCs w:val="19"/>
        </w:rPr>
        <w:t xml:space="preserve"> kuna, nakon isteka 2 (dvije) godine počeka u 20 (dvadeset)  kvartalnih rata, i to u 19 (devetnaest) jednakih kvartalnih rata u iznosu od po </w:t>
      </w:r>
      <w:r w:rsidR="00EC1FFF" w:rsidRPr="00C05B05">
        <w:rPr>
          <w:szCs w:val="19"/>
        </w:rPr>
        <w:t>5.052,95</w:t>
      </w:r>
      <w:r w:rsidRPr="00C05B05">
        <w:rPr>
          <w:szCs w:val="19"/>
        </w:rPr>
        <w:t xml:space="preserve"> kuna, te posljednu ratu (20. rata) u iznosu od </w:t>
      </w:r>
      <w:r w:rsidR="00EC1FFF" w:rsidRPr="00C05B05">
        <w:rPr>
          <w:szCs w:val="19"/>
        </w:rPr>
        <w:t>5.052,89</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F952C2" w:rsidP="00C05B05" w:rsidR="00F952C2" w:rsidRPr="00C05B05">
      <w:pPr>
        <w:jc w:val="both"/>
        <w:rPr>
          <w:szCs w:val="19"/>
        </w:rPr>
      </w:pPr>
      <w:r w:rsidRPr="00C05B05">
        <w:rPr>
          <w:szCs w:val="19"/>
        </w:rPr>
        <w:t xml:space="preserve">Vjerovniku RAVAGLIOLI s.p.a, OIB:     </w:t>
      </w:r>
      <w:r w:rsidR="00D31C18" w:rsidRPr="00C05B05">
        <w:rPr>
          <w:szCs w:val="19"/>
        </w:rPr>
        <w:t>IT 0175947120</w:t>
      </w:r>
      <w:r w:rsidRPr="00C05B05">
        <w:rPr>
          <w:szCs w:val="19"/>
        </w:rPr>
        <w:t xml:space="preserve">         utvrđena je tražbina u iznosu od 529.228,38 kn. Sukladno Planu financijskog restrukturiranja smanjeni iznos tražbine iznosi </w:t>
      </w:r>
      <w:r w:rsidR="00EC1FFF" w:rsidRPr="00C05B05">
        <w:rPr>
          <w:szCs w:val="19"/>
        </w:rPr>
        <w:t>423.382,70</w:t>
      </w:r>
      <w:r w:rsidRPr="00C05B05">
        <w:rPr>
          <w:szCs w:val="19"/>
        </w:rPr>
        <w:t xml:space="preserve"> kn, dok Vjerovnik otpušta Dužniku dio tražbine u iznosu od </w:t>
      </w:r>
      <w:r w:rsidR="00EC1FFF" w:rsidRPr="00C05B05">
        <w:rPr>
          <w:szCs w:val="19"/>
        </w:rPr>
        <w:t>105.845,68</w:t>
      </w:r>
      <w:r w:rsidRPr="00C05B05">
        <w:rPr>
          <w:szCs w:val="19"/>
        </w:rPr>
        <w:t xml:space="preserve"> kn, a Dužnik prihvaća otpust duga. Dužnik se obvezuje vjerovniku platiti tražbinu u iznosu od </w:t>
      </w:r>
      <w:r w:rsidR="00EC1FFF" w:rsidRPr="00C05B05">
        <w:rPr>
          <w:szCs w:val="19"/>
        </w:rPr>
        <w:t>423.382,70</w:t>
      </w:r>
      <w:r w:rsidRPr="00C05B05">
        <w:rPr>
          <w:szCs w:val="19"/>
        </w:rPr>
        <w:t xml:space="preserve"> kuna, nakon isteka 2 (dvije) godine počeka u 20 (dvadeset)  kvartalnih rata, i to u 19 (devetnaest) jednakih kvartalnih rata u iznosu od po </w:t>
      </w:r>
      <w:r w:rsidR="00EC1FFF" w:rsidRPr="00C05B05">
        <w:rPr>
          <w:szCs w:val="19"/>
        </w:rPr>
        <w:t>21.169,14</w:t>
      </w:r>
      <w:r w:rsidRPr="00C05B05">
        <w:rPr>
          <w:szCs w:val="19"/>
        </w:rPr>
        <w:t xml:space="preserve"> kuna, te posljednu ratu (20. rata) u iznosu od </w:t>
      </w:r>
      <w:r w:rsidR="00EC1FFF" w:rsidRPr="00C05B05">
        <w:rPr>
          <w:szCs w:val="19"/>
        </w:rPr>
        <w:t>21.169,04</w:t>
      </w:r>
      <w:r w:rsidRPr="00C05B05">
        <w:rPr>
          <w:szCs w:val="19"/>
        </w:rPr>
        <w:t xml:space="preserve"> kuna, bez kamata. </w:t>
      </w:r>
      <w:r w:rsidRPr="00C05B05">
        <w:rPr>
          <w:szCs w:val="19"/>
        </w:rPr>
        <w:lastRenderedPageBreak/>
        <w:t>Prva rata dospijeva 2 (dvije) godine nakon pravomoćnosti  ove predstečajne nagodbe sklopljene pred sudom, a svaka naredna najkasnije do 15-tog u posljednjem mjesecu kvartala za tekući kvartal.</w:t>
      </w:r>
    </w:p>
    <w:p w:rsidRDefault="00F952C2" w:rsidP="00C05B05" w:rsidR="00F952C2" w:rsidRPr="00C05B05">
      <w:pPr>
        <w:jc w:val="both"/>
        <w:rPr>
          <w:szCs w:val="19"/>
        </w:rPr>
      </w:pPr>
      <w:r w:rsidRPr="00C05B05">
        <w:rPr>
          <w:szCs w:val="19"/>
        </w:rPr>
        <w:t xml:space="preserve">Vjerovniku RAVNA CRTA d.o.o. za projektiranje i usluge, OIB: 91007050927 utvrđena je tražbina u iznosu od 2.750,00 kn. Sukladno Planu financijskog restrukturiranja smanjeni iznos tražbine iznosi </w:t>
      </w:r>
      <w:r w:rsidR="00EC1FFF" w:rsidRPr="00C05B05">
        <w:rPr>
          <w:szCs w:val="19"/>
        </w:rPr>
        <w:t>2.200,00</w:t>
      </w:r>
      <w:r w:rsidRPr="00C05B05">
        <w:rPr>
          <w:szCs w:val="19"/>
        </w:rPr>
        <w:t xml:space="preserve"> kn, dok Vjerovnik otpušta Dužniku dio tražbine u iznosu od </w:t>
      </w:r>
      <w:r w:rsidR="00EC1FFF" w:rsidRPr="00C05B05">
        <w:rPr>
          <w:szCs w:val="19"/>
        </w:rPr>
        <w:t>550,00</w:t>
      </w:r>
      <w:r w:rsidRPr="00C05B05">
        <w:rPr>
          <w:szCs w:val="19"/>
        </w:rPr>
        <w:t xml:space="preserve"> kn, a Dužnik prihvaća otpust duga. Dužnik se obvezuje vjerovniku platiti tražbinu u iznosu od </w:t>
      </w:r>
      <w:r w:rsidR="00EC1FFF" w:rsidRPr="00C05B05">
        <w:rPr>
          <w:szCs w:val="19"/>
        </w:rPr>
        <w:t>2.200,00</w:t>
      </w:r>
      <w:r w:rsidRPr="00C05B05">
        <w:rPr>
          <w:szCs w:val="19"/>
        </w:rPr>
        <w:t xml:space="preserve"> kuna, nakon isteka 2 (dvije) godine počeka u 20 (dvadeset)  jednakih kvartalnih rata u iznosu od po </w:t>
      </w:r>
      <w:r w:rsidR="00EC1FFF" w:rsidRPr="00C05B05">
        <w:rPr>
          <w:szCs w:val="19"/>
        </w:rPr>
        <w:t>110,00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F952C2" w:rsidP="00C05B05" w:rsidR="00F952C2" w:rsidRPr="00C05B05">
      <w:pPr>
        <w:jc w:val="both"/>
        <w:rPr>
          <w:szCs w:val="19"/>
        </w:rPr>
      </w:pPr>
      <w:r w:rsidRPr="00C05B05">
        <w:rPr>
          <w:szCs w:val="19"/>
        </w:rPr>
        <w:t xml:space="preserve">Vjerovniku RB - AUTO društvo s ograničenom odgovornošću za automehaničarske radove i trgovinu, OIB: 51138584691 utvrđena je tražbina u iznosu od 16.250,00 kn. Sukladno Planu financijskog restrukturiranja smanjeni iznos tražbine iznosi </w:t>
      </w:r>
      <w:r w:rsidR="00EC1FFF" w:rsidRPr="00C05B05">
        <w:rPr>
          <w:szCs w:val="19"/>
        </w:rPr>
        <w:t>13,000,00</w:t>
      </w:r>
      <w:r w:rsidRPr="00C05B05">
        <w:rPr>
          <w:szCs w:val="19"/>
        </w:rPr>
        <w:t xml:space="preserve"> kn, dok Vjerovnik otpušta Dužniku dio tražbine u iznosu od </w:t>
      </w:r>
      <w:r w:rsidR="00EC1FFF" w:rsidRPr="00C05B05">
        <w:rPr>
          <w:szCs w:val="19"/>
        </w:rPr>
        <w:t>3.250,00</w:t>
      </w:r>
      <w:r w:rsidRPr="00C05B05">
        <w:rPr>
          <w:szCs w:val="19"/>
        </w:rPr>
        <w:t xml:space="preserve"> kn, a Dužnik prihvaća otpust duga. Dužnik se obvezuje vjerovniku platiti tražbinu u iznosu od </w:t>
      </w:r>
      <w:r w:rsidR="00EC1FFF" w:rsidRPr="00C05B05">
        <w:rPr>
          <w:szCs w:val="19"/>
        </w:rPr>
        <w:t>13.000,00</w:t>
      </w:r>
      <w:r w:rsidRPr="00C05B05">
        <w:rPr>
          <w:szCs w:val="19"/>
        </w:rPr>
        <w:t xml:space="preserve"> kuna, nakon isteka 2 (dvije) godine počeka u 20 (dvadeset)  jednakih kvartalnih rata u iznosu od po </w:t>
      </w:r>
      <w:r w:rsidR="00EC1FFF" w:rsidRPr="00C05B05">
        <w:rPr>
          <w:szCs w:val="19"/>
        </w:rPr>
        <w:t>650,00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F952C2" w:rsidP="00C05B05" w:rsidR="00F952C2" w:rsidRPr="00C05B05">
      <w:pPr>
        <w:jc w:val="both"/>
        <w:rPr>
          <w:szCs w:val="19"/>
        </w:rPr>
      </w:pPr>
      <w:r w:rsidRPr="00C05B05">
        <w:rPr>
          <w:szCs w:val="19"/>
        </w:rPr>
        <w:t xml:space="preserve">Vjerovniku ROBOTIC društvo s ograničenom odgovornošću za trgovinu, OIB: 29625163887 utvrđena je tražbina u iznosu od 6.082,57 kn. Sukladno Planu financijskog restrukturiranja smanjeni iznos tražbine iznosi </w:t>
      </w:r>
      <w:r w:rsidR="00EC1FFF" w:rsidRPr="00C05B05">
        <w:rPr>
          <w:szCs w:val="19"/>
        </w:rPr>
        <w:t>4.866,06</w:t>
      </w:r>
      <w:r w:rsidRPr="00C05B05">
        <w:rPr>
          <w:szCs w:val="19"/>
        </w:rPr>
        <w:t xml:space="preserve"> kn, dok Vjerovnik otpušta Dužniku dio tražbine u iznosu od </w:t>
      </w:r>
      <w:r w:rsidR="00EC1FFF" w:rsidRPr="00C05B05">
        <w:rPr>
          <w:szCs w:val="19"/>
        </w:rPr>
        <w:t>1.216,51</w:t>
      </w:r>
      <w:r w:rsidRPr="00C05B05">
        <w:rPr>
          <w:szCs w:val="19"/>
        </w:rPr>
        <w:t xml:space="preserve"> kn, a Dužnik prihvaća otpust duga. Dužnik se obvezuje vjerovniku platiti tražbinu u iznosu od </w:t>
      </w:r>
      <w:r w:rsidR="00EC1FFF" w:rsidRPr="00C05B05">
        <w:rPr>
          <w:szCs w:val="19"/>
        </w:rPr>
        <w:t>4.866,06</w:t>
      </w:r>
      <w:r w:rsidRPr="00C05B05">
        <w:rPr>
          <w:szCs w:val="19"/>
        </w:rPr>
        <w:t xml:space="preserve"> kuna, nakon isteka 2 (dvije) godine počeka u 20 (dvadeset)  kvartalnih rata, i to u 19 (devetnaest) jednakih kvartalnih rata u iznosu od po </w:t>
      </w:r>
      <w:r w:rsidR="00EC1FFF" w:rsidRPr="00C05B05">
        <w:rPr>
          <w:szCs w:val="19"/>
        </w:rPr>
        <w:t>243,30</w:t>
      </w:r>
      <w:r w:rsidRPr="00C05B05">
        <w:rPr>
          <w:szCs w:val="19"/>
        </w:rPr>
        <w:t xml:space="preserve"> kuna, te posljednu ratu (20. rata) u iznosu od </w:t>
      </w:r>
      <w:r w:rsidR="00EC1FFF" w:rsidRPr="00C05B05">
        <w:rPr>
          <w:szCs w:val="19"/>
        </w:rPr>
        <w:t>243,36</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F952C2" w:rsidP="00C05B05" w:rsidR="00F952C2" w:rsidRPr="00C05B05">
      <w:pPr>
        <w:jc w:val="both"/>
        <w:rPr>
          <w:szCs w:val="19"/>
        </w:rPr>
      </w:pPr>
      <w:r w:rsidRPr="00C05B05">
        <w:rPr>
          <w:szCs w:val="19"/>
        </w:rPr>
        <w:t xml:space="preserve">Vjerovniku RUTING ZAGREB društvo s ograničenom odgovornošću za pružanje usluga i trgovinu, OIB: 37705747261 utvrđena je tražbina u iznosu od 305,58 kn. Sukladno Planu financijskog restrukturiranja smanjeni iznos tražbine iznosi </w:t>
      </w:r>
      <w:r w:rsidR="00EC1FFF" w:rsidRPr="00C05B05">
        <w:rPr>
          <w:szCs w:val="19"/>
        </w:rPr>
        <w:t>244,46</w:t>
      </w:r>
      <w:r w:rsidRPr="00C05B05">
        <w:rPr>
          <w:szCs w:val="19"/>
        </w:rPr>
        <w:t xml:space="preserve"> kn, dok Vjerovnik otpušta Dužniku dio tražbine u iznosu od </w:t>
      </w:r>
      <w:r w:rsidR="00EC1FFF" w:rsidRPr="00C05B05">
        <w:rPr>
          <w:szCs w:val="19"/>
        </w:rPr>
        <w:t>61,12</w:t>
      </w:r>
      <w:r w:rsidRPr="00C05B05">
        <w:rPr>
          <w:szCs w:val="19"/>
        </w:rPr>
        <w:t xml:space="preserve"> kn, a Dužnik prihvaća otpust duga. Dužnik se obvezuje vjerovniku platiti tražbinu u iznosu od </w:t>
      </w:r>
      <w:r w:rsidR="00EC1FFF" w:rsidRPr="00C05B05">
        <w:rPr>
          <w:szCs w:val="19"/>
        </w:rPr>
        <w:t>244,46</w:t>
      </w:r>
      <w:r w:rsidRPr="00C05B05">
        <w:rPr>
          <w:szCs w:val="19"/>
        </w:rPr>
        <w:t xml:space="preserve"> kuna, nakon isteka 2 (dvije) godine počeka u 20 (dvadeset)  kvartalnih rata, i to u 19 (devetnaest) jednakih kvartalnih rata u iznosu od po </w:t>
      </w:r>
      <w:r w:rsidR="00EC1FFF" w:rsidRPr="00C05B05">
        <w:rPr>
          <w:szCs w:val="19"/>
        </w:rPr>
        <w:t>12,22</w:t>
      </w:r>
      <w:r w:rsidRPr="00C05B05">
        <w:rPr>
          <w:szCs w:val="19"/>
        </w:rPr>
        <w:t xml:space="preserve"> kuna, te posljednu ratu (20. rata) u iznosu od </w:t>
      </w:r>
      <w:r w:rsidR="00EC1FFF" w:rsidRPr="00C05B05">
        <w:rPr>
          <w:szCs w:val="19"/>
        </w:rPr>
        <w:t>12,28</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F952C2" w:rsidP="00C05B05" w:rsidR="00F952C2" w:rsidRPr="00C05B05">
      <w:pPr>
        <w:jc w:val="both"/>
        <w:rPr>
          <w:szCs w:val="19"/>
        </w:rPr>
      </w:pPr>
      <w:r w:rsidRPr="00C05B05">
        <w:rPr>
          <w:szCs w:val="19"/>
        </w:rPr>
        <w:t xml:space="preserve">Vjerovniku SERVISNI CENTAR ADRIA društvo s ograničenom odgovornošću za usluge, proizvodnju i trgovinu, OIB: 44203543062 utvrđena je tražbina u iznosu od </w:t>
      </w:r>
      <w:r w:rsidR="00C4746D" w:rsidRPr="00C05B05">
        <w:rPr>
          <w:szCs w:val="19"/>
        </w:rPr>
        <w:t>1.978,00 kn</w:t>
      </w:r>
      <w:r w:rsidRPr="00C05B05">
        <w:rPr>
          <w:szCs w:val="19"/>
        </w:rPr>
        <w:t xml:space="preserve">. Sukladno Planu financijskog restrukturiranja smanjeni iznos tražbine iznosi </w:t>
      </w:r>
      <w:r w:rsidR="00EC1FFF" w:rsidRPr="00C05B05">
        <w:rPr>
          <w:szCs w:val="19"/>
        </w:rPr>
        <w:t>1582,40</w:t>
      </w:r>
      <w:r w:rsidRPr="00C05B05">
        <w:rPr>
          <w:szCs w:val="19"/>
        </w:rPr>
        <w:t xml:space="preserve"> kn, dok Vjerovnik otpušta Dužniku dio tražbine u iznosu od </w:t>
      </w:r>
      <w:r w:rsidR="00EC1FFF" w:rsidRPr="00C05B05">
        <w:rPr>
          <w:szCs w:val="19"/>
        </w:rPr>
        <w:t>395,60</w:t>
      </w:r>
      <w:r w:rsidRPr="00C05B05">
        <w:rPr>
          <w:szCs w:val="19"/>
        </w:rPr>
        <w:t xml:space="preserve"> kn, a Dužnik prihvaća otpust duga. Dužnik se obvezuje vjerovniku platiti tražbinu u iznosu od </w:t>
      </w:r>
      <w:r w:rsidR="00EC1FFF" w:rsidRPr="00C05B05">
        <w:rPr>
          <w:szCs w:val="19"/>
        </w:rPr>
        <w:t>1.582,40</w:t>
      </w:r>
      <w:r w:rsidRPr="00C05B05">
        <w:rPr>
          <w:szCs w:val="19"/>
        </w:rPr>
        <w:t xml:space="preserve"> kuna, nakon isteka 2 (dvije) godine počeka u 20 (dvadeset)  jednakih kvartalnih rata u iznosu od po </w:t>
      </w:r>
      <w:r w:rsidR="00EC1FFF" w:rsidRPr="00C05B05">
        <w:rPr>
          <w:szCs w:val="19"/>
        </w:rPr>
        <w:t>79,12</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C4746D" w:rsidP="00C05B05" w:rsidR="00C4746D" w:rsidRPr="00C05B05">
      <w:pPr>
        <w:jc w:val="both"/>
        <w:rPr>
          <w:szCs w:val="19"/>
        </w:rPr>
      </w:pPr>
      <w:r w:rsidRPr="00C05B05">
        <w:rPr>
          <w:szCs w:val="19"/>
        </w:rPr>
        <w:lastRenderedPageBreak/>
        <w:t xml:space="preserve">Vjerovniku SIGNUM MAX d.o.o. za proizvodnju, trgovinu i usluge, OIB: 70732861774 utvrđena je tražbina u iznosu od 869,37 kn. Sukladno Planu financijskog restrukturiranja smanjeni iznos tražbine iznosi </w:t>
      </w:r>
      <w:r w:rsidR="00EC1FFF" w:rsidRPr="00C05B05">
        <w:rPr>
          <w:szCs w:val="19"/>
        </w:rPr>
        <w:t>695,50</w:t>
      </w:r>
      <w:r w:rsidRPr="00C05B05">
        <w:rPr>
          <w:szCs w:val="19"/>
        </w:rPr>
        <w:t xml:space="preserve"> kn, dok Vjerovnik otpušta Dužniku dio tražbine u iznosu od </w:t>
      </w:r>
      <w:r w:rsidR="00EC1FFF" w:rsidRPr="00C05B05">
        <w:rPr>
          <w:szCs w:val="19"/>
        </w:rPr>
        <w:t>173,87</w:t>
      </w:r>
      <w:r w:rsidRPr="00C05B05">
        <w:rPr>
          <w:szCs w:val="19"/>
        </w:rPr>
        <w:t xml:space="preserve"> kn, a Dužnik prihvaća otpust duga. Dužnik se obvezuje vjerovniku platiti tražbinu u iznosu od </w:t>
      </w:r>
      <w:r w:rsidR="00EC1FFF" w:rsidRPr="00C05B05">
        <w:rPr>
          <w:szCs w:val="19"/>
        </w:rPr>
        <w:t>695,50</w:t>
      </w:r>
      <w:r w:rsidRPr="00C05B05">
        <w:rPr>
          <w:szCs w:val="19"/>
        </w:rPr>
        <w:t xml:space="preserve"> kuna, nakon isteka 2 (dvije) godine počeka u 20 (dvadeset)  kvartalnih rata, i to u 19 (devetnaest) jednakih kvartalnih rata u iznosu od po </w:t>
      </w:r>
      <w:r w:rsidR="00EC1FFF" w:rsidRPr="00C05B05">
        <w:rPr>
          <w:szCs w:val="19"/>
        </w:rPr>
        <w:t>34,78</w:t>
      </w:r>
      <w:r w:rsidRPr="00C05B05">
        <w:rPr>
          <w:szCs w:val="19"/>
        </w:rPr>
        <w:t xml:space="preserve"> kuna, te posljednu ratu (20. rata) u iznosu od </w:t>
      </w:r>
      <w:r w:rsidR="00EC1FFF" w:rsidRPr="00C05B05">
        <w:rPr>
          <w:szCs w:val="19"/>
        </w:rPr>
        <w:t>34,68</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C4746D" w:rsidP="00C05B05" w:rsidR="00C4746D" w:rsidRPr="00C05B05">
      <w:pPr>
        <w:jc w:val="both"/>
        <w:rPr>
          <w:szCs w:val="19"/>
        </w:rPr>
      </w:pPr>
      <w:r w:rsidRPr="00C05B05">
        <w:rPr>
          <w:szCs w:val="19"/>
        </w:rPr>
        <w:t xml:space="preserve">Vjerovniku SISTEMI ZA PRANJE SZABO društvo s ograničenom odgovornošću za trgovinu, OIB: 18907358249 utvrđena je tražbina u iznosu od 987,51 kn. Sukladno Planu financijskog restrukturiranja smanjeni iznos tražbine iznosi </w:t>
      </w:r>
      <w:r w:rsidR="00EC1FFF" w:rsidRPr="00C05B05">
        <w:rPr>
          <w:szCs w:val="19"/>
        </w:rPr>
        <w:t>790,01</w:t>
      </w:r>
      <w:r w:rsidRPr="00C05B05">
        <w:rPr>
          <w:szCs w:val="19"/>
        </w:rPr>
        <w:t xml:space="preserve"> kn, dok Vjerovnik otpušta Dužniku dio tražbine u iznosu od </w:t>
      </w:r>
      <w:r w:rsidR="00EC1FFF" w:rsidRPr="00C05B05">
        <w:rPr>
          <w:szCs w:val="19"/>
        </w:rPr>
        <w:t>197,50</w:t>
      </w:r>
      <w:r w:rsidRPr="00C05B05">
        <w:rPr>
          <w:szCs w:val="19"/>
        </w:rPr>
        <w:t xml:space="preserve"> kn, a Dužnik prihvaća otpust duga. Dužnik se obvezuje vjerovniku platiti tražbinu u iznosu od </w:t>
      </w:r>
      <w:r w:rsidR="00EC1FFF" w:rsidRPr="00C05B05">
        <w:rPr>
          <w:szCs w:val="19"/>
        </w:rPr>
        <w:t>790,01</w:t>
      </w:r>
      <w:r w:rsidRPr="00C05B05">
        <w:rPr>
          <w:szCs w:val="19"/>
        </w:rPr>
        <w:t xml:space="preserve"> kuna, nakon isteka 2 (dvije) godine počeka u 20 (dvadeset)  kvartalnih rata, i to u 19 (devetnaest) jednakih kvartalnih rata u iznosu od po </w:t>
      </w:r>
      <w:r w:rsidR="00EC1FFF" w:rsidRPr="00C05B05">
        <w:rPr>
          <w:szCs w:val="19"/>
        </w:rPr>
        <w:t>39,50</w:t>
      </w:r>
      <w:r w:rsidRPr="00C05B05">
        <w:rPr>
          <w:szCs w:val="19"/>
        </w:rPr>
        <w:t xml:space="preserve"> kuna, te posljednu ratu (20. rata) u iznosu od </w:t>
      </w:r>
      <w:r w:rsidR="00EC1FFF" w:rsidRPr="00C05B05">
        <w:rPr>
          <w:szCs w:val="19"/>
        </w:rPr>
        <w:t>39,51</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C4746D" w:rsidP="00C05B05" w:rsidR="00C4746D" w:rsidRPr="00C05B05">
      <w:pPr>
        <w:jc w:val="both"/>
        <w:rPr>
          <w:szCs w:val="19"/>
        </w:rPr>
      </w:pPr>
      <w:r w:rsidRPr="00C05B05">
        <w:rPr>
          <w:szCs w:val="19"/>
        </w:rPr>
        <w:t xml:space="preserve">Vjerovniku SKYLINK društvo s ograničenom odgovornošću za usluge zaštite osoba i imovine, OIB: 81773389478 utvrđena je tražbina u iznosu od 623,70 kn. Sukladno Planu financijskog restrukturiranja smanjeni iznos tražbine iznosi </w:t>
      </w:r>
      <w:r w:rsidR="00EC1FFF" w:rsidRPr="00C05B05">
        <w:rPr>
          <w:szCs w:val="19"/>
        </w:rPr>
        <w:t>498,96</w:t>
      </w:r>
      <w:r w:rsidRPr="00C05B05">
        <w:rPr>
          <w:szCs w:val="19"/>
        </w:rPr>
        <w:t xml:space="preserve"> kn, dok Vjerovnik otpušta Dužniku dio tražbine u iznosu od </w:t>
      </w:r>
      <w:r w:rsidR="00EC1FFF" w:rsidRPr="00C05B05">
        <w:rPr>
          <w:szCs w:val="19"/>
        </w:rPr>
        <w:t>124,74</w:t>
      </w:r>
      <w:r w:rsidRPr="00C05B05">
        <w:rPr>
          <w:szCs w:val="19"/>
        </w:rPr>
        <w:t xml:space="preserve"> kn, a Dužnik prihvaća otpust duga. Dužnik se obvezuje vjerovniku platiti tražbinu u iznosu od </w:t>
      </w:r>
      <w:r w:rsidR="00EC1FFF" w:rsidRPr="00C05B05">
        <w:rPr>
          <w:szCs w:val="19"/>
        </w:rPr>
        <w:t>498,96</w:t>
      </w:r>
      <w:r w:rsidRPr="00C05B05">
        <w:rPr>
          <w:szCs w:val="19"/>
        </w:rPr>
        <w:t xml:space="preserve"> kuna, nakon isteka 2 (dvije) godine počeka u 20 (dvadeset)  kvartalnih rata, i to u 19 (devetnaest) jednakih kvartalnih rata u iznosu od po </w:t>
      </w:r>
      <w:r w:rsidR="00EC1FFF" w:rsidRPr="00C05B05">
        <w:rPr>
          <w:szCs w:val="19"/>
        </w:rPr>
        <w:t>24,95</w:t>
      </w:r>
      <w:r w:rsidRPr="00C05B05">
        <w:rPr>
          <w:szCs w:val="19"/>
        </w:rPr>
        <w:t xml:space="preserve"> kuna, te posljednu ratu (20. rata) u iznosu od </w:t>
      </w:r>
      <w:r w:rsidR="00EC1FFF" w:rsidRPr="00C05B05">
        <w:rPr>
          <w:szCs w:val="19"/>
        </w:rPr>
        <w:t>24,91</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C4746D" w:rsidP="00C05B05" w:rsidR="00C4746D" w:rsidRPr="00C05B05">
      <w:pPr>
        <w:jc w:val="both"/>
        <w:rPr>
          <w:szCs w:val="19"/>
        </w:rPr>
      </w:pPr>
      <w:r w:rsidRPr="00C05B05">
        <w:rPr>
          <w:szCs w:val="19"/>
        </w:rPr>
        <w:t xml:space="preserve">Vjerovniku SPIN , OIB:  </w:t>
      </w:r>
      <w:r w:rsidR="00D31C18" w:rsidRPr="00C05B05">
        <w:rPr>
          <w:szCs w:val="19"/>
        </w:rPr>
        <w:t>IT 0080877040</w:t>
      </w:r>
      <w:r w:rsidRPr="00C05B05">
        <w:rPr>
          <w:szCs w:val="19"/>
        </w:rPr>
        <w:t xml:space="preserve"> utvrđena je tražbina u iznosu od 139.715,22 kn. Sukladno Planu financijskog restrukturiranja smanjeni iznos tražbine iznosi </w:t>
      </w:r>
      <w:r w:rsidR="00EC1FFF" w:rsidRPr="00C05B05">
        <w:rPr>
          <w:szCs w:val="19"/>
        </w:rPr>
        <w:t>111.772,18</w:t>
      </w:r>
      <w:r w:rsidRPr="00C05B05">
        <w:rPr>
          <w:szCs w:val="19"/>
        </w:rPr>
        <w:t xml:space="preserve"> kn, dok Vjerovnik otpušta Dužniku dio tražbine u iznosu od </w:t>
      </w:r>
      <w:r w:rsidR="00EC1FFF" w:rsidRPr="00C05B05">
        <w:rPr>
          <w:szCs w:val="19"/>
        </w:rPr>
        <w:t>27.943,04</w:t>
      </w:r>
      <w:r w:rsidRPr="00C05B05">
        <w:rPr>
          <w:szCs w:val="19"/>
        </w:rPr>
        <w:t xml:space="preserve"> kn, a Dužnik prihvaća otpust duga. Dužnik se obvezuje vjerovniku platiti tražbinu u iznosu od </w:t>
      </w:r>
      <w:r w:rsidR="00EC1FFF" w:rsidRPr="00C05B05">
        <w:rPr>
          <w:szCs w:val="19"/>
        </w:rPr>
        <w:t>111.772,18</w:t>
      </w:r>
      <w:r w:rsidRPr="00C05B05">
        <w:rPr>
          <w:szCs w:val="19"/>
        </w:rPr>
        <w:t xml:space="preserve"> kuna, nakon isteka 2 (dvije) godine počeka u 20 (dvadeset)  kvartalnih rata, i to u 19 (devetnaest) jednakih kvartalnih rata u iznosu od po </w:t>
      </w:r>
      <w:r w:rsidR="00EC1FFF" w:rsidRPr="00C05B05">
        <w:rPr>
          <w:szCs w:val="19"/>
        </w:rPr>
        <w:t>5.588,61</w:t>
      </w:r>
      <w:r w:rsidRPr="00C05B05">
        <w:rPr>
          <w:szCs w:val="19"/>
        </w:rPr>
        <w:t xml:space="preserve"> kuna, te posljednu ratu (20. rata) u iznosu od </w:t>
      </w:r>
      <w:r w:rsidR="00EC1FFF" w:rsidRPr="00C05B05">
        <w:rPr>
          <w:szCs w:val="19"/>
        </w:rPr>
        <w:t>5.588,59</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C4746D" w:rsidP="00C05B05" w:rsidR="00C4746D" w:rsidRPr="00C05B05">
      <w:pPr>
        <w:jc w:val="both"/>
        <w:rPr>
          <w:szCs w:val="19"/>
        </w:rPr>
      </w:pPr>
      <w:r w:rsidRPr="00C05B05">
        <w:rPr>
          <w:szCs w:val="19"/>
        </w:rPr>
        <w:t xml:space="preserve">Vjerovniku STAHLGRUBER d.o.o. za trgovinu i usluge , OIB: 49935301915 utvrđena je tražbina u iznosu od 1.241,24 kn. Sukladno Planu financijskog restrukturiranja smanjeni iznos tražbine iznosi </w:t>
      </w:r>
      <w:r w:rsidR="00EC1FFF" w:rsidRPr="00C05B05">
        <w:rPr>
          <w:szCs w:val="19"/>
        </w:rPr>
        <w:t>992,99</w:t>
      </w:r>
      <w:r w:rsidRPr="00C05B05">
        <w:rPr>
          <w:szCs w:val="19"/>
        </w:rPr>
        <w:t xml:space="preserve"> kn, dok Vjerovnik otpušta Dužniku dio tražbine u iznosu od </w:t>
      </w:r>
      <w:r w:rsidR="00EC1FFF" w:rsidRPr="00C05B05">
        <w:rPr>
          <w:szCs w:val="19"/>
        </w:rPr>
        <w:t>248,25</w:t>
      </w:r>
      <w:r w:rsidRPr="00C05B05">
        <w:rPr>
          <w:szCs w:val="19"/>
        </w:rPr>
        <w:t xml:space="preserve"> kn, a Dužnik prihvaća otpust duga. Dužnik se obvezuje vjerovniku platiti tražbinu u iznosu od </w:t>
      </w:r>
      <w:r w:rsidR="00EC1FFF" w:rsidRPr="00C05B05">
        <w:rPr>
          <w:szCs w:val="19"/>
        </w:rPr>
        <w:t>992,99</w:t>
      </w:r>
      <w:r w:rsidRPr="00C05B05">
        <w:rPr>
          <w:szCs w:val="19"/>
        </w:rPr>
        <w:t xml:space="preserve"> kuna, nakon isteka 2 (dvije) godine počeka u 20 (dvadeset)  kvartalnih rata, i to u 19 (devetnaest) jednakih kvartalnih rata u iznosu od po </w:t>
      </w:r>
      <w:r w:rsidR="00EC1FFF" w:rsidRPr="00C05B05">
        <w:rPr>
          <w:szCs w:val="19"/>
        </w:rPr>
        <w:t>49,65</w:t>
      </w:r>
      <w:r w:rsidRPr="00C05B05">
        <w:rPr>
          <w:szCs w:val="19"/>
        </w:rPr>
        <w:t xml:space="preserve"> kuna, te posljednu ratu (20. rata) u iznosu od </w:t>
      </w:r>
      <w:r w:rsidR="00EC1FFF" w:rsidRPr="00C05B05">
        <w:rPr>
          <w:szCs w:val="19"/>
        </w:rPr>
        <w:t>49,64</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C4746D" w:rsidP="00C05B05" w:rsidR="00C4746D" w:rsidRPr="00C05B05">
      <w:pPr>
        <w:jc w:val="both"/>
        <w:rPr>
          <w:szCs w:val="19"/>
        </w:rPr>
      </w:pPr>
      <w:r w:rsidRPr="00C05B05">
        <w:rPr>
          <w:szCs w:val="19"/>
        </w:rPr>
        <w:t xml:space="preserve">Vjerovniku STI d.o.o. za tehnološke usluge, trgovinu i zastupanje, OIB: 13982042710 utvrđena je tražbina u iznosu od 1.255,81 kn. Sukladno Planu financijskog restrukturiranja smanjeni iznos tražbine iznosi </w:t>
      </w:r>
      <w:r w:rsidR="00EC1FFF" w:rsidRPr="00C05B05">
        <w:rPr>
          <w:szCs w:val="19"/>
        </w:rPr>
        <w:t>1.004,65</w:t>
      </w:r>
      <w:r w:rsidRPr="00C05B05">
        <w:rPr>
          <w:szCs w:val="19"/>
        </w:rPr>
        <w:t xml:space="preserve"> kn, dok Vjerovnik otpušta Dužniku dio tražbine u iznosu od </w:t>
      </w:r>
      <w:r w:rsidR="00EC1FFF" w:rsidRPr="00C05B05">
        <w:rPr>
          <w:szCs w:val="19"/>
        </w:rPr>
        <w:t>251,16</w:t>
      </w:r>
      <w:r w:rsidRPr="00C05B05">
        <w:rPr>
          <w:szCs w:val="19"/>
        </w:rPr>
        <w:t xml:space="preserve"> kn, a </w:t>
      </w:r>
      <w:r w:rsidRPr="00C05B05">
        <w:rPr>
          <w:szCs w:val="19"/>
        </w:rPr>
        <w:lastRenderedPageBreak/>
        <w:t xml:space="preserve">Dužnik prihvaća otpust duga. Dužnik se obvezuje vjerovniku platiti tražbinu u iznosu od </w:t>
      </w:r>
      <w:r w:rsidR="00EC1FFF" w:rsidRPr="00C05B05">
        <w:rPr>
          <w:szCs w:val="19"/>
        </w:rPr>
        <w:t>1.004,65</w:t>
      </w:r>
      <w:r w:rsidRPr="00C05B05">
        <w:rPr>
          <w:szCs w:val="19"/>
        </w:rPr>
        <w:t xml:space="preserve"> kuna, nakon isteka 2 (dvije) godine počeka u 20 (dvadeset)  kvartalnih rata, i to u 19 (devetnaest) jednakih kvartalnih rata u iznosu od po </w:t>
      </w:r>
      <w:r w:rsidR="00EC1FFF" w:rsidRPr="00C05B05">
        <w:rPr>
          <w:szCs w:val="19"/>
        </w:rPr>
        <w:t>50,23</w:t>
      </w:r>
      <w:r w:rsidRPr="00C05B05">
        <w:rPr>
          <w:szCs w:val="19"/>
        </w:rPr>
        <w:t xml:space="preserve"> kuna, te posljednu ratu (20. rata) u iznosu od </w:t>
      </w:r>
      <w:r w:rsidR="00EC1FFF" w:rsidRPr="00C05B05">
        <w:rPr>
          <w:szCs w:val="19"/>
        </w:rPr>
        <w:t>50,28</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C4746D" w:rsidP="00C05B05" w:rsidR="00C4746D" w:rsidRPr="00C05B05">
      <w:pPr>
        <w:jc w:val="both"/>
        <w:rPr>
          <w:szCs w:val="19"/>
        </w:rPr>
      </w:pPr>
      <w:r w:rsidRPr="00C05B05">
        <w:rPr>
          <w:szCs w:val="19"/>
        </w:rPr>
        <w:t xml:space="preserve">Vjerovniku NENAD ŠAGUD, vl. TAXI 3431 I PRIJEVOZ STVARI  , OIB: 72736214314 utvrđena je tražbina u iznosu od 1.375,00 kn. Sukladno Planu financijskog restrukturiranja smanjeni iznos tražbine iznosi </w:t>
      </w:r>
      <w:r w:rsidR="00EC1FFF" w:rsidRPr="00C05B05">
        <w:rPr>
          <w:szCs w:val="19"/>
        </w:rPr>
        <w:t>1.100,00</w:t>
      </w:r>
      <w:r w:rsidRPr="00C05B05">
        <w:rPr>
          <w:szCs w:val="19"/>
        </w:rPr>
        <w:t xml:space="preserve"> kn, dok Vjerovnik otpušta Dužniku dio tražbine u iznosu od </w:t>
      </w:r>
      <w:r w:rsidR="00EC1FFF" w:rsidRPr="00C05B05">
        <w:rPr>
          <w:szCs w:val="19"/>
        </w:rPr>
        <w:t>275,00</w:t>
      </w:r>
      <w:r w:rsidRPr="00C05B05">
        <w:rPr>
          <w:szCs w:val="19"/>
        </w:rPr>
        <w:t xml:space="preserve"> kn, a Dužnik prihvaća otpust duga. Dužnik se obvezuje vjerovniku platiti tražbinu u iznosu od </w:t>
      </w:r>
      <w:r w:rsidR="00EC1FFF" w:rsidRPr="00C05B05">
        <w:rPr>
          <w:szCs w:val="19"/>
        </w:rPr>
        <w:t>1.100,00</w:t>
      </w:r>
      <w:r w:rsidRPr="00C05B05">
        <w:rPr>
          <w:szCs w:val="19"/>
        </w:rPr>
        <w:t xml:space="preserve"> kuna, nakon isteka 2 (dvije) godine počeka u 20 (dvadeset)  jednakih kvartalnih rata u iznosu od po </w:t>
      </w:r>
      <w:r w:rsidR="00EC1FFF" w:rsidRPr="00C05B05">
        <w:rPr>
          <w:szCs w:val="19"/>
        </w:rPr>
        <w:t>55,00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C4746D" w:rsidP="00C05B05" w:rsidR="00C4746D" w:rsidRPr="00C05B05">
      <w:pPr>
        <w:jc w:val="both"/>
        <w:rPr>
          <w:szCs w:val="19"/>
        </w:rPr>
      </w:pPr>
      <w:r w:rsidRPr="00C05B05">
        <w:rPr>
          <w:szCs w:val="19"/>
        </w:rPr>
        <w:t xml:space="preserve">Vjerovniku STJEPAN ŠAŠKOR, JAVNI BILJEŽNIK , OIB: 93287120087 utvrđena je tražbina u iznosu od 11.000,00 kn. Sukladno Planu financijskog restrukturiranja smanjeni iznos tražbine iznosi </w:t>
      </w:r>
      <w:r w:rsidR="00EC1FFF" w:rsidRPr="00C05B05">
        <w:rPr>
          <w:szCs w:val="19"/>
        </w:rPr>
        <w:t>8.800,00</w:t>
      </w:r>
      <w:r w:rsidRPr="00C05B05">
        <w:rPr>
          <w:szCs w:val="19"/>
        </w:rPr>
        <w:t xml:space="preserve"> kn, dok Vjerovnik otpušta Dužniku dio tražbine u iznosu od </w:t>
      </w:r>
      <w:r w:rsidR="00EC1FFF" w:rsidRPr="00C05B05">
        <w:rPr>
          <w:szCs w:val="19"/>
        </w:rPr>
        <w:t>2.200,00</w:t>
      </w:r>
      <w:r w:rsidRPr="00C05B05">
        <w:rPr>
          <w:szCs w:val="19"/>
        </w:rPr>
        <w:t xml:space="preserve"> kn, a Dužnik prihvaća otpust duga. Dužnik se obvezuje vjerovniku platiti tražbinu u iznosu od </w:t>
      </w:r>
      <w:r w:rsidR="00EC1FFF" w:rsidRPr="00C05B05">
        <w:rPr>
          <w:szCs w:val="19"/>
        </w:rPr>
        <w:t>8.800,00</w:t>
      </w:r>
      <w:r w:rsidRPr="00C05B05">
        <w:rPr>
          <w:szCs w:val="19"/>
        </w:rPr>
        <w:t xml:space="preserve"> kuna, nakon isteka 2 (dvije) godine počeka u 20 (dvadeset)  jednakih kvartalnih rata u iznosu od po </w:t>
      </w:r>
      <w:r w:rsidR="00EC1FFF" w:rsidRPr="00C05B05">
        <w:rPr>
          <w:szCs w:val="19"/>
        </w:rPr>
        <w:t>440,00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C4746D" w:rsidP="00C05B05" w:rsidR="00C4746D" w:rsidRPr="00C05B05">
      <w:pPr>
        <w:jc w:val="both"/>
        <w:rPr>
          <w:szCs w:val="19"/>
        </w:rPr>
      </w:pPr>
      <w:r w:rsidRPr="00C05B05">
        <w:rPr>
          <w:szCs w:val="19"/>
        </w:rPr>
        <w:t xml:space="preserve">Vjerovniku P.G. MIRKO ŠIGNJAR, OIB: 96887911795 utvrđena je tražbina u iznosu od 1.737,50 kn. Sukladno Planu financijskog restrukturiranja smanjeni iznos tražbine iznosi </w:t>
      </w:r>
      <w:r w:rsidR="005052E5" w:rsidRPr="00C05B05">
        <w:rPr>
          <w:szCs w:val="19"/>
        </w:rPr>
        <w:t>1.390,00</w:t>
      </w:r>
      <w:r w:rsidRPr="00C05B05">
        <w:rPr>
          <w:szCs w:val="19"/>
        </w:rPr>
        <w:t xml:space="preserve"> kn, dok Vjerovnik otpušta Dužniku dio tražbine u iznosu od </w:t>
      </w:r>
      <w:r w:rsidR="005052E5" w:rsidRPr="00C05B05">
        <w:rPr>
          <w:szCs w:val="19"/>
        </w:rPr>
        <w:t>347,50</w:t>
      </w:r>
      <w:r w:rsidRPr="00C05B05">
        <w:rPr>
          <w:szCs w:val="19"/>
        </w:rPr>
        <w:t xml:space="preserve"> kn, a Dužnik prihvaća otpust duga. Dužnik se obvezuje vjerovniku platiti tražbinu u iznosu od </w:t>
      </w:r>
      <w:r w:rsidR="005052E5" w:rsidRPr="00C05B05">
        <w:rPr>
          <w:szCs w:val="19"/>
        </w:rPr>
        <w:t>1.390,00</w:t>
      </w:r>
      <w:r w:rsidRPr="00C05B05">
        <w:rPr>
          <w:szCs w:val="19"/>
        </w:rPr>
        <w:t xml:space="preserve"> kuna, nakon isteka 2 (dvije) godine počeka u 20 (dvadeset)  jednakih kvartalnih rata u iznosu od po </w:t>
      </w:r>
      <w:r w:rsidR="005052E5" w:rsidRPr="00C05B05">
        <w:rPr>
          <w:szCs w:val="19"/>
        </w:rPr>
        <w:t>69,50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C4746D" w:rsidP="00C05B05" w:rsidR="00C4746D" w:rsidRPr="00C05B05">
      <w:pPr>
        <w:jc w:val="both"/>
        <w:rPr>
          <w:szCs w:val="19"/>
        </w:rPr>
      </w:pPr>
      <w:r w:rsidRPr="00C05B05">
        <w:rPr>
          <w:szCs w:val="19"/>
        </w:rPr>
        <w:t xml:space="preserve">Vjerovniku ŠPOLJAR-TRANSPORT d.o.o. za prijevoz,trgovinu,otpremništvo i usluge, OIB: 67564739211 utvrđena je tražbina u iznosu od 3.305,91 kn. Sukladno Planu financijskog restrukturiranja smanjeni iznos tražbine iznosi </w:t>
      </w:r>
      <w:r w:rsidR="005052E5" w:rsidRPr="00C05B05">
        <w:rPr>
          <w:szCs w:val="19"/>
        </w:rPr>
        <w:t>2.644,73</w:t>
      </w:r>
      <w:r w:rsidRPr="00C05B05">
        <w:rPr>
          <w:szCs w:val="19"/>
        </w:rPr>
        <w:t xml:space="preserve"> kn, dok Vjerovnik otpušta Dužniku dio tražbine u iznosu od </w:t>
      </w:r>
      <w:r w:rsidR="005052E5" w:rsidRPr="00C05B05">
        <w:rPr>
          <w:szCs w:val="19"/>
        </w:rPr>
        <w:t>661,18</w:t>
      </w:r>
      <w:r w:rsidRPr="00C05B05">
        <w:rPr>
          <w:szCs w:val="19"/>
        </w:rPr>
        <w:t xml:space="preserve"> kn, a Dužnik prihvaća otpust duga. Dužnik se obvezuje vjerovniku platiti tražbinu u iznosu od </w:t>
      </w:r>
      <w:r w:rsidR="005052E5" w:rsidRPr="00C05B05">
        <w:rPr>
          <w:szCs w:val="19"/>
        </w:rPr>
        <w:t>2.644,73</w:t>
      </w:r>
      <w:r w:rsidRPr="00C05B05">
        <w:rPr>
          <w:szCs w:val="19"/>
        </w:rPr>
        <w:t xml:space="preserve"> kuna, nakon isteka 2 (dvije) godine počeka u 20 (dvadeset)  kvartalnih rata, i to u 19 (devetnaest) jednakih kvartalnih rata u iznosu od po </w:t>
      </w:r>
      <w:r w:rsidR="005052E5" w:rsidRPr="00C05B05">
        <w:rPr>
          <w:szCs w:val="19"/>
        </w:rPr>
        <w:t>132,24</w:t>
      </w:r>
      <w:r w:rsidRPr="00C05B05">
        <w:rPr>
          <w:szCs w:val="19"/>
        </w:rPr>
        <w:t xml:space="preserve"> kuna, te posljednu ratu (20. rata) u iznosu od </w:t>
      </w:r>
      <w:r w:rsidR="005052E5" w:rsidRPr="00C05B05">
        <w:rPr>
          <w:szCs w:val="19"/>
        </w:rPr>
        <w:t>132,17</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C4746D" w:rsidP="00C05B05" w:rsidR="00C4746D" w:rsidRPr="00C05B05">
      <w:pPr>
        <w:jc w:val="both"/>
        <w:rPr>
          <w:szCs w:val="19"/>
        </w:rPr>
      </w:pPr>
      <w:r w:rsidRPr="00C05B05">
        <w:rPr>
          <w:szCs w:val="19"/>
        </w:rPr>
        <w:t xml:space="preserve">Vjerovniku TAHOGRAF, d.o.o. za proizvodnju, usluge i trgovinu, OIB: 73777060562 utvrđena je tražbina u iznosu od 562,30 kn. Sukladno Planu financijskog restrukturiranja smanjeni iznos tražbine iznosi </w:t>
      </w:r>
      <w:r w:rsidR="005052E5" w:rsidRPr="00C05B05">
        <w:rPr>
          <w:szCs w:val="19"/>
        </w:rPr>
        <w:t>449,84</w:t>
      </w:r>
      <w:r w:rsidRPr="00C05B05">
        <w:rPr>
          <w:szCs w:val="19"/>
        </w:rPr>
        <w:t xml:space="preserve"> kn, dok Vjerovnik otpušta Dužniku dio tražbine u iznosu od </w:t>
      </w:r>
      <w:r w:rsidR="005052E5" w:rsidRPr="00C05B05">
        <w:rPr>
          <w:szCs w:val="19"/>
        </w:rPr>
        <w:t>112,46</w:t>
      </w:r>
      <w:r w:rsidRPr="00C05B05">
        <w:rPr>
          <w:szCs w:val="19"/>
        </w:rPr>
        <w:t xml:space="preserve"> kn, a Dužnik prihvaća otpust duga. Dužnik se obvezuje vjerovniku platiti tražbinu u iznosu od </w:t>
      </w:r>
      <w:r w:rsidR="005052E5" w:rsidRPr="00C05B05">
        <w:rPr>
          <w:szCs w:val="19"/>
        </w:rPr>
        <w:t>449,84</w:t>
      </w:r>
      <w:r w:rsidRPr="00C05B05">
        <w:rPr>
          <w:szCs w:val="19"/>
        </w:rPr>
        <w:t xml:space="preserve"> kuna, nakon isteka 2 (dvije) godine počeka u 20 (dvadeset)  kvartalnih rata, i to u 19 (devetnaest) jednakih kvartalnih rata u iznosu od po </w:t>
      </w:r>
      <w:r w:rsidR="002F3CDF" w:rsidRPr="00C05B05">
        <w:rPr>
          <w:szCs w:val="19"/>
        </w:rPr>
        <w:t>22,49</w:t>
      </w:r>
      <w:r w:rsidRPr="00C05B05">
        <w:rPr>
          <w:szCs w:val="19"/>
        </w:rPr>
        <w:t xml:space="preserve"> kuna, te posljednu ratu (20. rata) u iznosu od </w:t>
      </w:r>
      <w:r w:rsidR="002F3CDF" w:rsidRPr="00C05B05">
        <w:rPr>
          <w:szCs w:val="19"/>
        </w:rPr>
        <w:t>22,53</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C4746D" w:rsidP="00C05B05" w:rsidR="00C4746D" w:rsidRPr="00C05B05">
      <w:pPr>
        <w:jc w:val="both"/>
        <w:rPr>
          <w:szCs w:val="19"/>
        </w:rPr>
      </w:pPr>
      <w:r w:rsidRPr="00C05B05">
        <w:rPr>
          <w:szCs w:val="19"/>
        </w:rPr>
        <w:lastRenderedPageBreak/>
        <w:t xml:space="preserve">Vjerovniku TATJANA j.d.o.o. za trgovinu i usluge, OIB: 28060326843 utvrđena je tražbina u iznosu od 1.698,88 kn. Sukladno Planu financijskog restrukturiranja smanjeni iznos tražbine iznosi </w:t>
      </w:r>
      <w:r w:rsidR="002F3CDF" w:rsidRPr="00C05B05">
        <w:rPr>
          <w:szCs w:val="19"/>
        </w:rPr>
        <w:t>1.359,10</w:t>
      </w:r>
      <w:r w:rsidRPr="00C05B05">
        <w:rPr>
          <w:szCs w:val="19"/>
        </w:rPr>
        <w:t xml:space="preserve"> kn, dok Vjerovnik otpušta Dužniku dio tražbine u iznosu od </w:t>
      </w:r>
      <w:r w:rsidR="002F3CDF" w:rsidRPr="00C05B05">
        <w:rPr>
          <w:szCs w:val="19"/>
        </w:rPr>
        <w:t>339,78</w:t>
      </w:r>
      <w:r w:rsidRPr="00C05B05">
        <w:rPr>
          <w:szCs w:val="19"/>
        </w:rPr>
        <w:t xml:space="preserve"> kn, a Dužnik prihvaća otpust duga. Dužnik se obvezuje vjerovniku platiti tražbinu u iznosu od </w:t>
      </w:r>
      <w:r w:rsidR="002F3CDF" w:rsidRPr="00C05B05">
        <w:rPr>
          <w:szCs w:val="19"/>
        </w:rPr>
        <w:t>1.359,10</w:t>
      </w:r>
      <w:r w:rsidRPr="00C05B05">
        <w:rPr>
          <w:szCs w:val="19"/>
        </w:rPr>
        <w:t xml:space="preserve"> kuna, nakon isteka 2 (dvije) godine počeka u 20 (dvadeset)  kvartalnih rata, i to u 19 (devetnaest) jednakih kvartalnih rata u iznosu od po </w:t>
      </w:r>
      <w:r w:rsidR="002F3CDF" w:rsidRPr="00C05B05">
        <w:rPr>
          <w:szCs w:val="19"/>
        </w:rPr>
        <w:t>67,96</w:t>
      </w:r>
      <w:r w:rsidRPr="00C05B05">
        <w:rPr>
          <w:szCs w:val="19"/>
        </w:rPr>
        <w:t xml:space="preserve"> kuna, te posljednu ratu (20. rata) u iznosu od </w:t>
      </w:r>
      <w:r w:rsidR="002F3CDF" w:rsidRPr="00C05B05">
        <w:rPr>
          <w:szCs w:val="19"/>
        </w:rPr>
        <w:t>67,86</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C4746D" w:rsidP="00C05B05" w:rsidR="00C4746D" w:rsidRPr="00C05B05">
      <w:pPr>
        <w:jc w:val="both"/>
        <w:rPr>
          <w:szCs w:val="19"/>
        </w:rPr>
      </w:pPr>
      <w:r w:rsidRPr="00C05B05">
        <w:rPr>
          <w:szCs w:val="19"/>
        </w:rPr>
        <w:t xml:space="preserve">Vjerovniku TOBRAL d.o.o. za obradu i montažu metalnih konstrukcija, instalacija, limariju i trgovinu, OIB: 21737245998 utvrđena je tražbina u iznosu od 6.062,28 kn. Sukladno Planu financijskog restrukturiranja smanjeni iznos tražbine iznosi </w:t>
      </w:r>
      <w:r w:rsidR="002F3CDF" w:rsidRPr="00C05B05">
        <w:rPr>
          <w:szCs w:val="19"/>
        </w:rPr>
        <w:t>4.849,82</w:t>
      </w:r>
      <w:r w:rsidRPr="00C05B05">
        <w:rPr>
          <w:szCs w:val="19"/>
        </w:rPr>
        <w:t xml:space="preserve"> kn, dok Vjerovnik otpušta Dužniku dio tražbine u iznosu od </w:t>
      </w:r>
      <w:r w:rsidR="002F3CDF" w:rsidRPr="00C05B05">
        <w:rPr>
          <w:szCs w:val="19"/>
        </w:rPr>
        <w:t>1.212,46</w:t>
      </w:r>
      <w:r w:rsidRPr="00C05B05">
        <w:rPr>
          <w:szCs w:val="19"/>
        </w:rPr>
        <w:t xml:space="preserve"> kn, a Dužnik prihvaća otpust duga. Dužnik se obvezuje vjerovniku platiti tražbinu u iznosu od </w:t>
      </w:r>
      <w:r w:rsidR="002F3CDF" w:rsidRPr="00C05B05">
        <w:rPr>
          <w:szCs w:val="19"/>
        </w:rPr>
        <w:t>4.849,82</w:t>
      </w:r>
      <w:r w:rsidRPr="00C05B05">
        <w:rPr>
          <w:szCs w:val="19"/>
        </w:rPr>
        <w:t xml:space="preserve"> kuna, nakon isteka 2 (dvije) godine počeka u 20 (dvadeset)  kvartalnih rata, i to u 19 (devetnaest) jednakih kvartalnih rata u iznosu od po </w:t>
      </w:r>
      <w:r w:rsidR="002F3CDF" w:rsidRPr="00C05B05">
        <w:rPr>
          <w:szCs w:val="19"/>
        </w:rPr>
        <w:t>242,49</w:t>
      </w:r>
      <w:r w:rsidRPr="00C05B05">
        <w:rPr>
          <w:szCs w:val="19"/>
        </w:rPr>
        <w:t xml:space="preserve"> kuna, te posljednu ratu (20. rata) u iznosu od </w:t>
      </w:r>
      <w:r w:rsidR="002F3CDF" w:rsidRPr="00C05B05">
        <w:rPr>
          <w:szCs w:val="19"/>
        </w:rPr>
        <w:t>242,51</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C4746D" w:rsidP="00C05B05" w:rsidR="00C4746D" w:rsidRPr="00C05B05">
      <w:pPr>
        <w:jc w:val="both"/>
        <w:rPr>
          <w:szCs w:val="19"/>
        </w:rPr>
      </w:pPr>
      <w:r w:rsidRPr="00C05B05">
        <w:rPr>
          <w:szCs w:val="19"/>
        </w:rPr>
        <w:t xml:space="preserve">Vjerovniku TOP TEAM PLUS društvo s ograničenom odgovornošću  za trgovinu i usluge, OIB: 39314954298 utvrđena je tražbina u iznosu od 56,14 kn. Sukladno Planu financijskog restrukturiranja smanjeni iznos tražbine iznosi </w:t>
      </w:r>
      <w:r w:rsidR="002F3CDF" w:rsidRPr="00C05B05">
        <w:rPr>
          <w:szCs w:val="19"/>
        </w:rPr>
        <w:t>44,91</w:t>
      </w:r>
      <w:r w:rsidRPr="00C05B05">
        <w:rPr>
          <w:szCs w:val="19"/>
        </w:rPr>
        <w:t xml:space="preserve"> kn, dok Vjerovnik otpušta Dužniku dio tražbine u iznosu od </w:t>
      </w:r>
      <w:r w:rsidR="002F3CDF" w:rsidRPr="00C05B05">
        <w:rPr>
          <w:szCs w:val="19"/>
        </w:rPr>
        <w:t>11,23</w:t>
      </w:r>
      <w:r w:rsidRPr="00C05B05">
        <w:rPr>
          <w:szCs w:val="19"/>
        </w:rPr>
        <w:t xml:space="preserve"> kn, a Dužnik prihvaća otpust duga. Dužnik se obvezuje vjerovniku platiti tražbinu u iznosu od </w:t>
      </w:r>
      <w:r w:rsidR="002F3CDF" w:rsidRPr="00C05B05">
        <w:rPr>
          <w:szCs w:val="19"/>
        </w:rPr>
        <w:t>44,91</w:t>
      </w:r>
      <w:r w:rsidRPr="00C05B05">
        <w:rPr>
          <w:szCs w:val="19"/>
        </w:rPr>
        <w:t xml:space="preserve"> kuna, nakon isteka 2 (dvije) godine počeka u 20 (dvadeset)  kvartalnih rata, i to u 19 (devetnaest) jednakih kvartalnih rata u iznosu od po </w:t>
      </w:r>
      <w:r w:rsidR="002F3CDF" w:rsidRPr="00C05B05">
        <w:rPr>
          <w:szCs w:val="19"/>
        </w:rPr>
        <w:t>2,25</w:t>
      </w:r>
      <w:r w:rsidRPr="00C05B05">
        <w:rPr>
          <w:szCs w:val="19"/>
        </w:rPr>
        <w:t xml:space="preserve"> kuna, te posljednu ratu (20. rata) u iznosu od </w:t>
      </w:r>
      <w:r w:rsidR="002F3CDF" w:rsidRPr="00C05B05">
        <w:rPr>
          <w:szCs w:val="19"/>
        </w:rPr>
        <w:t>2,16</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C4746D" w:rsidP="00C05B05" w:rsidR="00C4746D" w:rsidRPr="00C05B05">
      <w:pPr>
        <w:jc w:val="both"/>
        <w:rPr>
          <w:szCs w:val="19"/>
        </w:rPr>
      </w:pPr>
      <w:r w:rsidRPr="00C05B05">
        <w:rPr>
          <w:szCs w:val="19"/>
        </w:rPr>
        <w:t xml:space="preserve">Vjerovniku TORUS društvo s ograničenom odgovornošću za trgovinu i popravak hidrauličkih i pneumatskih sustava, OIB: 43070229748 utvrđena je tražbina u iznosu od 412,65 kn. Sukladno Planu financijskog restrukturiranja smanjeni iznos tražbine iznosi </w:t>
      </w:r>
      <w:r w:rsidR="002F3CDF" w:rsidRPr="00C05B05">
        <w:rPr>
          <w:szCs w:val="19"/>
        </w:rPr>
        <w:t>330,12</w:t>
      </w:r>
      <w:r w:rsidRPr="00C05B05">
        <w:rPr>
          <w:szCs w:val="19"/>
        </w:rPr>
        <w:t xml:space="preserve"> kn, dok Vjerovnik otpušta Dužniku dio tražbine u iznosu od </w:t>
      </w:r>
      <w:r w:rsidR="002F3CDF" w:rsidRPr="00C05B05">
        <w:rPr>
          <w:szCs w:val="19"/>
        </w:rPr>
        <w:t>82,53</w:t>
      </w:r>
      <w:r w:rsidRPr="00C05B05">
        <w:rPr>
          <w:szCs w:val="19"/>
        </w:rPr>
        <w:t xml:space="preserve"> kn, a Dužnik prihvaća otpust duga. Dužnik se obvezuje vjerovniku platiti tražbinu u iznosu od </w:t>
      </w:r>
      <w:r w:rsidR="002F3CDF" w:rsidRPr="00C05B05">
        <w:rPr>
          <w:szCs w:val="19"/>
        </w:rPr>
        <w:t>330,12</w:t>
      </w:r>
      <w:r w:rsidRPr="00C05B05">
        <w:rPr>
          <w:szCs w:val="19"/>
        </w:rPr>
        <w:t xml:space="preserve"> kuna, nakon isteka 2 (dvije) godine počeka u 20 (dvadeset)  kvartalnih rata, i to u 19 (devetnaest) jednakih kvartalnih rata u iznosu od po </w:t>
      </w:r>
      <w:r w:rsidR="002F3CDF" w:rsidRPr="00C05B05">
        <w:rPr>
          <w:szCs w:val="19"/>
        </w:rPr>
        <w:t>16,51</w:t>
      </w:r>
      <w:r w:rsidRPr="00C05B05">
        <w:rPr>
          <w:szCs w:val="19"/>
        </w:rPr>
        <w:t xml:space="preserve"> kuna, te posljednu ratu (20. rata) u iznosu od </w:t>
      </w:r>
      <w:r w:rsidR="002F3CDF" w:rsidRPr="00C05B05">
        <w:rPr>
          <w:szCs w:val="19"/>
        </w:rPr>
        <w:t>16,43</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357FA3" w:rsidP="00C05B05" w:rsidR="00357FA3" w:rsidRPr="00C05B05">
      <w:pPr>
        <w:jc w:val="both"/>
        <w:rPr>
          <w:szCs w:val="19"/>
        </w:rPr>
      </w:pPr>
      <w:r w:rsidRPr="00C05B05">
        <w:rPr>
          <w:szCs w:val="19"/>
        </w:rPr>
        <w:t xml:space="preserve">Vjerovniku TORUS PNEUMATIKA d.o.o. za trgovinu i usluge, OIB: 26737604832 utvrđena je tražbina u iznosu od 3.452,88 kn. Sukladno Planu financijskog restrukturiranja smanjeni iznos tražbine iznosi </w:t>
      </w:r>
      <w:r w:rsidR="002F3CDF" w:rsidRPr="00C05B05">
        <w:rPr>
          <w:szCs w:val="19"/>
        </w:rPr>
        <w:t>2.762,30</w:t>
      </w:r>
      <w:r w:rsidRPr="00C05B05">
        <w:rPr>
          <w:szCs w:val="19"/>
        </w:rPr>
        <w:t xml:space="preserve"> kn, dok Vjerovnik otpušta Dužniku dio tražbine u iznosu od </w:t>
      </w:r>
      <w:r w:rsidR="002F3CDF" w:rsidRPr="00C05B05">
        <w:rPr>
          <w:szCs w:val="19"/>
        </w:rPr>
        <w:t>690,58</w:t>
      </w:r>
      <w:r w:rsidRPr="00C05B05">
        <w:rPr>
          <w:szCs w:val="19"/>
        </w:rPr>
        <w:t xml:space="preserve"> kn, a Dužnik prihvaća otpust duga. Dužnik se obvezuje vjerovniku platiti tražbinu u iznosu od </w:t>
      </w:r>
      <w:r w:rsidR="002F3CDF" w:rsidRPr="00C05B05">
        <w:rPr>
          <w:szCs w:val="19"/>
        </w:rPr>
        <w:t>2.762,30</w:t>
      </w:r>
      <w:r w:rsidRPr="00C05B05">
        <w:rPr>
          <w:szCs w:val="19"/>
        </w:rPr>
        <w:t xml:space="preserve"> kuna, nakon isteka 2 (dvije) godine počeka u 20 (dvadeset)  kvartalnih rata, i to u 19 (devetnaest) jednakih kvartalnih rata u iznosu od po </w:t>
      </w:r>
      <w:r w:rsidR="002F3CDF" w:rsidRPr="00C05B05">
        <w:rPr>
          <w:szCs w:val="19"/>
        </w:rPr>
        <w:t>138,12</w:t>
      </w:r>
      <w:r w:rsidRPr="00C05B05">
        <w:rPr>
          <w:szCs w:val="19"/>
        </w:rPr>
        <w:t xml:space="preserve"> kuna, te posljednu ratu (20. rata) u iznosu od </w:t>
      </w:r>
      <w:r w:rsidR="002F3CDF" w:rsidRPr="00C05B05">
        <w:rPr>
          <w:szCs w:val="19"/>
        </w:rPr>
        <w:t>138,02</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357FA3" w:rsidP="00C05B05" w:rsidR="00357FA3" w:rsidRPr="00C05B05">
      <w:pPr>
        <w:jc w:val="both"/>
        <w:rPr>
          <w:szCs w:val="19"/>
        </w:rPr>
      </w:pPr>
      <w:r w:rsidRPr="00C05B05">
        <w:rPr>
          <w:szCs w:val="19"/>
        </w:rPr>
        <w:t xml:space="preserve">Vjerovniku TRANSPORTI ĆAĆIĆ d.o.o. za prijevoz i usluge, OIB: 26737604832 utvrđena je tražbina u iznosu od 418,05 kn. Sukladno Planu financijskog restrukturiranja smanjeni iznos tražbine iznosi </w:t>
      </w:r>
      <w:r w:rsidR="002F3CDF" w:rsidRPr="00C05B05">
        <w:rPr>
          <w:szCs w:val="19"/>
        </w:rPr>
        <w:lastRenderedPageBreak/>
        <w:t>334,44</w:t>
      </w:r>
      <w:r w:rsidRPr="00C05B05">
        <w:rPr>
          <w:szCs w:val="19"/>
        </w:rPr>
        <w:t xml:space="preserve"> kn, dok Vjerovnik otpušta Dužniku dio tražbine u iznosu od </w:t>
      </w:r>
      <w:r w:rsidR="002F3CDF" w:rsidRPr="00C05B05">
        <w:rPr>
          <w:szCs w:val="19"/>
        </w:rPr>
        <w:t>83,61</w:t>
      </w:r>
      <w:r w:rsidRPr="00C05B05">
        <w:rPr>
          <w:szCs w:val="19"/>
        </w:rPr>
        <w:t xml:space="preserve"> kn, a Dužnik prihvaća otpust duga. Dužnik se obvezuje vjerovniku platiti tražbinu u iznosu od </w:t>
      </w:r>
      <w:r w:rsidR="002F3CDF" w:rsidRPr="00C05B05">
        <w:rPr>
          <w:szCs w:val="19"/>
        </w:rPr>
        <w:t>334,44</w:t>
      </w:r>
      <w:r w:rsidRPr="00C05B05">
        <w:rPr>
          <w:szCs w:val="19"/>
        </w:rPr>
        <w:t xml:space="preserve"> kuna, nakon isteka 2 (dvije) godine počeka u 20 (dvadeset)  kvartalnih rata, i to u 19 (devetnaest) jednakih kvartalnih rata u iznosu od po </w:t>
      </w:r>
      <w:r w:rsidR="002F3CDF" w:rsidRPr="00C05B05">
        <w:rPr>
          <w:szCs w:val="19"/>
        </w:rPr>
        <w:t>16,72</w:t>
      </w:r>
      <w:r w:rsidRPr="00C05B05">
        <w:rPr>
          <w:szCs w:val="19"/>
        </w:rPr>
        <w:t xml:space="preserve"> kuna, te posljednu ratu (20. rata) u iznosu od </w:t>
      </w:r>
      <w:r w:rsidR="002F3CDF" w:rsidRPr="00C05B05">
        <w:rPr>
          <w:szCs w:val="19"/>
        </w:rPr>
        <w:t>16,76</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357FA3" w:rsidP="00C05B05" w:rsidR="00357FA3" w:rsidRPr="00C05B05">
      <w:pPr>
        <w:jc w:val="both"/>
        <w:rPr>
          <w:szCs w:val="19"/>
        </w:rPr>
      </w:pPr>
      <w:r w:rsidRPr="00C05B05">
        <w:rPr>
          <w:szCs w:val="19"/>
        </w:rPr>
        <w:t xml:space="preserve">Vjerovniku TRGOMETAL d.o.o. za trgovinu i proizvodnju, OIB: 26004523816 utvrđena je tražbina u iznosu od 840,69 kn. Sukladno Planu financijskog restrukturiranja smanjeni iznos tražbine iznosi </w:t>
      </w:r>
      <w:r w:rsidR="002F3CDF" w:rsidRPr="00C05B05">
        <w:rPr>
          <w:szCs w:val="19"/>
        </w:rPr>
        <w:t xml:space="preserve">672,55 </w:t>
      </w:r>
      <w:r w:rsidRPr="00C05B05">
        <w:rPr>
          <w:szCs w:val="19"/>
        </w:rPr>
        <w:t xml:space="preserve">kn, dok Vjerovnik otpušta Dužniku dio tražbine u iznosu od </w:t>
      </w:r>
      <w:r w:rsidR="002F3CDF" w:rsidRPr="00C05B05">
        <w:rPr>
          <w:szCs w:val="19"/>
        </w:rPr>
        <w:t>168,14</w:t>
      </w:r>
      <w:r w:rsidRPr="00C05B05">
        <w:rPr>
          <w:szCs w:val="19"/>
        </w:rPr>
        <w:t xml:space="preserve"> kn, a Dužnik prihvaća otpust duga. Dužnik se obvezuje vjerovniku platiti tražbinu u iznosu od </w:t>
      </w:r>
      <w:r w:rsidR="002F3CDF" w:rsidRPr="00C05B05">
        <w:rPr>
          <w:szCs w:val="19"/>
        </w:rPr>
        <w:t>672,55</w:t>
      </w:r>
      <w:r w:rsidRPr="00C05B05">
        <w:rPr>
          <w:szCs w:val="19"/>
        </w:rPr>
        <w:t xml:space="preserve"> kuna, nakon isteka 2 (dvije) godine počeka u 20 (dvadeset)  kvartalnih rata, i to u 19 (devetnaest) jednakih kvartalnih rata u iznosu od po </w:t>
      </w:r>
      <w:r w:rsidR="002F3CDF" w:rsidRPr="00C05B05">
        <w:rPr>
          <w:szCs w:val="19"/>
        </w:rPr>
        <w:t>33,63</w:t>
      </w:r>
      <w:r w:rsidRPr="00C05B05">
        <w:rPr>
          <w:szCs w:val="19"/>
        </w:rPr>
        <w:t xml:space="preserve"> kuna, te posljednu ratu (20. rata) u iznosu od </w:t>
      </w:r>
      <w:r w:rsidR="002F3CDF" w:rsidRPr="00C05B05">
        <w:rPr>
          <w:szCs w:val="19"/>
        </w:rPr>
        <w:t>33,58</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357FA3" w:rsidP="00C05B05" w:rsidR="00357FA3" w:rsidRPr="00C05B05">
      <w:pPr>
        <w:jc w:val="both"/>
        <w:rPr>
          <w:szCs w:val="19"/>
        </w:rPr>
      </w:pPr>
      <w:r w:rsidRPr="00C05B05">
        <w:rPr>
          <w:szCs w:val="19"/>
        </w:rPr>
        <w:t xml:space="preserve">Vjerovniku TRGOSTAL-LUBENJAK javno trgovačko društvo za trgovinu, usluge i posredovanje, OIB: 99176359078 utvrđena je tražbina u iznosu od 100,00 kn. Sukladno Planu financijskog restrukturiranja smanjeni iznos tražbine iznosi </w:t>
      </w:r>
      <w:r w:rsidR="002F3CDF" w:rsidRPr="00C05B05">
        <w:rPr>
          <w:szCs w:val="19"/>
        </w:rPr>
        <w:t>80,00</w:t>
      </w:r>
      <w:r w:rsidRPr="00C05B05">
        <w:rPr>
          <w:szCs w:val="19"/>
        </w:rPr>
        <w:t xml:space="preserve"> kn, dok Vjerovnik otpušta Dužniku dio tražbine u iznosu od </w:t>
      </w:r>
      <w:r w:rsidR="002F3CDF" w:rsidRPr="00C05B05">
        <w:rPr>
          <w:szCs w:val="19"/>
        </w:rPr>
        <w:t>20,00</w:t>
      </w:r>
      <w:r w:rsidRPr="00C05B05">
        <w:rPr>
          <w:szCs w:val="19"/>
        </w:rPr>
        <w:t xml:space="preserve"> kn, a Dužnik prihvaća otpust duga. Dužnik se obvezuje vjerovniku platiti tražbinu u iznosu od </w:t>
      </w:r>
      <w:r w:rsidR="002F3CDF" w:rsidRPr="00C05B05">
        <w:rPr>
          <w:szCs w:val="19"/>
        </w:rPr>
        <w:t>80,00</w:t>
      </w:r>
      <w:r w:rsidRPr="00C05B05">
        <w:rPr>
          <w:szCs w:val="19"/>
        </w:rPr>
        <w:t xml:space="preserve"> kuna, nakon isteka 2 (dvije) godine počeka u 20 (dvadeset)  kvartalnih rata u iznosu od po </w:t>
      </w:r>
      <w:r w:rsidR="002F3CDF" w:rsidRPr="00C05B05">
        <w:rPr>
          <w:szCs w:val="19"/>
        </w:rPr>
        <w:t>4,00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357FA3" w:rsidP="00C05B05" w:rsidR="00357FA3" w:rsidRPr="00C05B05">
      <w:pPr>
        <w:jc w:val="both"/>
        <w:rPr>
          <w:szCs w:val="19"/>
        </w:rPr>
      </w:pPr>
      <w:r w:rsidRPr="00C05B05">
        <w:rPr>
          <w:szCs w:val="19"/>
        </w:rPr>
        <w:t xml:space="preserve">Vjerovniku U.D. BRZI AUTO SERVIS jednostavno društvo s ograničenom odgovornošću za trgovinu i usluge, OIB: 79838487817 utvrđena je tražbina u iznosu od 1.097,25 kn. Sukladno Planu financijskog restrukturiranja smanjeni iznos tražbine iznosi </w:t>
      </w:r>
      <w:r w:rsidR="002F3CDF" w:rsidRPr="00C05B05">
        <w:rPr>
          <w:szCs w:val="19"/>
        </w:rPr>
        <w:t>877,80</w:t>
      </w:r>
      <w:r w:rsidRPr="00C05B05">
        <w:rPr>
          <w:szCs w:val="19"/>
        </w:rPr>
        <w:t xml:space="preserve"> kn, dok Vjerovnik otpušta Dužniku dio tražbine u iznosu od </w:t>
      </w:r>
      <w:r w:rsidR="002F3CDF" w:rsidRPr="00C05B05">
        <w:rPr>
          <w:szCs w:val="19"/>
        </w:rPr>
        <w:t>219,45</w:t>
      </w:r>
      <w:r w:rsidRPr="00C05B05">
        <w:rPr>
          <w:szCs w:val="19"/>
        </w:rPr>
        <w:t xml:space="preserve"> kn, a Dužnik prihvaća otpust duga. Dužnik se obvezuje vjerovniku platiti tražbinu u iznosu od </w:t>
      </w:r>
      <w:r w:rsidR="002F3CDF" w:rsidRPr="00C05B05">
        <w:rPr>
          <w:szCs w:val="19"/>
        </w:rPr>
        <w:t>877,80</w:t>
      </w:r>
      <w:r w:rsidRPr="00C05B05">
        <w:rPr>
          <w:szCs w:val="19"/>
        </w:rPr>
        <w:t xml:space="preserve"> kuna, nakon isteka 2 (dvije) godine počeka u 20 (dvadeset)  </w:t>
      </w:r>
      <w:r w:rsidR="002F3CDF" w:rsidRPr="00C05B05">
        <w:rPr>
          <w:szCs w:val="19"/>
        </w:rPr>
        <w:t>j</w:t>
      </w:r>
      <w:r w:rsidRPr="00C05B05">
        <w:rPr>
          <w:szCs w:val="19"/>
        </w:rPr>
        <w:t xml:space="preserve">ednakih kvartalnih rata u iznosu od po </w:t>
      </w:r>
      <w:r w:rsidR="002F3CDF" w:rsidRPr="00C05B05">
        <w:rPr>
          <w:szCs w:val="19"/>
        </w:rPr>
        <w:t>43,89</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357FA3" w:rsidP="00C05B05" w:rsidR="00357FA3" w:rsidRPr="00C05B05">
      <w:pPr>
        <w:jc w:val="both"/>
        <w:rPr>
          <w:szCs w:val="19"/>
        </w:rPr>
      </w:pPr>
      <w:r w:rsidRPr="00C05B05">
        <w:rPr>
          <w:szCs w:val="19"/>
        </w:rPr>
        <w:t xml:space="preserve">Vjerovniku UP LIFTS d.o.o. za građenje, OIB: </w:t>
      </w:r>
      <w:r w:rsidR="00D31C18" w:rsidRPr="00C05B05">
        <w:rPr>
          <w:szCs w:val="19"/>
        </w:rPr>
        <w:t>008</w:t>
      </w:r>
      <w:r w:rsidRPr="00C05B05">
        <w:rPr>
          <w:szCs w:val="19"/>
        </w:rPr>
        <w:t xml:space="preserve">66998010 utvrđena je tražbina u iznosu od 2.176,60 kn. Sukladno Planu financijskog restrukturiranja smanjeni iznos tražbine iznosi </w:t>
      </w:r>
      <w:r w:rsidR="002F3CDF" w:rsidRPr="00C05B05">
        <w:rPr>
          <w:szCs w:val="19"/>
        </w:rPr>
        <w:t>1.741,28</w:t>
      </w:r>
      <w:r w:rsidRPr="00C05B05">
        <w:rPr>
          <w:szCs w:val="19"/>
        </w:rPr>
        <w:t xml:space="preserve"> kn, dok Vjerovnik otpušta Dužniku dio tražbine u iznosu od </w:t>
      </w:r>
      <w:r w:rsidR="002F3CDF" w:rsidRPr="00C05B05">
        <w:rPr>
          <w:szCs w:val="19"/>
        </w:rPr>
        <w:t>435,32</w:t>
      </w:r>
      <w:r w:rsidRPr="00C05B05">
        <w:rPr>
          <w:szCs w:val="19"/>
        </w:rPr>
        <w:t xml:space="preserve"> kn, a Dužnik prihvaća otpust duga. Dužnik se obvezuje vjerovniku platiti tražbinu u iznosu od </w:t>
      </w:r>
      <w:r w:rsidR="002F3CDF" w:rsidRPr="00C05B05">
        <w:rPr>
          <w:szCs w:val="19"/>
        </w:rPr>
        <w:t>1.741,28</w:t>
      </w:r>
      <w:r w:rsidRPr="00C05B05">
        <w:rPr>
          <w:szCs w:val="19"/>
        </w:rPr>
        <w:t xml:space="preserve"> kuna, nakon isteka 2 (dvije) godine počeka u 20 (dvadeset)  kvartalnih rata, i to u 19 (devetnaest) jednakih kvartalnih rata u iznosu od po </w:t>
      </w:r>
      <w:r w:rsidR="002F3CDF" w:rsidRPr="00C05B05">
        <w:rPr>
          <w:szCs w:val="19"/>
        </w:rPr>
        <w:t>87,06</w:t>
      </w:r>
      <w:r w:rsidRPr="00C05B05">
        <w:rPr>
          <w:szCs w:val="19"/>
        </w:rPr>
        <w:t xml:space="preserve"> kuna, te posljednu ratu (20. rata) u iznosu od </w:t>
      </w:r>
      <w:r w:rsidR="002F3CDF" w:rsidRPr="00C05B05">
        <w:rPr>
          <w:szCs w:val="19"/>
        </w:rPr>
        <w:t>87,14</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357FA3" w:rsidP="00C05B05" w:rsidR="00357FA3" w:rsidRPr="00C05B05">
      <w:pPr>
        <w:jc w:val="both"/>
        <w:rPr>
          <w:szCs w:val="19"/>
        </w:rPr>
      </w:pPr>
      <w:r w:rsidRPr="00C05B05">
        <w:rPr>
          <w:szCs w:val="19"/>
        </w:rPr>
        <w:t xml:space="preserve">Vjerovniku VALOR društvo s ograničenom odgovornošću za projektiranje, građenje, nadzor nad građenjem i upravljanje projektima gradnje, OIB: 53153761073 utvrđena je tražbina u iznosu od 68,75 kn. Sukladno Planu financijskog restrukturiranja smanjeni iznos tražbine iznosi </w:t>
      </w:r>
      <w:r w:rsidR="002F3CDF" w:rsidRPr="00C05B05">
        <w:rPr>
          <w:szCs w:val="19"/>
        </w:rPr>
        <w:t>55,00</w:t>
      </w:r>
      <w:r w:rsidRPr="00C05B05">
        <w:rPr>
          <w:szCs w:val="19"/>
        </w:rPr>
        <w:t xml:space="preserve"> kn, dok Vjerovnik otpušta Dužniku dio tražbine u iznosu od </w:t>
      </w:r>
      <w:r w:rsidR="002F3CDF" w:rsidRPr="00C05B05">
        <w:rPr>
          <w:szCs w:val="19"/>
        </w:rPr>
        <w:t>13,75</w:t>
      </w:r>
      <w:r w:rsidRPr="00C05B05">
        <w:rPr>
          <w:szCs w:val="19"/>
        </w:rPr>
        <w:t xml:space="preserve">kn, a Dužnik prihvaća otpust duga. Dužnik se obvezuje vjerovniku platiti tražbinu u iznosu od </w:t>
      </w:r>
      <w:r w:rsidR="002F3CDF" w:rsidRPr="00C05B05">
        <w:rPr>
          <w:szCs w:val="19"/>
        </w:rPr>
        <w:t>55,00</w:t>
      </w:r>
      <w:r w:rsidRPr="00C05B05">
        <w:rPr>
          <w:szCs w:val="19"/>
        </w:rPr>
        <w:t xml:space="preserve"> kuna, nakon isteka 2 (dvije) godine počeka u 20 (dvadeset)  jednakih kvartalnih rata u iznosu od po </w:t>
      </w:r>
      <w:r w:rsidR="002F3CDF" w:rsidRPr="00C05B05">
        <w:rPr>
          <w:szCs w:val="19"/>
        </w:rPr>
        <w:t>2,75</w:t>
      </w:r>
      <w:r w:rsidRPr="00C05B05">
        <w:rPr>
          <w:szCs w:val="19"/>
        </w:rPr>
        <w:t xml:space="preserve"> kuna, bez kamata. Prva rata dospijeva 2 </w:t>
      </w:r>
      <w:r w:rsidRPr="00C05B05">
        <w:rPr>
          <w:szCs w:val="19"/>
        </w:rPr>
        <w:lastRenderedPageBreak/>
        <w:t>(dvije) godine nakon pravomoćnosti  ove predstečajne nagodbe sklopljene pred sudom, a svaka naredna najkasnije do 15-tog u posljednjem mjesecu kvartala za tekući kvartal.</w:t>
      </w:r>
    </w:p>
    <w:p w:rsidRDefault="00357FA3" w:rsidP="00C05B05" w:rsidR="00357FA3" w:rsidRPr="00C05B05">
      <w:pPr>
        <w:jc w:val="both"/>
        <w:rPr>
          <w:szCs w:val="19"/>
        </w:rPr>
      </w:pPr>
      <w:r w:rsidRPr="00C05B05">
        <w:rPr>
          <w:szCs w:val="19"/>
        </w:rPr>
        <w:t xml:space="preserve">Vjerovniku VAR društvo s ograničenom odgovornošću za unutarnju i vanjsku trgovinu i usluge, OIB: 66402309304 utvrđena je tražbina u iznosu od 312,50 kn. Sukladno Planu financijskog restrukturiranja smanjeni iznos tražbine iznosi </w:t>
      </w:r>
      <w:r w:rsidR="002F3CDF" w:rsidRPr="00C05B05">
        <w:rPr>
          <w:szCs w:val="19"/>
        </w:rPr>
        <w:t>250,00</w:t>
      </w:r>
      <w:r w:rsidRPr="00C05B05">
        <w:rPr>
          <w:szCs w:val="19"/>
        </w:rPr>
        <w:t xml:space="preserve"> kn, dok Vjerovnik otpušta Dužniku dio tražbine u iznosu od </w:t>
      </w:r>
      <w:r w:rsidR="002F3CDF" w:rsidRPr="00C05B05">
        <w:rPr>
          <w:szCs w:val="19"/>
        </w:rPr>
        <w:t>62,50</w:t>
      </w:r>
      <w:r w:rsidRPr="00C05B05">
        <w:rPr>
          <w:szCs w:val="19"/>
        </w:rPr>
        <w:t xml:space="preserve"> kn, a Dužnik prihvaća otpust duga. Dužnik se obvezuje vjerovniku platiti tražbinu u iznosu od </w:t>
      </w:r>
      <w:r w:rsidR="002F3CDF" w:rsidRPr="00C05B05">
        <w:rPr>
          <w:szCs w:val="19"/>
        </w:rPr>
        <w:t>250,00</w:t>
      </w:r>
      <w:r w:rsidRPr="00C05B05">
        <w:rPr>
          <w:szCs w:val="19"/>
        </w:rPr>
        <w:t xml:space="preserve"> kuna, nakon isteka 2 (dvije) godine počeka u 20 (dvadeset)  jednakih kvartalnih rata u iznosu od po </w:t>
      </w:r>
      <w:r w:rsidR="002F3CDF" w:rsidRPr="00C05B05">
        <w:rPr>
          <w:szCs w:val="19"/>
        </w:rPr>
        <w:t>12,50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357FA3" w:rsidP="00C05B05" w:rsidR="00357FA3" w:rsidRPr="00C05B05">
      <w:pPr>
        <w:jc w:val="both"/>
        <w:rPr>
          <w:szCs w:val="19"/>
        </w:rPr>
      </w:pPr>
      <w:r w:rsidRPr="00C05B05">
        <w:rPr>
          <w:szCs w:val="19"/>
        </w:rPr>
        <w:t xml:space="preserve">Vjerovniku VELTA IN društvo s ograničenom odgovornošću za usluge i trgovinu, OIB: 84651841789 utvrđena je tražbina u iznosu od 1.250,00 kn. Sukladno Planu financijskog restrukturiranja smanjeni iznos tražbine iznosi </w:t>
      </w:r>
      <w:r w:rsidR="002F3CDF" w:rsidRPr="00C05B05">
        <w:rPr>
          <w:szCs w:val="19"/>
        </w:rPr>
        <w:t>1</w:t>
      </w:r>
      <w:r w:rsidR="008A44A5" w:rsidRPr="00C05B05">
        <w:rPr>
          <w:szCs w:val="19"/>
        </w:rPr>
        <w:t>.</w:t>
      </w:r>
      <w:r w:rsidR="002F3CDF" w:rsidRPr="00C05B05">
        <w:rPr>
          <w:szCs w:val="19"/>
        </w:rPr>
        <w:t>000,00</w:t>
      </w:r>
      <w:r w:rsidRPr="00C05B05">
        <w:rPr>
          <w:szCs w:val="19"/>
        </w:rPr>
        <w:t xml:space="preserve"> kn, dok Vjerovnik otpušta Dužniku dio tražbine u iznosu od </w:t>
      </w:r>
      <w:r w:rsidR="002F3CDF" w:rsidRPr="00C05B05">
        <w:rPr>
          <w:szCs w:val="19"/>
        </w:rPr>
        <w:t>250,00</w:t>
      </w:r>
      <w:r w:rsidRPr="00C05B05">
        <w:rPr>
          <w:szCs w:val="19"/>
        </w:rPr>
        <w:t xml:space="preserve"> kn, a Dužnik prihvaća otpust duga. Dužnik se obvezuje vjerovniku platiti tražbinu u iznosu od </w:t>
      </w:r>
      <w:r w:rsidR="002F3CDF" w:rsidRPr="00C05B05">
        <w:rPr>
          <w:szCs w:val="19"/>
        </w:rPr>
        <w:t>1.000,00</w:t>
      </w:r>
      <w:r w:rsidRPr="00C05B05">
        <w:rPr>
          <w:szCs w:val="19"/>
        </w:rPr>
        <w:t xml:space="preserve"> kuna, nakon isteka 2 (dvije) godine počeka u 20 (dvadeset)  jednakih kvartalnih rata u iznosu od po </w:t>
      </w:r>
      <w:r w:rsidR="002F3CDF" w:rsidRPr="00C05B05">
        <w:rPr>
          <w:szCs w:val="19"/>
        </w:rPr>
        <w:t>50,00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357FA3" w:rsidP="00C05B05" w:rsidR="00357FA3" w:rsidRPr="00C05B05">
      <w:pPr>
        <w:jc w:val="both"/>
        <w:rPr>
          <w:szCs w:val="19"/>
        </w:rPr>
      </w:pPr>
      <w:r w:rsidRPr="00C05B05">
        <w:rPr>
          <w:szCs w:val="19"/>
        </w:rPr>
        <w:t xml:space="preserve">Vjerovniku VERTIKAL EUROPE s.r.l., OIB:  </w:t>
      </w:r>
      <w:r w:rsidR="00D31C18" w:rsidRPr="00C05B05">
        <w:rPr>
          <w:szCs w:val="19"/>
        </w:rPr>
        <w:t>IT 0345691024</w:t>
      </w:r>
      <w:r w:rsidRPr="00C05B05">
        <w:rPr>
          <w:szCs w:val="19"/>
        </w:rPr>
        <w:t xml:space="preserve"> utvrđena je tražbina u iznosu od 71.576,28 kn. Sukladno Planu financijskog restrukturiranja smanjeni iznos tražbine iznosi </w:t>
      </w:r>
      <w:r w:rsidR="002F3CDF" w:rsidRPr="00C05B05">
        <w:rPr>
          <w:szCs w:val="19"/>
        </w:rPr>
        <w:t>57.261,02</w:t>
      </w:r>
      <w:r w:rsidRPr="00C05B05">
        <w:rPr>
          <w:szCs w:val="19"/>
        </w:rPr>
        <w:t xml:space="preserve"> kn, dok Vjerovnik otpušta Dužniku dio tražbine u iznosu od </w:t>
      </w:r>
      <w:r w:rsidR="002F3CDF" w:rsidRPr="00C05B05">
        <w:rPr>
          <w:szCs w:val="19"/>
        </w:rPr>
        <w:t>14.315,26</w:t>
      </w:r>
      <w:r w:rsidRPr="00C05B05">
        <w:rPr>
          <w:szCs w:val="19"/>
        </w:rPr>
        <w:t xml:space="preserve"> kn, a Dužnik prihvaća otpust duga. Dužnik se obvezuje vjerovniku platiti tražbinu u iznosu od </w:t>
      </w:r>
      <w:r w:rsidR="002F3CDF" w:rsidRPr="00C05B05">
        <w:rPr>
          <w:szCs w:val="19"/>
        </w:rPr>
        <w:t>57.261,02</w:t>
      </w:r>
      <w:r w:rsidRPr="00C05B05">
        <w:rPr>
          <w:szCs w:val="19"/>
        </w:rPr>
        <w:t xml:space="preserve"> kuna, nakon isteka 2 (dvije) godine počeka u 20 (dvadeset)  kvartalnih rata, i to u 19 (devetnaest) jednakih kvartalnih rata u iznosu od po </w:t>
      </w:r>
      <w:r w:rsidR="002F3CDF" w:rsidRPr="00C05B05">
        <w:rPr>
          <w:szCs w:val="19"/>
        </w:rPr>
        <w:t>2.863,05</w:t>
      </w:r>
      <w:r w:rsidRPr="00C05B05">
        <w:rPr>
          <w:szCs w:val="19"/>
        </w:rPr>
        <w:t xml:space="preserve"> kuna, te posljednu ratu (20. rata) u iznosu od </w:t>
      </w:r>
      <w:r w:rsidR="002F3CDF" w:rsidRPr="00C05B05">
        <w:rPr>
          <w:szCs w:val="19"/>
        </w:rPr>
        <w:t>2.863,07</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357FA3" w:rsidP="00C05B05" w:rsidR="00357FA3" w:rsidRPr="00C05B05">
      <w:pPr>
        <w:jc w:val="both"/>
        <w:rPr>
          <w:szCs w:val="19"/>
        </w:rPr>
      </w:pPr>
      <w:r w:rsidRPr="00C05B05">
        <w:rPr>
          <w:szCs w:val="19"/>
        </w:rPr>
        <w:t xml:space="preserve">Vjerovniku DOMAGOJ VEŠLIGAJ, vl. GODRA autoelektričarski obrt, OIB: 35099979202 utvrđena je tražbina u iznosu od 178,66 kn. Sukladno Planu financijskog restrukturiranja smanjeni iznos tražbine iznosi </w:t>
      </w:r>
      <w:r w:rsidR="002F3CDF" w:rsidRPr="00C05B05">
        <w:rPr>
          <w:szCs w:val="19"/>
        </w:rPr>
        <w:t>142,93</w:t>
      </w:r>
      <w:r w:rsidRPr="00C05B05">
        <w:rPr>
          <w:szCs w:val="19"/>
        </w:rPr>
        <w:t xml:space="preserve"> kn, dok Vjerovnik otpušta Dužniku dio tražbine u iznosu od </w:t>
      </w:r>
      <w:r w:rsidR="002F3CDF" w:rsidRPr="00C05B05">
        <w:rPr>
          <w:szCs w:val="19"/>
        </w:rPr>
        <w:t>35,73</w:t>
      </w:r>
      <w:r w:rsidRPr="00C05B05">
        <w:rPr>
          <w:szCs w:val="19"/>
        </w:rPr>
        <w:t xml:space="preserve"> kn, a Dužnik prihvaća otpust duga. Dužnik se obvezuje vjerovniku platiti tražbinu u iznosu od </w:t>
      </w:r>
      <w:r w:rsidR="002F3CDF" w:rsidRPr="00C05B05">
        <w:rPr>
          <w:szCs w:val="19"/>
        </w:rPr>
        <w:t>142,93</w:t>
      </w:r>
      <w:r w:rsidRPr="00C05B05">
        <w:rPr>
          <w:szCs w:val="19"/>
        </w:rPr>
        <w:t xml:space="preserve"> kuna, nakon isteka 2 (dvije) godine počeka u 20 (dvadeset)  kvartalnih rata, i to u 19 (devetnaest) jednakih kvartalnih rata u iznosu od po </w:t>
      </w:r>
      <w:r w:rsidR="002F3CDF" w:rsidRPr="00C05B05">
        <w:rPr>
          <w:szCs w:val="19"/>
        </w:rPr>
        <w:t>7,15</w:t>
      </w:r>
      <w:r w:rsidRPr="00C05B05">
        <w:rPr>
          <w:szCs w:val="19"/>
        </w:rPr>
        <w:t xml:space="preserve"> kuna, te posljednu ratu (20. rata) u iznosu od </w:t>
      </w:r>
      <w:r w:rsidR="002F3CDF" w:rsidRPr="00C05B05">
        <w:rPr>
          <w:szCs w:val="19"/>
        </w:rPr>
        <w:t>7,08</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357FA3" w:rsidP="00C05B05" w:rsidR="00357FA3" w:rsidRPr="00C05B05">
      <w:pPr>
        <w:jc w:val="both"/>
        <w:rPr>
          <w:szCs w:val="19"/>
        </w:rPr>
      </w:pPr>
      <w:r w:rsidRPr="00C05B05">
        <w:rPr>
          <w:szCs w:val="19"/>
        </w:rPr>
        <w:t xml:space="preserve">Vjerovniku VIBAZ d.o.o. za proizvodnju, trgovinu i usluge, OIB: 88104257580 utvrđena je tražbina u iznosu od 481,19 kn. Sukladno Planu financijskog restrukturiranja smanjeni iznos tražbine iznosi </w:t>
      </w:r>
      <w:r w:rsidR="002F3CDF" w:rsidRPr="00C05B05">
        <w:rPr>
          <w:szCs w:val="19"/>
        </w:rPr>
        <w:t>384,95</w:t>
      </w:r>
      <w:r w:rsidRPr="00C05B05">
        <w:rPr>
          <w:szCs w:val="19"/>
        </w:rPr>
        <w:t xml:space="preserve"> kn, dok Vjerovnik otpušta Dužniku dio tražbine u iznosu od </w:t>
      </w:r>
      <w:r w:rsidR="002F3CDF" w:rsidRPr="00C05B05">
        <w:rPr>
          <w:szCs w:val="19"/>
        </w:rPr>
        <w:t>96,24</w:t>
      </w:r>
      <w:r w:rsidRPr="00C05B05">
        <w:rPr>
          <w:szCs w:val="19"/>
        </w:rPr>
        <w:t xml:space="preserve"> kn, a Dužnik prihvaća otpust duga. Dužnik se obvezuje vjerovniku platiti tražbinu u iznosu od </w:t>
      </w:r>
      <w:r w:rsidR="002F3CDF" w:rsidRPr="00C05B05">
        <w:rPr>
          <w:szCs w:val="19"/>
        </w:rPr>
        <w:t>384,95</w:t>
      </w:r>
      <w:r w:rsidRPr="00C05B05">
        <w:rPr>
          <w:szCs w:val="19"/>
        </w:rPr>
        <w:t xml:space="preserve"> kuna, nakon isteka 2 (dvije) godine počeka u 20 (dvadeset)  kvartalnih rata, i to u 19 (devetnaest) jednakih kvartalnih rata u iznosu od po </w:t>
      </w:r>
      <w:r w:rsidR="002F3CDF" w:rsidRPr="00C05B05">
        <w:rPr>
          <w:szCs w:val="19"/>
        </w:rPr>
        <w:t>19,25</w:t>
      </w:r>
      <w:r w:rsidRPr="00C05B05">
        <w:rPr>
          <w:szCs w:val="19"/>
        </w:rPr>
        <w:t xml:space="preserve"> kuna, te posljednu ratu (20. rata) u iznosu od </w:t>
      </w:r>
      <w:r w:rsidR="002F3CDF" w:rsidRPr="00C05B05">
        <w:rPr>
          <w:szCs w:val="19"/>
        </w:rPr>
        <w:t>19,20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357FA3" w:rsidP="00C05B05" w:rsidR="00357FA3" w:rsidRPr="00C05B05">
      <w:pPr>
        <w:jc w:val="both"/>
        <w:rPr>
          <w:szCs w:val="19"/>
        </w:rPr>
      </w:pPr>
      <w:r w:rsidRPr="00C05B05">
        <w:rPr>
          <w:szCs w:val="19"/>
        </w:rPr>
        <w:t xml:space="preserve">Vjerovniku VIJČANE PUMPE društvo s ograničenom odgovornošću za proizvodnju, trgovinu i usluge, OIB: 82989949903 utvrđena je tražbina u iznosu od 732,50 kn. Sukladno Planu financijskog restrukturiranja smanjeni iznos tražbine iznosi </w:t>
      </w:r>
      <w:r w:rsidR="002F3CDF" w:rsidRPr="00C05B05">
        <w:rPr>
          <w:szCs w:val="19"/>
        </w:rPr>
        <w:t>586,00</w:t>
      </w:r>
      <w:r w:rsidRPr="00C05B05">
        <w:rPr>
          <w:szCs w:val="19"/>
        </w:rPr>
        <w:t xml:space="preserve"> kn, dok Vjerovnik otpušta Dužniku dio tražbine </w:t>
      </w:r>
      <w:r w:rsidRPr="00C05B05">
        <w:rPr>
          <w:szCs w:val="19"/>
        </w:rPr>
        <w:lastRenderedPageBreak/>
        <w:t xml:space="preserve">u iznosu od </w:t>
      </w:r>
      <w:r w:rsidR="002F3CDF" w:rsidRPr="00C05B05">
        <w:rPr>
          <w:szCs w:val="19"/>
        </w:rPr>
        <w:t>146,50</w:t>
      </w:r>
      <w:r w:rsidRPr="00C05B05">
        <w:rPr>
          <w:szCs w:val="19"/>
        </w:rPr>
        <w:t xml:space="preserve"> kn, a Dužnik prihvaća otpust duga. Dužnik se obvezuje vjerovniku platiti tražbinu u iznosu od </w:t>
      </w:r>
      <w:r w:rsidR="002F3CDF" w:rsidRPr="00C05B05">
        <w:rPr>
          <w:szCs w:val="19"/>
        </w:rPr>
        <w:t>586,00</w:t>
      </w:r>
      <w:r w:rsidRPr="00C05B05">
        <w:rPr>
          <w:szCs w:val="19"/>
        </w:rPr>
        <w:t xml:space="preserve"> kuna, nakon isteka 2 (dvije) godine počeka u 20 (dvadeset)  jednakih kvartalnih rata u iznosu od po </w:t>
      </w:r>
      <w:r w:rsidR="002F3CDF" w:rsidRPr="00C05B05">
        <w:rPr>
          <w:szCs w:val="19"/>
        </w:rPr>
        <w:t>29,30</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357FA3" w:rsidP="00C05B05" w:rsidR="00357FA3" w:rsidRPr="00C05B05">
      <w:pPr>
        <w:jc w:val="both"/>
        <w:rPr>
          <w:szCs w:val="19"/>
        </w:rPr>
      </w:pPr>
      <w:r w:rsidRPr="00C05B05">
        <w:rPr>
          <w:szCs w:val="19"/>
        </w:rPr>
        <w:t xml:space="preserve">Vjerovniku </w:t>
      </w:r>
      <w:r w:rsidR="00030C18" w:rsidRPr="00C05B05">
        <w:rPr>
          <w:szCs w:val="19"/>
        </w:rPr>
        <w:t>VODOOPSKRBA I ODVODNJA društvo s ograničenom odgovornošću za javnu vodoopskrbu i odvodnju</w:t>
      </w:r>
      <w:r w:rsidRPr="00C05B05">
        <w:rPr>
          <w:szCs w:val="19"/>
        </w:rPr>
        <w:t xml:space="preserve">, OIB: </w:t>
      </w:r>
      <w:r w:rsidR="00030C18" w:rsidRPr="00C05B05">
        <w:rPr>
          <w:szCs w:val="19"/>
        </w:rPr>
        <w:t>83416546499</w:t>
      </w:r>
      <w:r w:rsidRPr="00C05B05">
        <w:rPr>
          <w:szCs w:val="19"/>
        </w:rPr>
        <w:t xml:space="preserve"> utvrđena je tražbina u iznosu od </w:t>
      </w:r>
      <w:r w:rsidR="00030C18" w:rsidRPr="00C05B05">
        <w:rPr>
          <w:szCs w:val="19"/>
        </w:rPr>
        <w:t>3.678,28 kn</w:t>
      </w:r>
      <w:r w:rsidRPr="00C05B05">
        <w:rPr>
          <w:szCs w:val="19"/>
        </w:rPr>
        <w:t>. Sukladno Planu financijskog restrukturiranja smanjeni iznos tražbine iznosi 2.</w:t>
      </w:r>
      <w:r w:rsidR="002F3CDF" w:rsidRPr="00C05B05">
        <w:rPr>
          <w:szCs w:val="19"/>
        </w:rPr>
        <w:t>942,62</w:t>
      </w:r>
      <w:r w:rsidRPr="00C05B05">
        <w:rPr>
          <w:szCs w:val="19"/>
        </w:rPr>
        <w:t xml:space="preserve"> kn, dok Vjerovnik otpušta Dužniku dio tražbine u iznosu od </w:t>
      </w:r>
      <w:r w:rsidR="002F3CDF" w:rsidRPr="00C05B05">
        <w:rPr>
          <w:szCs w:val="19"/>
        </w:rPr>
        <w:t>735,66</w:t>
      </w:r>
      <w:r w:rsidRPr="00C05B05">
        <w:rPr>
          <w:szCs w:val="19"/>
        </w:rPr>
        <w:t xml:space="preserve"> kn, a Dužnik prihvaća otpust duga. Dužnik se obvezuje vjerovniku platiti tražbinu u iznosu od </w:t>
      </w:r>
      <w:r w:rsidR="002F3CDF" w:rsidRPr="00C05B05">
        <w:rPr>
          <w:szCs w:val="19"/>
        </w:rPr>
        <w:t>2.942,62</w:t>
      </w:r>
      <w:r w:rsidRPr="00C05B05">
        <w:rPr>
          <w:szCs w:val="19"/>
        </w:rPr>
        <w:t xml:space="preserve"> kuna, nakon isteka 2 (dvije) godine počeka u 20 (dvadeset)  kvartalnih rata, i to u 19 (devetnaest) jednakih kvartalnih rata u iznosu od po </w:t>
      </w:r>
      <w:r w:rsidR="002F3CDF" w:rsidRPr="00C05B05">
        <w:rPr>
          <w:szCs w:val="19"/>
        </w:rPr>
        <w:t>147,13</w:t>
      </w:r>
      <w:r w:rsidRPr="00C05B05">
        <w:rPr>
          <w:szCs w:val="19"/>
        </w:rPr>
        <w:t xml:space="preserve"> kuna, te posljednu ratu (20. rata) u iznosu od </w:t>
      </w:r>
      <w:r w:rsidR="002F3CDF" w:rsidRPr="00C05B05">
        <w:rPr>
          <w:szCs w:val="19"/>
        </w:rPr>
        <w:t>147,15</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030C18" w:rsidP="00C05B05" w:rsidR="00030C18" w:rsidRPr="00C05B05">
      <w:pPr>
        <w:jc w:val="both"/>
        <w:rPr>
          <w:szCs w:val="19"/>
        </w:rPr>
      </w:pPr>
      <w:r w:rsidRPr="00C05B05">
        <w:rPr>
          <w:szCs w:val="19"/>
        </w:rPr>
        <w:t xml:space="preserve">Vjerovniku VODOPRIVREDA društvo za projektiranje, izgradnju i održavanje hidrograđevinskih objekata i građevinarstvo d.o.o., OIB: 87856557282 utvrđena je tražbina u iznosu od 393,43 kn. Sukladno Planu financijskog restrukturiranja smanjeni iznos tražbine iznosi </w:t>
      </w:r>
      <w:r w:rsidR="002F3CDF" w:rsidRPr="00C05B05">
        <w:rPr>
          <w:szCs w:val="19"/>
        </w:rPr>
        <w:t>314,74</w:t>
      </w:r>
      <w:r w:rsidRPr="00C05B05">
        <w:rPr>
          <w:szCs w:val="19"/>
        </w:rPr>
        <w:t xml:space="preserve"> kn, dok Vjerovnik otpušta Dužniku dio tražbine u iznosu od </w:t>
      </w:r>
      <w:r w:rsidR="002F3CDF" w:rsidRPr="00C05B05">
        <w:rPr>
          <w:szCs w:val="19"/>
        </w:rPr>
        <w:t>78,69</w:t>
      </w:r>
      <w:r w:rsidRPr="00C05B05">
        <w:rPr>
          <w:szCs w:val="19"/>
        </w:rPr>
        <w:t xml:space="preserve"> kn, a Dužnik prihvaća otpust duga. Dužnik se obvezuje vjerovniku platiti tražbinu u iznosu od </w:t>
      </w:r>
      <w:r w:rsidR="002F3CDF" w:rsidRPr="00C05B05">
        <w:rPr>
          <w:szCs w:val="19"/>
        </w:rPr>
        <w:t>314,74</w:t>
      </w:r>
      <w:r w:rsidRPr="00C05B05">
        <w:rPr>
          <w:szCs w:val="19"/>
        </w:rPr>
        <w:t xml:space="preserve"> kuna, nakon isteka 2 (dvije) godine počeka u 20 (dvadeset)  kvartalnih rata, i to u 19 (devetnaest) jednakih kvartalnih rata u iznosu od po </w:t>
      </w:r>
      <w:r w:rsidR="002F3CDF" w:rsidRPr="00C05B05">
        <w:rPr>
          <w:szCs w:val="19"/>
        </w:rPr>
        <w:t>15,74</w:t>
      </w:r>
      <w:r w:rsidRPr="00C05B05">
        <w:rPr>
          <w:szCs w:val="19"/>
        </w:rPr>
        <w:t xml:space="preserve"> kuna, te posljednu ratu (20. rata) u iznosu od </w:t>
      </w:r>
      <w:r w:rsidR="002F3CDF" w:rsidRPr="00C05B05">
        <w:rPr>
          <w:szCs w:val="19"/>
        </w:rPr>
        <w:t>15,68</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030C18" w:rsidP="00C05B05" w:rsidR="00030C18" w:rsidRPr="00C05B05">
      <w:pPr>
        <w:jc w:val="both"/>
        <w:rPr>
          <w:szCs w:val="19"/>
        </w:rPr>
      </w:pPr>
      <w:r w:rsidRPr="00C05B05">
        <w:rPr>
          <w:szCs w:val="19"/>
        </w:rPr>
        <w:t xml:space="preserve">Vjerovniku WAWA d. o. o. za trgovinu i usluge, OIB: 59785180614 utvrđena je tražbina u iznosu od 37,39 kn. Sukladno Planu financijskog restrukturiranja smanjeni iznos tražbine iznosi </w:t>
      </w:r>
      <w:r w:rsidR="002F3CDF" w:rsidRPr="00C05B05">
        <w:rPr>
          <w:szCs w:val="19"/>
        </w:rPr>
        <w:t>29,91</w:t>
      </w:r>
      <w:r w:rsidRPr="00C05B05">
        <w:rPr>
          <w:szCs w:val="19"/>
        </w:rPr>
        <w:t xml:space="preserve"> kn, dok Vjerovnik otpušta Dužniku dio tražbine u iznosu od </w:t>
      </w:r>
      <w:r w:rsidR="002F3CDF" w:rsidRPr="00C05B05">
        <w:rPr>
          <w:szCs w:val="19"/>
        </w:rPr>
        <w:t>7,48</w:t>
      </w:r>
      <w:r w:rsidRPr="00C05B05">
        <w:rPr>
          <w:szCs w:val="19"/>
        </w:rPr>
        <w:t xml:space="preserve"> kn, a Dužnik prihvaća otpust duga. Dužnik se obvezuje vjerovniku platiti tražbinu u iznosu od </w:t>
      </w:r>
      <w:r w:rsidR="002F3CDF" w:rsidRPr="00C05B05">
        <w:rPr>
          <w:szCs w:val="19"/>
        </w:rPr>
        <w:t>29,91</w:t>
      </w:r>
      <w:r w:rsidRPr="00C05B05">
        <w:rPr>
          <w:szCs w:val="19"/>
        </w:rPr>
        <w:t xml:space="preserve"> kuna, nakon isteka 2 (dvije) godine počeka u 20 (dvadeset)  kvartalnih rata, i to u 19 (devetnaest) jednakih kvartalnih rata u iznosu od po </w:t>
      </w:r>
      <w:r w:rsidR="00894A1B" w:rsidRPr="00C05B05">
        <w:rPr>
          <w:szCs w:val="19"/>
        </w:rPr>
        <w:t>1,50</w:t>
      </w:r>
      <w:r w:rsidRPr="00C05B05">
        <w:rPr>
          <w:szCs w:val="19"/>
        </w:rPr>
        <w:t xml:space="preserve"> kuna, te posljednu ratu (20. rata) u iznosu od </w:t>
      </w:r>
      <w:r w:rsidR="00894A1B" w:rsidRPr="00C05B05">
        <w:rPr>
          <w:szCs w:val="19"/>
        </w:rPr>
        <w:t>1,41</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D879C1" w:rsidP="00C05B05" w:rsidR="00D879C1" w:rsidRPr="00C05B05">
      <w:pPr>
        <w:jc w:val="both"/>
        <w:rPr>
          <w:szCs w:val="19"/>
        </w:rPr>
      </w:pPr>
      <w:r w:rsidRPr="00C05B05">
        <w:rPr>
          <w:szCs w:val="19"/>
        </w:rPr>
        <w:t xml:space="preserve">Vjerovniku WERTHER INTERNATIONAL S.p.A, OIB:  </w:t>
      </w:r>
      <w:r w:rsidR="00D31C18" w:rsidRPr="00C05B05">
        <w:rPr>
          <w:szCs w:val="19"/>
        </w:rPr>
        <w:t xml:space="preserve">IT 0041909035 </w:t>
      </w:r>
      <w:r w:rsidRPr="00C05B05">
        <w:rPr>
          <w:szCs w:val="19"/>
        </w:rPr>
        <w:t xml:space="preserve">utvrđena je tražbina u iznosu od 15.271,72 kn. Sukladno Planu financijskog restrukturiranja smanjeni iznos tražbine iznosi </w:t>
      </w:r>
      <w:r w:rsidR="00894A1B" w:rsidRPr="00C05B05">
        <w:rPr>
          <w:szCs w:val="19"/>
        </w:rPr>
        <w:t>12.217,38</w:t>
      </w:r>
      <w:r w:rsidRPr="00C05B05">
        <w:rPr>
          <w:szCs w:val="19"/>
        </w:rPr>
        <w:t xml:space="preserve"> kn, dok Vjerovnik otpušta Dužniku dio tražbine u iznosu od </w:t>
      </w:r>
      <w:r w:rsidR="00894A1B" w:rsidRPr="00C05B05">
        <w:rPr>
          <w:szCs w:val="19"/>
        </w:rPr>
        <w:t>3.054,34</w:t>
      </w:r>
      <w:r w:rsidRPr="00C05B05">
        <w:rPr>
          <w:szCs w:val="19"/>
        </w:rPr>
        <w:t xml:space="preserve"> kn, a Dužnik prihvaća otpust duga. Dužnik se obvezuje vjerovniku platiti tražbinu u iznosu od </w:t>
      </w:r>
      <w:r w:rsidR="00894A1B" w:rsidRPr="00C05B05">
        <w:rPr>
          <w:szCs w:val="19"/>
        </w:rPr>
        <w:t>12.217,38</w:t>
      </w:r>
      <w:r w:rsidRPr="00C05B05">
        <w:rPr>
          <w:szCs w:val="19"/>
        </w:rPr>
        <w:t xml:space="preserve"> kuna, nakon isteka 2 (dvije) godine počeka u 20 (dvadeset)  kvartalnih rata, i to u 19 (devetnaest) jednakih kvartalnih rata u iznosu od po </w:t>
      </w:r>
      <w:r w:rsidR="00894A1B" w:rsidRPr="00C05B05">
        <w:rPr>
          <w:szCs w:val="19"/>
        </w:rPr>
        <w:t>610,87</w:t>
      </w:r>
      <w:r w:rsidRPr="00C05B05">
        <w:rPr>
          <w:szCs w:val="19"/>
        </w:rPr>
        <w:t xml:space="preserve"> kuna, te posljednu ratu (20. rata) u iznosu od </w:t>
      </w:r>
      <w:r w:rsidR="00894A1B" w:rsidRPr="00C05B05">
        <w:rPr>
          <w:szCs w:val="19"/>
        </w:rPr>
        <w:t>610,85</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D879C1" w:rsidP="00C05B05" w:rsidR="00D879C1" w:rsidRPr="00C05B05">
      <w:pPr>
        <w:jc w:val="both"/>
        <w:rPr>
          <w:szCs w:val="19"/>
        </w:rPr>
      </w:pPr>
      <w:r w:rsidRPr="00C05B05">
        <w:rPr>
          <w:szCs w:val="19"/>
        </w:rPr>
        <w:t xml:space="preserve">Vjerovniku ZAGREB-MONTAŽA d.o.o. za gradnju gospodarskih objekata, OIB: </w:t>
      </w:r>
      <w:r w:rsidR="00D31C18" w:rsidRPr="00C05B05">
        <w:rPr>
          <w:szCs w:val="19"/>
        </w:rPr>
        <w:t>06</w:t>
      </w:r>
      <w:r w:rsidRPr="00C05B05">
        <w:rPr>
          <w:szCs w:val="19"/>
        </w:rPr>
        <w:t xml:space="preserve">588149401 utvrđena je tražbina u iznosu od 80.490,28 kn. Sukladno Planu financijskog restrukturiranja smanjeni iznos tražbine iznosi </w:t>
      </w:r>
      <w:r w:rsidR="00894A1B" w:rsidRPr="00C05B05">
        <w:rPr>
          <w:szCs w:val="19"/>
        </w:rPr>
        <w:t>64.392,22</w:t>
      </w:r>
      <w:r w:rsidRPr="00C05B05">
        <w:rPr>
          <w:szCs w:val="19"/>
        </w:rPr>
        <w:t xml:space="preserve"> kn, dok Vjerovnik otpušta Dužniku dio tražbine u iznosu od </w:t>
      </w:r>
      <w:r w:rsidR="00894A1B" w:rsidRPr="00C05B05">
        <w:rPr>
          <w:szCs w:val="19"/>
        </w:rPr>
        <w:t>16.098,06</w:t>
      </w:r>
      <w:r w:rsidRPr="00C05B05">
        <w:rPr>
          <w:szCs w:val="19"/>
        </w:rPr>
        <w:t xml:space="preserve"> kn, a Dužnik prihvaća otpust duga. Dužnik se obvezuje vjerovniku platiti tražbinu u iznosu od </w:t>
      </w:r>
      <w:r w:rsidR="00894A1B" w:rsidRPr="00C05B05">
        <w:rPr>
          <w:szCs w:val="19"/>
        </w:rPr>
        <w:t>64.392,22</w:t>
      </w:r>
      <w:r w:rsidRPr="00C05B05">
        <w:rPr>
          <w:szCs w:val="19"/>
        </w:rPr>
        <w:t xml:space="preserve"> kuna, nakon isteka 2 (dvije) godine počeka u 20 (dvadeset)  kvartalnih rata, i to u 19 (devetnaest) jednakih kvartalnih rata u iznosu od po </w:t>
      </w:r>
      <w:r w:rsidR="00894A1B" w:rsidRPr="00C05B05">
        <w:rPr>
          <w:szCs w:val="19"/>
        </w:rPr>
        <w:t>3.219,61</w:t>
      </w:r>
      <w:r w:rsidRPr="00C05B05">
        <w:rPr>
          <w:szCs w:val="19"/>
        </w:rPr>
        <w:t xml:space="preserve"> kuna, te posljednu ratu (20. rata) u iznosu od </w:t>
      </w:r>
      <w:r w:rsidR="00894A1B" w:rsidRPr="00C05B05">
        <w:rPr>
          <w:szCs w:val="19"/>
        </w:rPr>
        <w:lastRenderedPageBreak/>
        <w:t>3.219,63</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D879C1" w:rsidP="00C05B05" w:rsidR="00D879C1" w:rsidRPr="00C05B05">
      <w:pPr>
        <w:jc w:val="both"/>
        <w:rPr>
          <w:szCs w:val="19"/>
        </w:rPr>
      </w:pPr>
      <w:r w:rsidRPr="00C05B05">
        <w:rPr>
          <w:szCs w:val="19"/>
        </w:rPr>
        <w:t xml:space="preserve">Vjerovniku ZAGREBAČKI HOLDING d.o.o. - PODRUŽNICA ČISTOĆA, OIB: 85584865987 utvrđena je tražbina u iznosu od 2.489,97 kn. Sukladno Planu financijskog restrukturiranja smanjeni iznos tražbine iznosi </w:t>
      </w:r>
      <w:r w:rsidR="00894A1B" w:rsidRPr="00C05B05">
        <w:rPr>
          <w:szCs w:val="19"/>
        </w:rPr>
        <w:t>1.991,98</w:t>
      </w:r>
      <w:r w:rsidRPr="00C05B05">
        <w:rPr>
          <w:szCs w:val="19"/>
        </w:rPr>
        <w:t xml:space="preserve"> kn, dok Vjerovnik otpušta Dužniku dio tražbine u iznosu od </w:t>
      </w:r>
      <w:r w:rsidR="00894A1B" w:rsidRPr="00C05B05">
        <w:rPr>
          <w:szCs w:val="19"/>
        </w:rPr>
        <w:t>497,99</w:t>
      </w:r>
      <w:r w:rsidRPr="00C05B05">
        <w:rPr>
          <w:szCs w:val="19"/>
        </w:rPr>
        <w:t xml:space="preserve"> kn, a Dužnik prihvaća otpust duga. Dužnik se obvezuje vjerovniku platiti tražbinu u iznosu od </w:t>
      </w:r>
      <w:r w:rsidR="00894A1B" w:rsidRPr="00C05B05">
        <w:rPr>
          <w:szCs w:val="19"/>
        </w:rPr>
        <w:t>1.991,98</w:t>
      </w:r>
      <w:r w:rsidRPr="00C05B05">
        <w:rPr>
          <w:szCs w:val="19"/>
        </w:rPr>
        <w:t xml:space="preserve"> kuna, nakon isteka 2 (dvije) godine počeka u 20 (dvadeset)  kvartalnih rata, i to u 19 (devetnaest) jednakih kvartalnih rata u iznosu od po </w:t>
      </w:r>
      <w:r w:rsidR="00894A1B" w:rsidRPr="00C05B05">
        <w:rPr>
          <w:szCs w:val="19"/>
        </w:rPr>
        <w:t>99,60</w:t>
      </w:r>
      <w:r w:rsidRPr="00C05B05">
        <w:rPr>
          <w:szCs w:val="19"/>
        </w:rPr>
        <w:t xml:space="preserve"> kuna, te posljednu ratu (20. rata) u iznosu od </w:t>
      </w:r>
      <w:r w:rsidR="00894A1B" w:rsidRPr="00C05B05">
        <w:rPr>
          <w:szCs w:val="19"/>
        </w:rPr>
        <w:t>99,58</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D879C1" w:rsidP="00C05B05" w:rsidR="00D879C1" w:rsidRPr="00C05B05">
      <w:pPr>
        <w:jc w:val="both"/>
        <w:rPr>
          <w:szCs w:val="19"/>
        </w:rPr>
      </w:pPr>
      <w:r w:rsidRPr="00C05B05">
        <w:rPr>
          <w:szCs w:val="19"/>
        </w:rPr>
        <w:t xml:space="preserve">Vjerovniku ZAGREBPROKROM društvo s ograničenom odgovornošću za proizvodnju i remont industrijskih postrojenja, unutarnju i vanjsku trgovinu, OIB: 75240065883 utvrđena je tražbina u iznosu od 1.265,80 kn. Sukladno Planu financijskog restrukturiranja smanjeni iznos tražbine iznosi </w:t>
      </w:r>
      <w:r w:rsidR="00894A1B" w:rsidRPr="00C05B05">
        <w:rPr>
          <w:szCs w:val="19"/>
        </w:rPr>
        <w:t>1.012,64</w:t>
      </w:r>
      <w:r w:rsidRPr="00C05B05">
        <w:rPr>
          <w:szCs w:val="19"/>
        </w:rPr>
        <w:t xml:space="preserve"> kn, dok Vjerovnik otpušta Dužniku dio tražbine u iznosu od </w:t>
      </w:r>
      <w:r w:rsidR="00894A1B" w:rsidRPr="00C05B05">
        <w:rPr>
          <w:szCs w:val="19"/>
        </w:rPr>
        <w:t>253,16</w:t>
      </w:r>
      <w:r w:rsidRPr="00C05B05">
        <w:rPr>
          <w:szCs w:val="19"/>
        </w:rPr>
        <w:t xml:space="preserve"> kn, a Dužnik prihvaća otpust duga. Dužnik se obvezuje vjerovniku platiti tražbinu u iznosu od </w:t>
      </w:r>
      <w:r w:rsidR="00894A1B" w:rsidRPr="00C05B05">
        <w:rPr>
          <w:szCs w:val="19"/>
        </w:rPr>
        <w:t>1.012,64</w:t>
      </w:r>
      <w:r w:rsidRPr="00C05B05">
        <w:rPr>
          <w:szCs w:val="19"/>
        </w:rPr>
        <w:t xml:space="preserve"> kuna, nakon isteka 2 (dvije) godine počeka u 20 (dvadeset)  kvartalnih rata, i to u 19 (devetnaest) jednakih kvartalnih rata u iznosu od po </w:t>
      </w:r>
      <w:r w:rsidR="00894A1B" w:rsidRPr="00C05B05">
        <w:rPr>
          <w:szCs w:val="19"/>
        </w:rPr>
        <w:t>50,63</w:t>
      </w:r>
      <w:r w:rsidRPr="00C05B05">
        <w:rPr>
          <w:szCs w:val="19"/>
        </w:rPr>
        <w:t xml:space="preserve"> kuna, te posljednu ratu (20. rata) u iznosu od </w:t>
      </w:r>
      <w:r w:rsidR="00894A1B" w:rsidRPr="00C05B05">
        <w:rPr>
          <w:szCs w:val="19"/>
        </w:rPr>
        <w:t>50,67</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D879C1" w:rsidP="00C05B05" w:rsidR="00D879C1" w:rsidRPr="00C05B05">
      <w:pPr>
        <w:jc w:val="both"/>
        <w:rPr>
          <w:szCs w:val="19"/>
        </w:rPr>
      </w:pPr>
      <w:r w:rsidRPr="00C05B05">
        <w:rPr>
          <w:szCs w:val="19"/>
        </w:rPr>
        <w:t xml:space="preserve">Vjerovniku ZAJEDNO d.o.o. za proizvodnju, usluge i trgovinu, OIB: 70163042116 utvrđena je tražbina u iznosu od 4.989,32 kn. Sukladno Planu financijskog restrukturiranja smanjeni iznos tražbine iznosi </w:t>
      </w:r>
      <w:r w:rsidR="00894A1B" w:rsidRPr="00C05B05">
        <w:rPr>
          <w:szCs w:val="19"/>
        </w:rPr>
        <w:t>3.991,46</w:t>
      </w:r>
      <w:r w:rsidRPr="00C05B05">
        <w:rPr>
          <w:szCs w:val="19"/>
        </w:rPr>
        <w:t xml:space="preserve"> kn, dok Vjerovnik otpušta Dužniku dio tražbine u iznosu od </w:t>
      </w:r>
      <w:r w:rsidR="00894A1B" w:rsidRPr="00C05B05">
        <w:rPr>
          <w:szCs w:val="19"/>
        </w:rPr>
        <w:t>997,86</w:t>
      </w:r>
      <w:r w:rsidRPr="00C05B05">
        <w:rPr>
          <w:szCs w:val="19"/>
        </w:rPr>
        <w:t xml:space="preserve"> kn, a Dužnik prihvaća otpust duga. Dužnik se obvezuje vjerovniku platiti tražbinu u iznosu od </w:t>
      </w:r>
      <w:r w:rsidR="00894A1B" w:rsidRPr="00C05B05">
        <w:rPr>
          <w:szCs w:val="19"/>
        </w:rPr>
        <w:t>3.991,46</w:t>
      </w:r>
      <w:r w:rsidRPr="00C05B05">
        <w:rPr>
          <w:szCs w:val="19"/>
        </w:rPr>
        <w:t xml:space="preserve"> kuna, nakon isteka 2 (dvije) godine počeka u 20 (dvadeset)  kvartalnih rata, i to u 19 (devetnaest) jednakih kvartalnih rata u iznosu od po </w:t>
      </w:r>
      <w:r w:rsidR="00894A1B" w:rsidRPr="00C05B05">
        <w:rPr>
          <w:szCs w:val="19"/>
        </w:rPr>
        <w:t>199,57</w:t>
      </w:r>
      <w:r w:rsidRPr="00C05B05">
        <w:rPr>
          <w:szCs w:val="19"/>
        </w:rPr>
        <w:t xml:space="preserve"> kuna, te posljednu ratu (20. rata) u iznosu od </w:t>
      </w:r>
      <w:r w:rsidR="00894A1B" w:rsidRPr="00C05B05">
        <w:rPr>
          <w:szCs w:val="19"/>
        </w:rPr>
        <w:t>199,63</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D879C1" w:rsidP="00C05B05" w:rsidR="00D879C1" w:rsidRPr="00C05B05">
      <w:pPr>
        <w:jc w:val="both"/>
        <w:rPr>
          <w:szCs w:val="19"/>
        </w:rPr>
      </w:pPr>
      <w:r w:rsidRPr="00C05B05">
        <w:rPr>
          <w:szCs w:val="19"/>
        </w:rPr>
        <w:t xml:space="preserve">Vjerovniku REPUBLIKA HRVATSKA – MINISTARTSVO POLJOPRIVREDE, OIB: 76767369197 utvrđena je tražbina u iznosu od 8.163,26 kn. Sukladno Planu financijskog restrukturiranja smanjeni iznos tražbine iznosi </w:t>
      </w:r>
      <w:r w:rsidR="00F341E1" w:rsidRPr="00C05B05">
        <w:rPr>
          <w:szCs w:val="19"/>
        </w:rPr>
        <w:t>6.530,61</w:t>
      </w:r>
      <w:r w:rsidRPr="00C05B05">
        <w:rPr>
          <w:szCs w:val="19"/>
        </w:rPr>
        <w:t xml:space="preserve"> kn, dok Vjerovnik otpušta Dužniku dio tražbine u iznosu od </w:t>
      </w:r>
      <w:r w:rsidR="00F341E1" w:rsidRPr="00C05B05">
        <w:rPr>
          <w:szCs w:val="19"/>
        </w:rPr>
        <w:t>1.632,65</w:t>
      </w:r>
      <w:r w:rsidRPr="00C05B05">
        <w:rPr>
          <w:szCs w:val="19"/>
        </w:rPr>
        <w:t xml:space="preserve"> kn, a Dužnik prihvaća otpust duga. Dužnik se obvezuje vjerovniku platiti tražbinu u iznosu od </w:t>
      </w:r>
      <w:r w:rsidR="00F341E1" w:rsidRPr="00C05B05">
        <w:rPr>
          <w:szCs w:val="19"/>
        </w:rPr>
        <w:t>6.530,61</w:t>
      </w:r>
      <w:r w:rsidRPr="00C05B05">
        <w:rPr>
          <w:szCs w:val="19"/>
        </w:rPr>
        <w:t xml:space="preserve"> kuna, nakon isteka 2 (dvije) godine počeka u 20 (dvadeset)  kvartalnih rata, i to u 19 (devetnaest) jednakih kvartalnih rata u iznosu od po </w:t>
      </w:r>
      <w:r w:rsidR="00F341E1" w:rsidRPr="00C05B05">
        <w:rPr>
          <w:szCs w:val="19"/>
        </w:rPr>
        <w:t>326,53</w:t>
      </w:r>
      <w:r w:rsidRPr="00C05B05">
        <w:rPr>
          <w:szCs w:val="19"/>
        </w:rPr>
        <w:t xml:space="preserve"> kuna, te posljednu ratu (20. rata) u iznosu od </w:t>
      </w:r>
      <w:r w:rsidR="00F341E1" w:rsidRPr="00C05B05">
        <w:rPr>
          <w:szCs w:val="19"/>
        </w:rPr>
        <w:t>326,54</w:t>
      </w:r>
      <w:r w:rsidRPr="00C05B05">
        <w:rPr>
          <w:szCs w:val="19"/>
        </w:rPr>
        <w:t xml:space="preserve"> kuna, bez kamata. Prva rata dospijeva 2 (dvije) godine nakon pravomoćnosti  ove predstečajne nagodbe sklopljene pred sudom, a svaka naredna najkasnije do 15-tog u posljednjem mjesecu kvartala za tekući kvartal.</w:t>
      </w:r>
    </w:p>
    <w:p w:rsidRDefault="00D879C1" w:rsidP="00C05B05" w:rsidR="00D879C1" w:rsidRPr="00C05B05">
      <w:pPr>
        <w:jc w:val="both"/>
        <w:rPr>
          <w:szCs w:val="19"/>
        </w:rPr>
      </w:pPr>
      <w:r w:rsidRPr="00C05B05">
        <w:rPr>
          <w:szCs w:val="19"/>
        </w:rPr>
        <w:t xml:space="preserve">Vjerovniku FÖRCH društvo s ograničenom odgovornošću za trgovinu i usluge, OIB: 74056056752 utvrđena je tražbina u iznosu od 3.059,50 kn. Sukladno Planu financijskog restrukturiranja smanjeni iznos tražbine iznosi </w:t>
      </w:r>
      <w:r w:rsidR="00F341E1" w:rsidRPr="00C05B05">
        <w:rPr>
          <w:szCs w:val="19"/>
        </w:rPr>
        <w:t>2.447,60</w:t>
      </w:r>
      <w:r w:rsidRPr="00C05B05">
        <w:rPr>
          <w:szCs w:val="19"/>
        </w:rPr>
        <w:t xml:space="preserve"> kn, dok Vjerovnik otpušta Dužniku dio tražbine u iznosu od </w:t>
      </w:r>
      <w:r w:rsidR="00F341E1" w:rsidRPr="00C05B05">
        <w:rPr>
          <w:szCs w:val="19"/>
        </w:rPr>
        <w:t>611,90</w:t>
      </w:r>
      <w:r w:rsidRPr="00C05B05">
        <w:rPr>
          <w:szCs w:val="19"/>
        </w:rPr>
        <w:t xml:space="preserve"> kn, a Dužnik prihvaća otpust duga. Dužnik se obvezuje vjerovniku platiti tražbinu u iznosu od </w:t>
      </w:r>
      <w:r w:rsidR="00F341E1" w:rsidRPr="00C05B05">
        <w:rPr>
          <w:szCs w:val="19"/>
        </w:rPr>
        <w:t>2.447,60</w:t>
      </w:r>
      <w:r w:rsidRPr="00C05B05">
        <w:rPr>
          <w:szCs w:val="19"/>
        </w:rPr>
        <w:t xml:space="preserve"> kuna, nakon isteka 2 (dvije) godine počeka u 20 (dvadeset)  jednakih kvartalnih rata u iznosu od po </w:t>
      </w:r>
      <w:r w:rsidR="00F341E1" w:rsidRPr="00C05B05">
        <w:rPr>
          <w:szCs w:val="19"/>
        </w:rPr>
        <w:t>122,38</w:t>
      </w:r>
      <w:r w:rsidRPr="00C05B05">
        <w:rPr>
          <w:szCs w:val="19"/>
        </w:rPr>
        <w:t xml:space="preserve">kuna, bez kamata. Prva rata dospijeva 2 (dvije) godine nakon pravomoćnosti  ove predstečajne </w:t>
      </w:r>
      <w:r w:rsidRPr="00C05B05">
        <w:rPr>
          <w:szCs w:val="19"/>
        </w:rPr>
        <w:lastRenderedPageBreak/>
        <w:t>nagodbe sklopljene pred sudom, a svaka naredna najkasnije do 15-tog u posljednjem mjesecu kvartala za tekući kvartal.</w:t>
      </w:r>
    </w:p>
    <w:p w:rsidRDefault="00357FA3" w:rsidP="00C05B05" w:rsidR="00357FA3" w:rsidRPr="00C05B05">
      <w:pPr>
        <w:jc w:val="both"/>
        <w:rPr>
          <w:szCs w:val="19"/>
        </w:rPr>
      </w:pPr>
    </w:p>
    <w:p w:rsidRDefault="00613F5D" w:rsidP="00FF754E" w:rsidR="00613F5D">
      <w:pPr>
        <w:pStyle w:val="Naslov1"/>
      </w:pPr>
      <w:bookmarkStart w:name="_Toc484006273" w:id="11"/>
      <w:r w:rsidRPr="00F72041">
        <w:t>Rok za dobrovoljno ispunjenje</w:t>
      </w:r>
      <w:bookmarkEnd w:id="11"/>
    </w:p>
    <w:p w:rsidRDefault="00524E36" w:rsidP="00524E36" w:rsidR="00524E36" w:rsidRPr="00524E36"/>
    <w:p w:rsidRDefault="00613F5D" w:rsidP="00C526D6" w:rsidR="00613F5D" w:rsidRPr="00F72041">
      <w:pPr>
        <w:jc w:val="both"/>
        <w:rPr>
          <w:szCs w:val="19"/>
        </w:rPr>
      </w:pPr>
      <w:r w:rsidRPr="00F72041">
        <w:rPr>
          <w:szCs w:val="19"/>
        </w:rPr>
        <w:t>Društvo ima sve uvjete za pokretanje postupka predstečajne nagodbe u skladu sa zakonom. Iz prezentiranog pla</w:t>
      </w:r>
      <w:r w:rsidR="00395251" w:rsidRPr="00F72041">
        <w:rPr>
          <w:szCs w:val="19"/>
        </w:rPr>
        <w:t>na nedvojbeno proizlazi kako je Društvo u prošlosti</w:t>
      </w:r>
      <w:r w:rsidR="00D101E2" w:rsidRPr="00F72041">
        <w:rPr>
          <w:szCs w:val="19"/>
        </w:rPr>
        <w:t xml:space="preserve">, </w:t>
      </w:r>
      <w:r w:rsidR="00395251" w:rsidRPr="00F72041">
        <w:rPr>
          <w:szCs w:val="19"/>
        </w:rPr>
        <w:t xml:space="preserve">zbog otežanih tržišnih uvjeta akumuliralo značajne </w:t>
      </w:r>
      <w:r w:rsidR="00D101E2" w:rsidRPr="00F72041">
        <w:rPr>
          <w:szCs w:val="19"/>
        </w:rPr>
        <w:t>obveze</w:t>
      </w:r>
      <w:r w:rsidR="00395251" w:rsidRPr="00F72041">
        <w:rPr>
          <w:szCs w:val="19"/>
        </w:rPr>
        <w:t xml:space="preserve"> koji su rezultirali manjkom likvidnosti. Iz navedenoga proizlazi kako je </w:t>
      </w:r>
      <w:r w:rsidRPr="00F72041">
        <w:rPr>
          <w:szCs w:val="19"/>
        </w:rPr>
        <w:t>restrukturiranje i održivost Društva jedino moguće ostvariti otpisom dijela tražbina vjerovnika</w:t>
      </w:r>
      <w:r w:rsidR="001E5D8E" w:rsidRPr="00F72041">
        <w:rPr>
          <w:szCs w:val="19"/>
        </w:rPr>
        <w:t xml:space="preserve"> –</w:t>
      </w:r>
      <w:r w:rsidR="007E106E">
        <w:rPr>
          <w:szCs w:val="19"/>
        </w:rPr>
        <w:t xml:space="preserve"> </w:t>
      </w:r>
      <w:r w:rsidRPr="00F72041">
        <w:rPr>
          <w:szCs w:val="19"/>
        </w:rPr>
        <w:t xml:space="preserve">pri čemu se svi vjerovnici, osim </w:t>
      </w:r>
      <w:r w:rsidR="001736F1" w:rsidRPr="00F72041">
        <w:rPr>
          <w:szCs w:val="19"/>
        </w:rPr>
        <w:t>razlučnih vjerovnika</w:t>
      </w:r>
      <w:r w:rsidRPr="00F72041">
        <w:rPr>
          <w:szCs w:val="19"/>
        </w:rPr>
        <w:t>, tretiraju ravnopravno</w:t>
      </w:r>
      <w:r w:rsidR="00395251" w:rsidRPr="00F72041">
        <w:rPr>
          <w:szCs w:val="19"/>
        </w:rPr>
        <w:t>, bez favoriziranja pojedinih vjerovnika ili skupina vjerovnika.</w:t>
      </w:r>
    </w:p>
    <w:p w:rsidRDefault="00613F5D" w:rsidP="00C526D6" w:rsidR="00613F5D" w:rsidRPr="00345DA4">
      <w:pPr>
        <w:jc w:val="both"/>
        <w:rPr>
          <w:szCs w:val="19"/>
        </w:rPr>
      </w:pPr>
      <w:r w:rsidRPr="00F72041">
        <w:rPr>
          <w:szCs w:val="19"/>
        </w:rPr>
        <w:t>Temeljem gore navedenog isključuje se mogućnost i rok za dobrovoljno ispunjenje obveza prema vjerovnicima</w:t>
      </w:r>
      <w:r w:rsidR="00395251" w:rsidRPr="00F72041">
        <w:rPr>
          <w:szCs w:val="19"/>
        </w:rPr>
        <w:t xml:space="preserve"> </w:t>
      </w:r>
      <w:r w:rsidR="001D0725">
        <w:rPr>
          <w:szCs w:val="19"/>
        </w:rPr>
        <w:t>te se</w:t>
      </w:r>
      <w:r w:rsidR="00395251" w:rsidRPr="00F72041">
        <w:rPr>
          <w:szCs w:val="19"/>
        </w:rPr>
        <w:t xml:space="preserve"> utvrđuje da je za restrukturiranje Društva i stvaranje uvjeta za održivo poslovanje u budućnosti prihvaćanje predstečajne nagodbe na predloženi način najpovoljniji i jedini mogući model za sve vjerovnike Društva.</w:t>
      </w:r>
    </w:p>
    <w:p w:rsidRDefault="001D0725" w:rsidR="001D0725">
      <w:pPr>
        <w:rPr>
          <w:rFonts w:cstheme="majorBidi" w:eastAsiaTheme="majorEastAsia" w:hAnsiTheme="majorHAnsi" w:asciiTheme="majorHAnsi"/>
          <w:color w:themeShade="80" w:themeColor="accent1" w:val="1F4E79"/>
          <w:sz w:val="36"/>
          <w:szCs w:val="36"/>
        </w:rPr>
      </w:pPr>
      <w:r>
        <w:br w:type="page"/>
      </w:r>
    </w:p>
    <w:p w:rsidRDefault="00395251" w:rsidP="00FF754E" w:rsidR="00395251">
      <w:pPr>
        <w:pStyle w:val="Naslov1"/>
      </w:pPr>
      <w:bookmarkStart w:name="_Toc484006274" w:id="12"/>
      <w:r w:rsidRPr="00345DA4">
        <w:lastRenderedPageBreak/>
        <w:t>Planirani iznos troškova restrukturiranja</w:t>
      </w:r>
      <w:bookmarkEnd w:id="12"/>
    </w:p>
    <w:p w:rsidRDefault="00524E36" w:rsidP="00524E36" w:rsidR="00524E36" w:rsidRPr="00524E36"/>
    <w:p w:rsidRDefault="00395251" w:rsidP="00345DA4" w:rsidR="00395251" w:rsidRPr="00345DA4">
      <w:pPr>
        <w:jc w:val="both"/>
        <w:rPr>
          <w:szCs w:val="19"/>
        </w:rPr>
      </w:pPr>
      <w:r w:rsidRPr="00345DA4">
        <w:rPr>
          <w:szCs w:val="19"/>
        </w:rPr>
        <w:t>Planirani troškovi restrukturiranja iznose 50 tisuća HRK i odnose se na troškove poslovnog i pravnog savjetovanja.</w:t>
      </w:r>
    </w:p>
    <w:p w:rsidRDefault="008D36EC" w:rsidP="00D725EF" w:rsidR="0040747D" w:rsidRPr="008D36EC">
      <w:pPr>
        <w:rPr>
          <w:szCs w:val="19"/>
        </w:rPr>
      </w:pPr>
      <w:r w:rsidRPr="008D36EC">
        <w:rPr>
          <w:szCs w:val="19"/>
        </w:rPr>
        <w:t>Promotehna</w:t>
      </w:r>
      <w:r w:rsidR="0040747D" w:rsidRPr="008D36EC">
        <w:rPr>
          <w:szCs w:val="19"/>
        </w:rPr>
        <w:t xml:space="preserve"> d.o.o.</w:t>
      </w:r>
    </w:p>
    <w:p w:rsidRDefault="008D36EC" w:rsidP="00D725EF" w:rsidR="0040747D" w:rsidRPr="008D36EC">
      <w:pPr>
        <w:rPr>
          <w:szCs w:val="19"/>
        </w:rPr>
      </w:pPr>
      <w:r w:rsidRPr="008D36EC">
        <w:rPr>
          <w:szCs w:val="19"/>
        </w:rPr>
        <w:t>Nikola Vodopija</w:t>
      </w:r>
    </w:p>
    <w:p w:rsidRDefault="008D36EC" w:rsidP="00D725EF" w:rsidR="0040747D" w:rsidRPr="008D36EC">
      <w:pPr>
        <w:rPr>
          <w:szCs w:val="19"/>
        </w:rPr>
      </w:pPr>
      <w:r w:rsidRPr="008D36EC">
        <w:rPr>
          <w:szCs w:val="19"/>
        </w:rPr>
        <w:t>Direktor</w:t>
      </w:r>
    </w:p>
    <w:sectPr w:rsidSect="00F56DFA" w:rsidR="0040747D" w:rsidRPr="008D36EC">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74E6" w:rsidP="004F2A05" w:rsidR="00B074E6">
      <w:pPr>
        <w:spacing w:lineRule="auto" w:line="240" w:after="0"/>
      </w:pPr>
      <w:r>
        <w:separator/>
      </w:r>
    </w:p>
  </w:endnote>
  <w:endnote w:id="0" w:type="continuationSeparator">
    <w:p w:rsidRDefault="00B074E6" w:rsidP="004F2A05" w:rsidR="00B074E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 w:name="Segoe UI">
    <w:panose1 w:val="020B0502040204020203"/>
    <w:charset w:val="EE"/>
    <w:family w:val="swiss"/>
    <w:pitch w:val="variable"/>
    <w:sig w:csb1="00000000" w:csb0="000001DF" w:usb3="00000000" w:usb2="00000029" w:usb1="C000E47F" w:usb0="E10022FF"/>
  </w:font>
  <w:font w:name="Arial">
    <w:panose1 w:val="020B0604020202020204"/>
    <w:charset w:val="EE"/>
    <w:family w:val="swiss"/>
    <w:pitch w:val="variable"/>
    <w:sig w:csb1="00000000" w:csb0="000001FF" w:usb3="00000000" w:usb2="00000009" w:usb1="C0007843" w:usb0="E0002AFF"/>
  </w:font>
  <w:font w:name="Helvetica">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0260" w:rsidR="00260260" w:rsidRPr="00D725EF">
    <w:pPr>
      <w:pStyle w:val="Podnoje"/>
      <w:jc w:val="right"/>
      <w:rPr>
        <w:sz w:val="19"/>
        <w:szCs w:val="19"/>
      </w:rPr>
    </w:pPr>
  </w:p>
  <w:p w:rsidRDefault="00260260" w:rsidP="00D725EF" w:rsidR="00260260">
    <w:pPr>
      <w:pStyle w:val="Podnoje"/>
      <w:jc w:val="right"/>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8140873"/>
      <w:docPartObj>
        <w:docPartGallery w:val="Page Numbers (Bottom of Page)"/>
        <w:docPartUnique/>
      </w:docPartObj>
    </w:sdtPr>
    <w:sdtEndPr>
      <w:rPr>
        <w:sz w:val="19"/>
        <w:szCs w:val="19"/>
      </w:rPr>
    </w:sdtEndPr>
    <w:sdtContent>
      <w:p w:rsidRDefault="00260260" w:rsidR="00260260" w:rsidRPr="00D725EF">
        <w:pPr>
          <w:pStyle w:val="Podnoje"/>
          <w:jc w:val="right"/>
          <w:rPr>
            <w:sz w:val="19"/>
            <w:szCs w:val="19"/>
          </w:rPr>
        </w:pPr>
        <w:r w:rsidRPr="00D725EF">
          <w:rPr>
            <w:sz w:val="19"/>
            <w:szCs w:val="19"/>
          </w:rPr>
          <w:fldChar w:fldCharType="begin"/>
        </w:r>
        <w:r w:rsidRPr="00D725EF">
          <w:rPr>
            <w:sz w:val="19"/>
            <w:szCs w:val="19"/>
          </w:rPr>
          <w:instrText>PAGE   \* MERGEFORMAT</w:instrText>
        </w:r>
        <w:r w:rsidRPr="00D725EF">
          <w:rPr>
            <w:sz w:val="19"/>
            <w:szCs w:val="19"/>
          </w:rPr>
          <w:fldChar w:fldCharType="separate"/>
        </w:r>
        <w:r w:rsidR="005A5BB5">
          <w:rPr>
            <w:noProof/>
            <w:sz w:val="19"/>
            <w:szCs w:val="19"/>
          </w:rPr>
          <w:t>44</w:t>
        </w:r>
        <w:r w:rsidRPr="00D725EF">
          <w:rPr>
            <w:sz w:val="19"/>
            <w:szCs w:val="19"/>
          </w:rPr>
          <w:fldChar w:fldCharType="end"/>
        </w:r>
      </w:p>
    </w:sdtContent>
  </w:sdt>
  <w:p w:rsidRDefault="00260260" w:rsidP="00D725EF" w:rsidR="00260260">
    <w:pPr>
      <w:pStyle w:val="Podnoje"/>
      <w:jc w:val="righ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74E6" w:rsidP="004F2A05" w:rsidR="00B074E6">
      <w:pPr>
        <w:spacing w:lineRule="auto" w:line="240" w:after="0"/>
      </w:pPr>
      <w:r>
        <w:separator/>
      </w:r>
    </w:p>
  </w:footnote>
  <w:footnote w:id="0" w:type="continuationSeparator">
    <w:p w:rsidRDefault="00B074E6" w:rsidP="004F2A05" w:rsidR="00B074E6">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551654"/>
    <w:multiLevelType w:val="hybridMultilevel"/>
    <w:tmpl w:val="9C1EB0D0"/>
    <w:lvl w:tplc="9A622ADA" w:ilvl="0">
      <w:start w:val="1"/>
      <w:numFmt w:val="bullet"/>
      <w:lvlText w:val=""/>
      <w:lvlJc w:val="left"/>
      <w:pPr>
        <w:tabs>
          <w:tab w:pos="720" w:val="num"/>
        </w:tabs>
        <w:ind w:hanging="360" w:left="720"/>
      </w:pPr>
      <w:rPr>
        <w:rFonts w:hAnsi="Wingdings" w:ascii="Wingdings" w:hint="default"/>
      </w:rPr>
    </w:lvl>
    <w:lvl w:tentative="true" w:tplc="30F24334" w:ilvl="1">
      <w:start w:val="1"/>
      <w:numFmt w:val="bullet"/>
      <w:lvlText w:val=""/>
      <w:lvlJc w:val="left"/>
      <w:pPr>
        <w:tabs>
          <w:tab w:pos="1440" w:val="num"/>
        </w:tabs>
        <w:ind w:hanging="360" w:left="1440"/>
      </w:pPr>
      <w:rPr>
        <w:rFonts w:hAnsi="Wingdings" w:ascii="Wingdings" w:hint="default"/>
      </w:rPr>
    </w:lvl>
    <w:lvl w:tentative="true" w:tplc="A7FAB5F8" w:ilvl="2">
      <w:start w:val="1"/>
      <w:numFmt w:val="bullet"/>
      <w:lvlText w:val=""/>
      <w:lvlJc w:val="left"/>
      <w:pPr>
        <w:tabs>
          <w:tab w:pos="2160" w:val="num"/>
        </w:tabs>
        <w:ind w:hanging="360" w:left="2160"/>
      </w:pPr>
      <w:rPr>
        <w:rFonts w:hAnsi="Wingdings" w:ascii="Wingdings" w:hint="default"/>
      </w:rPr>
    </w:lvl>
    <w:lvl w:tentative="true" w:tplc="81A2A97C" w:ilvl="3">
      <w:start w:val="1"/>
      <w:numFmt w:val="bullet"/>
      <w:lvlText w:val=""/>
      <w:lvlJc w:val="left"/>
      <w:pPr>
        <w:tabs>
          <w:tab w:pos="2880" w:val="num"/>
        </w:tabs>
        <w:ind w:hanging="360" w:left="2880"/>
      </w:pPr>
      <w:rPr>
        <w:rFonts w:hAnsi="Wingdings" w:ascii="Wingdings" w:hint="default"/>
      </w:rPr>
    </w:lvl>
    <w:lvl w:tentative="true" w:tplc="9A9612B0" w:ilvl="4">
      <w:start w:val="1"/>
      <w:numFmt w:val="bullet"/>
      <w:lvlText w:val=""/>
      <w:lvlJc w:val="left"/>
      <w:pPr>
        <w:tabs>
          <w:tab w:pos="3600" w:val="num"/>
        </w:tabs>
        <w:ind w:hanging="360" w:left="3600"/>
      </w:pPr>
      <w:rPr>
        <w:rFonts w:hAnsi="Wingdings" w:ascii="Wingdings" w:hint="default"/>
      </w:rPr>
    </w:lvl>
    <w:lvl w:tentative="true" w:tplc="2A1831E0" w:ilvl="5">
      <w:start w:val="1"/>
      <w:numFmt w:val="bullet"/>
      <w:lvlText w:val=""/>
      <w:lvlJc w:val="left"/>
      <w:pPr>
        <w:tabs>
          <w:tab w:pos="4320" w:val="num"/>
        </w:tabs>
        <w:ind w:hanging="360" w:left="4320"/>
      </w:pPr>
      <w:rPr>
        <w:rFonts w:hAnsi="Wingdings" w:ascii="Wingdings" w:hint="default"/>
      </w:rPr>
    </w:lvl>
    <w:lvl w:tentative="true" w:tplc="A8AC4596" w:ilvl="6">
      <w:start w:val="1"/>
      <w:numFmt w:val="bullet"/>
      <w:lvlText w:val=""/>
      <w:lvlJc w:val="left"/>
      <w:pPr>
        <w:tabs>
          <w:tab w:pos="5040" w:val="num"/>
        </w:tabs>
        <w:ind w:hanging="360" w:left="5040"/>
      </w:pPr>
      <w:rPr>
        <w:rFonts w:hAnsi="Wingdings" w:ascii="Wingdings" w:hint="default"/>
      </w:rPr>
    </w:lvl>
    <w:lvl w:tentative="true" w:tplc="0AAE29A8" w:ilvl="7">
      <w:start w:val="1"/>
      <w:numFmt w:val="bullet"/>
      <w:lvlText w:val=""/>
      <w:lvlJc w:val="left"/>
      <w:pPr>
        <w:tabs>
          <w:tab w:pos="5760" w:val="num"/>
        </w:tabs>
        <w:ind w:hanging="360" w:left="5760"/>
      </w:pPr>
      <w:rPr>
        <w:rFonts w:hAnsi="Wingdings" w:ascii="Wingdings" w:hint="default"/>
      </w:rPr>
    </w:lvl>
    <w:lvl w:tentative="true" w:tplc="83861830" w:ilvl="8">
      <w:start w:val="1"/>
      <w:numFmt w:val="bullet"/>
      <w:lvlText w:val=""/>
      <w:lvlJc w:val="left"/>
      <w:pPr>
        <w:tabs>
          <w:tab w:pos="6480" w:val="num"/>
        </w:tabs>
        <w:ind w:hanging="360" w:left="6480"/>
      </w:pPr>
      <w:rPr>
        <w:rFonts w:hAnsi="Wingdings" w:ascii="Wingdings" w:hint="default"/>
      </w:rPr>
    </w:lvl>
  </w:abstractNum>
  <w:abstractNum w:abstractNumId="1">
    <w:nsid w:val="12532136"/>
    <w:multiLevelType w:val="hybridMultilevel"/>
    <w:tmpl w:val="FDFC6BA0"/>
    <w:lvl w:tplc="94ECCE14"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2">
    <w:nsid w:val="197A13F5"/>
    <w:multiLevelType w:val="hybridMultilevel"/>
    <w:tmpl w:val="2124C758"/>
    <w:lvl w:tplc="041A000F" w:ilvl="0">
      <w:start w:val="1"/>
      <w:numFmt w:val="decimal"/>
      <w:lvlText w:val="%1."/>
      <w:lvlJc w:val="left"/>
      <w:pPr>
        <w:ind w:hanging="360" w:left="785"/>
      </w:pPr>
      <w:rPr>
        <w:rFonts w:hint="default"/>
      </w:rPr>
    </w:lvl>
    <w:lvl w:tplc="041A0019" w:ilvl="1">
      <w:start w:val="1"/>
      <w:numFmt w:val="lowerLetter"/>
      <w:lvlText w:val="%2."/>
      <w:lvlJc w:val="left"/>
      <w:pPr>
        <w:ind w:hanging="360" w:left="1505"/>
      </w:pPr>
    </w:lvl>
    <w:lvl w:tentative="true" w:tplc="041A001B" w:ilvl="2">
      <w:start w:val="1"/>
      <w:numFmt w:val="lowerRoman"/>
      <w:lvlText w:val="%3."/>
      <w:lvlJc w:val="right"/>
      <w:pPr>
        <w:ind w:hanging="180" w:left="2225"/>
      </w:pPr>
    </w:lvl>
    <w:lvl w:tentative="true" w:tplc="041A000F" w:ilvl="3">
      <w:start w:val="1"/>
      <w:numFmt w:val="decimal"/>
      <w:lvlText w:val="%4."/>
      <w:lvlJc w:val="left"/>
      <w:pPr>
        <w:ind w:hanging="360" w:left="2945"/>
      </w:pPr>
    </w:lvl>
    <w:lvl w:tentative="true" w:tplc="041A0019" w:ilvl="4">
      <w:start w:val="1"/>
      <w:numFmt w:val="lowerLetter"/>
      <w:lvlText w:val="%5."/>
      <w:lvlJc w:val="left"/>
      <w:pPr>
        <w:ind w:hanging="360" w:left="3665"/>
      </w:pPr>
    </w:lvl>
    <w:lvl w:tentative="true" w:tplc="041A001B" w:ilvl="5">
      <w:start w:val="1"/>
      <w:numFmt w:val="lowerRoman"/>
      <w:lvlText w:val="%6."/>
      <w:lvlJc w:val="right"/>
      <w:pPr>
        <w:ind w:hanging="180" w:left="4385"/>
      </w:pPr>
    </w:lvl>
    <w:lvl w:tentative="true" w:tplc="041A000F" w:ilvl="6">
      <w:start w:val="1"/>
      <w:numFmt w:val="decimal"/>
      <w:lvlText w:val="%7."/>
      <w:lvlJc w:val="left"/>
      <w:pPr>
        <w:ind w:hanging="360" w:left="5105"/>
      </w:pPr>
    </w:lvl>
    <w:lvl w:tentative="true" w:tplc="041A0019" w:ilvl="7">
      <w:start w:val="1"/>
      <w:numFmt w:val="lowerLetter"/>
      <w:lvlText w:val="%8."/>
      <w:lvlJc w:val="left"/>
      <w:pPr>
        <w:ind w:hanging="360" w:left="5825"/>
      </w:pPr>
    </w:lvl>
    <w:lvl w:tentative="true" w:tplc="041A001B" w:ilvl="8">
      <w:start w:val="1"/>
      <w:numFmt w:val="lowerRoman"/>
      <w:lvlText w:val="%9."/>
      <w:lvlJc w:val="right"/>
      <w:pPr>
        <w:ind w:hanging="180" w:left="6545"/>
      </w:pPr>
    </w:lvl>
  </w:abstractNum>
  <w:abstractNum w:abstractNumId="3">
    <w:nsid w:val="1DF335FF"/>
    <w:multiLevelType w:val="hybridMultilevel"/>
    <w:tmpl w:val="8428534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2203E11"/>
    <w:multiLevelType w:val="hybridMultilevel"/>
    <w:tmpl w:val="E0D014B6"/>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40254D4"/>
    <w:multiLevelType w:val="hybridMultilevel"/>
    <w:tmpl w:val="72C8E95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CA75D8D"/>
    <w:multiLevelType w:val="hybridMultilevel"/>
    <w:tmpl w:val="6DF24BDC"/>
    <w:lvl w:tplc="9CA2982E" w:ilvl="0">
      <w:start w:val="1"/>
      <w:numFmt w:val="bullet"/>
      <w:lvlText w:val=""/>
      <w:lvlJc w:val="left"/>
      <w:pPr>
        <w:tabs>
          <w:tab w:pos="720" w:val="num"/>
        </w:tabs>
        <w:ind w:hanging="360" w:left="720"/>
      </w:pPr>
      <w:rPr>
        <w:rFonts w:hAnsi="Wingdings" w:ascii="Wingdings" w:hint="default"/>
      </w:rPr>
    </w:lvl>
    <w:lvl w:tentative="true" w:tplc="8DE6497E" w:ilvl="1">
      <w:start w:val="1"/>
      <w:numFmt w:val="bullet"/>
      <w:lvlText w:val=""/>
      <w:lvlJc w:val="left"/>
      <w:pPr>
        <w:tabs>
          <w:tab w:pos="1440" w:val="num"/>
        </w:tabs>
        <w:ind w:hanging="360" w:left="1440"/>
      </w:pPr>
      <w:rPr>
        <w:rFonts w:hAnsi="Wingdings" w:ascii="Wingdings" w:hint="default"/>
      </w:rPr>
    </w:lvl>
    <w:lvl w:tentative="true" w:tplc="B4CC8CB6" w:ilvl="2">
      <w:start w:val="1"/>
      <w:numFmt w:val="bullet"/>
      <w:lvlText w:val=""/>
      <w:lvlJc w:val="left"/>
      <w:pPr>
        <w:tabs>
          <w:tab w:pos="2160" w:val="num"/>
        </w:tabs>
        <w:ind w:hanging="360" w:left="2160"/>
      </w:pPr>
      <w:rPr>
        <w:rFonts w:hAnsi="Wingdings" w:ascii="Wingdings" w:hint="default"/>
      </w:rPr>
    </w:lvl>
    <w:lvl w:tentative="true" w:tplc="97122010" w:ilvl="3">
      <w:start w:val="1"/>
      <w:numFmt w:val="bullet"/>
      <w:lvlText w:val=""/>
      <w:lvlJc w:val="left"/>
      <w:pPr>
        <w:tabs>
          <w:tab w:pos="2880" w:val="num"/>
        </w:tabs>
        <w:ind w:hanging="360" w:left="2880"/>
      </w:pPr>
      <w:rPr>
        <w:rFonts w:hAnsi="Wingdings" w:ascii="Wingdings" w:hint="default"/>
      </w:rPr>
    </w:lvl>
    <w:lvl w:tentative="true" w:tplc="8AA8B09E" w:ilvl="4">
      <w:start w:val="1"/>
      <w:numFmt w:val="bullet"/>
      <w:lvlText w:val=""/>
      <w:lvlJc w:val="left"/>
      <w:pPr>
        <w:tabs>
          <w:tab w:pos="3600" w:val="num"/>
        </w:tabs>
        <w:ind w:hanging="360" w:left="3600"/>
      </w:pPr>
      <w:rPr>
        <w:rFonts w:hAnsi="Wingdings" w:ascii="Wingdings" w:hint="default"/>
      </w:rPr>
    </w:lvl>
    <w:lvl w:tentative="true" w:tplc="2FC626AE" w:ilvl="5">
      <w:start w:val="1"/>
      <w:numFmt w:val="bullet"/>
      <w:lvlText w:val=""/>
      <w:lvlJc w:val="left"/>
      <w:pPr>
        <w:tabs>
          <w:tab w:pos="4320" w:val="num"/>
        </w:tabs>
        <w:ind w:hanging="360" w:left="4320"/>
      </w:pPr>
      <w:rPr>
        <w:rFonts w:hAnsi="Wingdings" w:ascii="Wingdings" w:hint="default"/>
      </w:rPr>
    </w:lvl>
    <w:lvl w:tentative="true" w:tplc="35405A3A" w:ilvl="6">
      <w:start w:val="1"/>
      <w:numFmt w:val="bullet"/>
      <w:lvlText w:val=""/>
      <w:lvlJc w:val="left"/>
      <w:pPr>
        <w:tabs>
          <w:tab w:pos="5040" w:val="num"/>
        </w:tabs>
        <w:ind w:hanging="360" w:left="5040"/>
      </w:pPr>
      <w:rPr>
        <w:rFonts w:hAnsi="Wingdings" w:ascii="Wingdings" w:hint="default"/>
      </w:rPr>
    </w:lvl>
    <w:lvl w:tentative="true" w:tplc="FA5C22D8" w:ilvl="7">
      <w:start w:val="1"/>
      <w:numFmt w:val="bullet"/>
      <w:lvlText w:val=""/>
      <w:lvlJc w:val="left"/>
      <w:pPr>
        <w:tabs>
          <w:tab w:pos="5760" w:val="num"/>
        </w:tabs>
        <w:ind w:hanging="360" w:left="5760"/>
      </w:pPr>
      <w:rPr>
        <w:rFonts w:hAnsi="Wingdings" w:ascii="Wingdings" w:hint="default"/>
      </w:rPr>
    </w:lvl>
    <w:lvl w:tentative="true" w:tplc="16FAFCEA" w:ilvl="8">
      <w:start w:val="1"/>
      <w:numFmt w:val="bullet"/>
      <w:lvlText w:val=""/>
      <w:lvlJc w:val="left"/>
      <w:pPr>
        <w:tabs>
          <w:tab w:pos="6480" w:val="num"/>
        </w:tabs>
        <w:ind w:hanging="360" w:left="6480"/>
      </w:pPr>
      <w:rPr>
        <w:rFonts w:hAnsi="Wingdings" w:ascii="Wingdings" w:hint="default"/>
      </w:rPr>
    </w:lvl>
  </w:abstractNum>
  <w:abstractNum w:abstractNumId="7">
    <w:nsid w:val="592825DD"/>
    <w:multiLevelType w:val="hybridMultilevel"/>
    <w:tmpl w:val="B9C6948A"/>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9A0209B"/>
    <w:multiLevelType w:val="hybridMultilevel"/>
    <w:tmpl w:val="1998288A"/>
    <w:lvl w:tplc="93D287D2" w:ilvl="0">
      <w:start w:val="1"/>
      <w:numFmt w:val="bullet"/>
      <w:lvlText w:val=""/>
      <w:lvlJc w:val="left"/>
      <w:pPr>
        <w:tabs>
          <w:tab w:pos="720" w:val="num"/>
        </w:tabs>
        <w:ind w:hanging="360" w:left="720"/>
      </w:pPr>
      <w:rPr>
        <w:rFonts w:hAnsi="Wingdings" w:ascii="Wingdings" w:hint="default"/>
      </w:rPr>
    </w:lvl>
    <w:lvl w:tentative="true" w:tplc="E33ABF76" w:ilvl="1">
      <w:start w:val="1"/>
      <w:numFmt w:val="bullet"/>
      <w:lvlText w:val=""/>
      <w:lvlJc w:val="left"/>
      <w:pPr>
        <w:tabs>
          <w:tab w:pos="1440" w:val="num"/>
        </w:tabs>
        <w:ind w:hanging="360" w:left="1440"/>
      </w:pPr>
      <w:rPr>
        <w:rFonts w:hAnsi="Wingdings" w:ascii="Wingdings" w:hint="default"/>
      </w:rPr>
    </w:lvl>
    <w:lvl w:tentative="true" w:tplc="C2467D7A" w:ilvl="2">
      <w:start w:val="1"/>
      <w:numFmt w:val="bullet"/>
      <w:lvlText w:val=""/>
      <w:lvlJc w:val="left"/>
      <w:pPr>
        <w:tabs>
          <w:tab w:pos="2160" w:val="num"/>
        </w:tabs>
        <w:ind w:hanging="360" w:left="2160"/>
      </w:pPr>
      <w:rPr>
        <w:rFonts w:hAnsi="Wingdings" w:ascii="Wingdings" w:hint="default"/>
      </w:rPr>
    </w:lvl>
    <w:lvl w:tentative="true" w:tplc="2938D77A" w:ilvl="3">
      <w:start w:val="1"/>
      <w:numFmt w:val="bullet"/>
      <w:lvlText w:val=""/>
      <w:lvlJc w:val="left"/>
      <w:pPr>
        <w:tabs>
          <w:tab w:pos="2880" w:val="num"/>
        </w:tabs>
        <w:ind w:hanging="360" w:left="2880"/>
      </w:pPr>
      <w:rPr>
        <w:rFonts w:hAnsi="Wingdings" w:ascii="Wingdings" w:hint="default"/>
      </w:rPr>
    </w:lvl>
    <w:lvl w:tentative="true" w:tplc="1054B374" w:ilvl="4">
      <w:start w:val="1"/>
      <w:numFmt w:val="bullet"/>
      <w:lvlText w:val=""/>
      <w:lvlJc w:val="left"/>
      <w:pPr>
        <w:tabs>
          <w:tab w:pos="3600" w:val="num"/>
        </w:tabs>
        <w:ind w:hanging="360" w:left="3600"/>
      </w:pPr>
      <w:rPr>
        <w:rFonts w:hAnsi="Wingdings" w:ascii="Wingdings" w:hint="default"/>
      </w:rPr>
    </w:lvl>
    <w:lvl w:tentative="true" w:tplc="0E88D5C8" w:ilvl="5">
      <w:start w:val="1"/>
      <w:numFmt w:val="bullet"/>
      <w:lvlText w:val=""/>
      <w:lvlJc w:val="left"/>
      <w:pPr>
        <w:tabs>
          <w:tab w:pos="4320" w:val="num"/>
        </w:tabs>
        <w:ind w:hanging="360" w:left="4320"/>
      </w:pPr>
      <w:rPr>
        <w:rFonts w:hAnsi="Wingdings" w:ascii="Wingdings" w:hint="default"/>
      </w:rPr>
    </w:lvl>
    <w:lvl w:tentative="true" w:tplc="DEA88280" w:ilvl="6">
      <w:start w:val="1"/>
      <w:numFmt w:val="bullet"/>
      <w:lvlText w:val=""/>
      <w:lvlJc w:val="left"/>
      <w:pPr>
        <w:tabs>
          <w:tab w:pos="5040" w:val="num"/>
        </w:tabs>
        <w:ind w:hanging="360" w:left="5040"/>
      </w:pPr>
      <w:rPr>
        <w:rFonts w:hAnsi="Wingdings" w:ascii="Wingdings" w:hint="default"/>
      </w:rPr>
    </w:lvl>
    <w:lvl w:tentative="true" w:tplc="E60290E8" w:ilvl="7">
      <w:start w:val="1"/>
      <w:numFmt w:val="bullet"/>
      <w:lvlText w:val=""/>
      <w:lvlJc w:val="left"/>
      <w:pPr>
        <w:tabs>
          <w:tab w:pos="5760" w:val="num"/>
        </w:tabs>
        <w:ind w:hanging="360" w:left="5760"/>
      </w:pPr>
      <w:rPr>
        <w:rFonts w:hAnsi="Wingdings" w:ascii="Wingdings" w:hint="default"/>
      </w:rPr>
    </w:lvl>
    <w:lvl w:tentative="true" w:tplc="7B0E3212" w:ilvl="8">
      <w:start w:val="1"/>
      <w:numFmt w:val="bullet"/>
      <w:lvlText w:val=""/>
      <w:lvlJc w:val="left"/>
      <w:pPr>
        <w:tabs>
          <w:tab w:pos="6480" w:val="num"/>
        </w:tabs>
        <w:ind w:hanging="360" w:left="6480"/>
      </w:pPr>
      <w:rPr>
        <w:rFonts w:hAnsi="Wingdings" w:ascii="Wingdings" w:hint="default"/>
      </w:rPr>
    </w:lvl>
  </w:abstractNum>
  <w:abstractNum w:abstractNumId="9">
    <w:nsid w:val="5B516BA5"/>
    <w:multiLevelType w:val="hybridMultilevel"/>
    <w:tmpl w:val="C0B09000"/>
    <w:lvl w:tplc="D19017C6" w:ilvl="0">
      <w:start w:val="1"/>
      <w:numFmt w:val="bullet"/>
      <w:lvlText w:val=""/>
      <w:lvlJc w:val="left"/>
      <w:pPr>
        <w:tabs>
          <w:tab w:pos="720" w:val="num"/>
        </w:tabs>
        <w:ind w:hanging="360" w:left="720"/>
      </w:pPr>
      <w:rPr>
        <w:rFonts w:hAnsi="Wingdings" w:ascii="Wingdings" w:hint="default"/>
      </w:rPr>
    </w:lvl>
    <w:lvl w:tentative="true" w:tplc="4AF2B234" w:ilvl="1">
      <w:start w:val="1"/>
      <w:numFmt w:val="bullet"/>
      <w:lvlText w:val=""/>
      <w:lvlJc w:val="left"/>
      <w:pPr>
        <w:tabs>
          <w:tab w:pos="1440" w:val="num"/>
        </w:tabs>
        <w:ind w:hanging="360" w:left="1440"/>
      </w:pPr>
      <w:rPr>
        <w:rFonts w:hAnsi="Wingdings" w:ascii="Wingdings" w:hint="default"/>
      </w:rPr>
    </w:lvl>
    <w:lvl w:tentative="true" w:tplc="2200CA0C" w:ilvl="2">
      <w:start w:val="1"/>
      <w:numFmt w:val="bullet"/>
      <w:lvlText w:val=""/>
      <w:lvlJc w:val="left"/>
      <w:pPr>
        <w:tabs>
          <w:tab w:pos="2160" w:val="num"/>
        </w:tabs>
        <w:ind w:hanging="360" w:left="2160"/>
      </w:pPr>
      <w:rPr>
        <w:rFonts w:hAnsi="Wingdings" w:ascii="Wingdings" w:hint="default"/>
      </w:rPr>
    </w:lvl>
    <w:lvl w:tentative="true" w:tplc="A57C17A8" w:ilvl="3">
      <w:start w:val="1"/>
      <w:numFmt w:val="bullet"/>
      <w:lvlText w:val=""/>
      <w:lvlJc w:val="left"/>
      <w:pPr>
        <w:tabs>
          <w:tab w:pos="2880" w:val="num"/>
        </w:tabs>
        <w:ind w:hanging="360" w:left="2880"/>
      </w:pPr>
      <w:rPr>
        <w:rFonts w:hAnsi="Wingdings" w:ascii="Wingdings" w:hint="default"/>
      </w:rPr>
    </w:lvl>
    <w:lvl w:tentative="true" w:tplc="E2349ECE" w:ilvl="4">
      <w:start w:val="1"/>
      <w:numFmt w:val="bullet"/>
      <w:lvlText w:val=""/>
      <w:lvlJc w:val="left"/>
      <w:pPr>
        <w:tabs>
          <w:tab w:pos="3600" w:val="num"/>
        </w:tabs>
        <w:ind w:hanging="360" w:left="3600"/>
      </w:pPr>
      <w:rPr>
        <w:rFonts w:hAnsi="Wingdings" w:ascii="Wingdings" w:hint="default"/>
      </w:rPr>
    </w:lvl>
    <w:lvl w:tentative="true" w:tplc="BC50EA84" w:ilvl="5">
      <w:start w:val="1"/>
      <w:numFmt w:val="bullet"/>
      <w:lvlText w:val=""/>
      <w:lvlJc w:val="left"/>
      <w:pPr>
        <w:tabs>
          <w:tab w:pos="4320" w:val="num"/>
        </w:tabs>
        <w:ind w:hanging="360" w:left="4320"/>
      </w:pPr>
      <w:rPr>
        <w:rFonts w:hAnsi="Wingdings" w:ascii="Wingdings" w:hint="default"/>
      </w:rPr>
    </w:lvl>
    <w:lvl w:tentative="true" w:tplc="8B9A11B2" w:ilvl="6">
      <w:start w:val="1"/>
      <w:numFmt w:val="bullet"/>
      <w:lvlText w:val=""/>
      <w:lvlJc w:val="left"/>
      <w:pPr>
        <w:tabs>
          <w:tab w:pos="5040" w:val="num"/>
        </w:tabs>
        <w:ind w:hanging="360" w:left="5040"/>
      </w:pPr>
      <w:rPr>
        <w:rFonts w:hAnsi="Wingdings" w:ascii="Wingdings" w:hint="default"/>
      </w:rPr>
    </w:lvl>
    <w:lvl w:tentative="true" w:tplc="4958011A" w:ilvl="7">
      <w:start w:val="1"/>
      <w:numFmt w:val="bullet"/>
      <w:lvlText w:val=""/>
      <w:lvlJc w:val="left"/>
      <w:pPr>
        <w:tabs>
          <w:tab w:pos="5760" w:val="num"/>
        </w:tabs>
        <w:ind w:hanging="360" w:left="5760"/>
      </w:pPr>
      <w:rPr>
        <w:rFonts w:hAnsi="Wingdings" w:ascii="Wingdings" w:hint="default"/>
      </w:rPr>
    </w:lvl>
    <w:lvl w:tentative="true" w:tplc="84924768" w:ilvl="8">
      <w:start w:val="1"/>
      <w:numFmt w:val="bullet"/>
      <w:lvlText w:val=""/>
      <w:lvlJc w:val="left"/>
      <w:pPr>
        <w:tabs>
          <w:tab w:pos="6480" w:val="num"/>
        </w:tabs>
        <w:ind w:hanging="360" w:left="6480"/>
      </w:pPr>
      <w:rPr>
        <w:rFonts w:hAnsi="Wingdings" w:ascii="Wingdings" w:hint="default"/>
      </w:rPr>
    </w:lvl>
  </w:abstractNum>
  <w:abstractNum w:abstractNumId="10">
    <w:nsid w:val="6F514450"/>
    <w:multiLevelType w:val="hybridMultilevel"/>
    <w:tmpl w:val="B9C6948A"/>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3C75B82"/>
    <w:multiLevelType w:val="hybridMultilevel"/>
    <w:tmpl w:val="B9C6948A"/>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72470F9"/>
    <w:multiLevelType w:val="hybridMultilevel"/>
    <w:tmpl w:val="C15453A8"/>
    <w:lvl w:tplc="C0564946" w:ilvl="0">
      <w:start w:val="1"/>
      <w:numFmt w:val="bullet"/>
      <w:lvlText w:val="-"/>
      <w:lvlJc w:val="left"/>
      <w:pPr>
        <w:tabs>
          <w:tab w:pos="720" w:val="num"/>
        </w:tabs>
        <w:ind w:hanging="360" w:left="720"/>
      </w:pPr>
      <w:rPr>
        <w:rFonts w:hAnsi="Courier New" w:ascii="Courier New" w:hint="default"/>
      </w:rPr>
    </w:lvl>
    <w:lvl w:tentative="true" w:tplc="732CCB74" w:ilvl="1">
      <w:start w:val="1"/>
      <w:numFmt w:val="bullet"/>
      <w:lvlText w:val="-"/>
      <w:lvlJc w:val="left"/>
      <w:pPr>
        <w:tabs>
          <w:tab w:pos="1440" w:val="num"/>
        </w:tabs>
        <w:ind w:hanging="360" w:left="1440"/>
      </w:pPr>
      <w:rPr>
        <w:rFonts w:hAnsi="Courier New" w:ascii="Courier New" w:hint="default"/>
      </w:rPr>
    </w:lvl>
    <w:lvl w:tentative="true" w:tplc="C602DDBC" w:ilvl="2">
      <w:start w:val="1"/>
      <w:numFmt w:val="bullet"/>
      <w:lvlText w:val="-"/>
      <w:lvlJc w:val="left"/>
      <w:pPr>
        <w:tabs>
          <w:tab w:pos="2160" w:val="num"/>
        </w:tabs>
        <w:ind w:hanging="360" w:left="2160"/>
      </w:pPr>
      <w:rPr>
        <w:rFonts w:hAnsi="Courier New" w:ascii="Courier New" w:hint="default"/>
      </w:rPr>
    </w:lvl>
    <w:lvl w:tentative="true" w:tplc="01CE9BB2" w:ilvl="3">
      <w:start w:val="1"/>
      <w:numFmt w:val="bullet"/>
      <w:lvlText w:val="-"/>
      <w:lvlJc w:val="left"/>
      <w:pPr>
        <w:tabs>
          <w:tab w:pos="2880" w:val="num"/>
        </w:tabs>
        <w:ind w:hanging="360" w:left="2880"/>
      </w:pPr>
      <w:rPr>
        <w:rFonts w:hAnsi="Courier New" w:ascii="Courier New" w:hint="default"/>
      </w:rPr>
    </w:lvl>
    <w:lvl w:tentative="true" w:tplc="819010BA" w:ilvl="4">
      <w:start w:val="1"/>
      <w:numFmt w:val="bullet"/>
      <w:lvlText w:val="-"/>
      <w:lvlJc w:val="left"/>
      <w:pPr>
        <w:tabs>
          <w:tab w:pos="3600" w:val="num"/>
        </w:tabs>
        <w:ind w:hanging="360" w:left="3600"/>
      </w:pPr>
      <w:rPr>
        <w:rFonts w:hAnsi="Courier New" w:ascii="Courier New" w:hint="default"/>
      </w:rPr>
    </w:lvl>
    <w:lvl w:tentative="true" w:tplc="13808834" w:ilvl="5">
      <w:start w:val="1"/>
      <w:numFmt w:val="bullet"/>
      <w:lvlText w:val="-"/>
      <w:lvlJc w:val="left"/>
      <w:pPr>
        <w:tabs>
          <w:tab w:pos="4320" w:val="num"/>
        </w:tabs>
        <w:ind w:hanging="360" w:left="4320"/>
      </w:pPr>
      <w:rPr>
        <w:rFonts w:hAnsi="Courier New" w:ascii="Courier New" w:hint="default"/>
      </w:rPr>
    </w:lvl>
    <w:lvl w:tentative="true" w:tplc="CD909DEA" w:ilvl="6">
      <w:start w:val="1"/>
      <w:numFmt w:val="bullet"/>
      <w:lvlText w:val="-"/>
      <w:lvlJc w:val="left"/>
      <w:pPr>
        <w:tabs>
          <w:tab w:pos="5040" w:val="num"/>
        </w:tabs>
        <w:ind w:hanging="360" w:left="5040"/>
      </w:pPr>
      <w:rPr>
        <w:rFonts w:hAnsi="Courier New" w:ascii="Courier New" w:hint="default"/>
      </w:rPr>
    </w:lvl>
    <w:lvl w:tentative="true" w:tplc="B6D8256A" w:ilvl="7">
      <w:start w:val="1"/>
      <w:numFmt w:val="bullet"/>
      <w:lvlText w:val="-"/>
      <w:lvlJc w:val="left"/>
      <w:pPr>
        <w:tabs>
          <w:tab w:pos="5760" w:val="num"/>
        </w:tabs>
        <w:ind w:hanging="360" w:left="5760"/>
      </w:pPr>
      <w:rPr>
        <w:rFonts w:hAnsi="Courier New" w:ascii="Courier New" w:hint="default"/>
      </w:rPr>
    </w:lvl>
    <w:lvl w:tentative="true" w:tplc="AB6E4B7C" w:ilvl="8">
      <w:start w:val="1"/>
      <w:numFmt w:val="bullet"/>
      <w:lvlText w:val="-"/>
      <w:lvlJc w:val="left"/>
      <w:pPr>
        <w:tabs>
          <w:tab w:pos="6480" w:val="num"/>
        </w:tabs>
        <w:ind w:hanging="360" w:left="6480"/>
      </w:pPr>
      <w:rPr>
        <w:rFonts w:hAnsi="Courier New" w:ascii="Courier New" w:hint="default"/>
      </w:rPr>
    </w:lvl>
  </w:abstractNum>
  <w:abstractNum w:abstractNumId="13">
    <w:nsid w:val="7B426863"/>
    <w:multiLevelType w:val="hybridMultilevel"/>
    <w:tmpl w:val="22C2C788"/>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FC75622"/>
    <w:multiLevelType w:val="hybridMultilevel"/>
    <w:tmpl w:val="8A9A98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14"/>
  </w:num>
  <w:num w:numId="6">
    <w:abstractNumId w:val="1"/>
  </w:num>
  <w:num w:numId="7">
    <w:abstractNumId w:val="11"/>
  </w:num>
  <w:num w:numId="8">
    <w:abstractNumId w:val="10"/>
  </w:num>
  <w:num w:numId="9">
    <w:abstractNumId w:val="4"/>
  </w:num>
  <w:num w:numId="10">
    <w:abstractNumId w:val="8"/>
  </w:num>
  <w:num w:numId="11">
    <w:abstractNumId w:val="6"/>
  </w:num>
  <w:num w:numId="12">
    <w:abstractNumId w:val="0"/>
  </w:num>
  <w:num w:numId="13">
    <w:abstractNumId w:val="12"/>
  </w:num>
  <w:num w:numId="14">
    <w:abstractNumId w:val="9"/>
  </w:num>
  <w:num w:numId="15">
    <w:abstractNumId w:val="5"/>
  </w:num>
  <w:num w:numId="16">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1473"/>
    <w:rsid w:val="00021E12"/>
    <w:rsid w:val="000228B0"/>
    <w:rsid w:val="00030C18"/>
    <w:rsid w:val="00031473"/>
    <w:rsid w:val="00044F84"/>
    <w:rsid w:val="00052695"/>
    <w:rsid w:val="00052747"/>
    <w:rsid w:val="00071897"/>
    <w:rsid w:val="00071C24"/>
    <w:rsid w:val="00092A01"/>
    <w:rsid w:val="00094FB0"/>
    <w:rsid w:val="00096A5F"/>
    <w:rsid w:val="000C3A07"/>
    <w:rsid w:val="000D27F8"/>
    <w:rsid w:val="000D6969"/>
    <w:rsid w:val="000E16E5"/>
    <w:rsid w:val="000F0E78"/>
    <w:rsid w:val="000F4AB3"/>
    <w:rsid w:val="000F601D"/>
    <w:rsid w:val="001103C5"/>
    <w:rsid w:val="001107C2"/>
    <w:rsid w:val="00117B4C"/>
    <w:rsid w:val="00121695"/>
    <w:rsid w:val="0014102A"/>
    <w:rsid w:val="001650D3"/>
    <w:rsid w:val="001736F1"/>
    <w:rsid w:val="00173F94"/>
    <w:rsid w:val="00184239"/>
    <w:rsid w:val="001930C1"/>
    <w:rsid w:val="001968DB"/>
    <w:rsid w:val="001A196E"/>
    <w:rsid w:val="001A3382"/>
    <w:rsid w:val="001A37BE"/>
    <w:rsid w:val="001A5B2F"/>
    <w:rsid w:val="001B4ECE"/>
    <w:rsid w:val="001B79B8"/>
    <w:rsid w:val="001B7F40"/>
    <w:rsid w:val="001D0725"/>
    <w:rsid w:val="001D7332"/>
    <w:rsid w:val="001D76A2"/>
    <w:rsid w:val="001E5D8E"/>
    <w:rsid w:val="001E7016"/>
    <w:rsid w:val="001F370F"/>
    <w:rsid w:val="001F7433"/>
    <w:rsid w:val="002013FD"/>
    <w:rsid w:val="00203D45"/>
    <w:rsid w:val="00211C45"/>
    <w:rsid w:val="00213E6C"/>
    <w:rsid w:val="00230348"/>
    <w:rsid w:val="00230A8D"/>
    <w:rsid w:val="00242C53"/>
    <w:rsid w:val="00243548"/>
    <w:rsid w:val="00255305"/>
    <w:rsid w:val="00260260"/>
    <w:rsid w:val="00264E78"/>
    <w:rsid w:val="00270627"/>
    <w:rsid w:val="00274C5D"/>
    <w:rsid w:val="00294BD0"/>
    <w:rsid w:val="002A2657"/>
    <w:rsid w:val="002C107C"/>
    <w:rsid w:val="002E6F49"/>
    <w:rsid w:val="002F3CDF"/>
    <w:rsid w:val="00302897"/>
    <w:rsid w:val="00320E21"/>
    <w:rsid w:val="0032158E"/>
    <w:rsid w:val="003237B5"/>
    <w:rsid w:val="00323CA2"/>
    <w:rsid w:val="00345DA4"/>
    <w:rsid w:val="00350DB7"/>
    <w:rsid w:val="00357FA3"/>
    <w:rsid w:val="00395251"/>
    <w:rsid w:val="0039772A"/>
    <w:rsid w:val="003A0568"/>
    <w:rsid w:val="003D43D2"/>
    <w:rsid w:val="003D51A0"/>
    <w:rsid w:val="003E4E00"/>
    <w:rsid w:val="003F33F7"/>
    <w:rsid w:val="004009E6"/>
    <w:rsid w:val="004053DF"/>
    <w:rsid w:val="00405A45"/>
    <w:rsid w:val="0040747D"/>
    <w:rsid w:val="00410945"/>
    <w:rsid w:val="00450024"/>
    <w:rsid w:val="00455B1D"/>
    <w:rsid w:val="00456B72"/>
    <w:rsid w:val="004637B9"/>
    <w:rsid w:val="00473C1B"/>
    <w:rsid w:val="00481BAC"/>
    <w:rsid w:val="00485D9D"/>
    <w:rsid w:val="0049262C"/>
    <w:rsid w:val="004A0A49"/>
    <w:rsid w:val="004A0D81"/>
    <w:rsid w:val="004A2141"/>
    <w:rsid w:val="004B1B9F"/>
    <w:rsid w:val="004B51FC"/>
    <w:rsid w:val="004B64C1"/>
    <w:rsid w:val="004B66C6"/>
    <w:rsid w:val="004B7881"/>
    <w:rsid w:val="004C0CFC"/>
    <w:rsid w:val="004C3D5F"/>
    <w:rsid w:val="004C7245"/>
    <w:rsid w:val="004C73A9"/>
    <w:rsid w:val="004D12D9"/>
    <w:rsid w:val="004E7798"/>
    <w:rsid w:val="004F1254"/>
    <w:rsid w:val="004F2A05"/>
    <w:rsid w:val="005052E5"/>
    <w:rsid w:val="00506A9B"/>
    <w:rsid w:val="005224FE"/>
    <w:rsid w:val="00524E36"/>
    <w:rsid w:val="005333CA"/>
    <w:rsid w:val="00535F8A"/>
    <w:rsid w:val="005465B1"/>
    <w:rsid w:val="00567BD7"/>
    <w:rsid w:val="00572C54"/>
    <w:rsid w:val="00581D7A"/>
    <w:rsid w:val="00592AF9"/>
    <w:rsid w:val="005A5BB5"/>
    <w:rsid w:val="005B5CED"/>
    <w:rsid w:val="005C018B"/>
    <w:rsid w:val="005C4A03"/>
    <w:rsid w:val="005F3FAD"/>
    <w:rsid w:val="00601AB9"/>
    <w:rsid w:val="006046F3"/>
    <w:rsid w:val="00606AF8"/>
    <w:rsid w:val="00613F5D"/>
    <w:rsid w:val="0061458D"/>
    <w:rsid w:val="00617EFC"/>
    <w:rsid w:val="006375BF"/>
    <w:rsid w:val="006514B7"/>
    <w:rsid w:val="00652CF1"/>
    <w:rsid w:val="0066666D"/>
    <w:rsid w:val="00673E32"/>
    <w:rsid w:val="00674BB1"/>
    <w:rsid w:val="00677336"/>
    <w:rsid w:val="00677CEC"/>
    <w:rsid w:val="006903FF"/>
    <w:rsid w:val="00692A8B"/>
    <w:rsid w:val="006B00B9"/>
    <w:rsid w:val="006B6F7C"/>
    <w:rsid w:val="006C5049"/>
    <w:rsid w:val="006C7932"/>
    <w:rsid w:val="006C7E7A"/>
    <w:rsid w:val="006C7F5B"/>
    <w:rsid w:val="006D0B89"/>
    <w:rsid w:val="006D2646"/>
    <w:rsid w:val="006D5FEE"/>
    <w:rsid w:val="006E44AE"/>
    <w:rsid w:val="006F0B4D"/>
    <w:rsid w:val="006F77DB"/>
    <w:rsid w:val="0070702D"/>
    <w:rsid w:val="0072410A"/>
    <w:rsid w:val="007256A7"/>
    <w:rsid w:val="007321EA"/>
    <w:rsid w:val="00740BED"/>
    <w:rsid w:val="00755E2F"/>
    <w:rsid w:val="00761E45"/>
    <w:rsid w:val="00767772"/>
    <w:rsid w:val="00784815"/>
    <w:rsid w:val="00784E71"/>
    <w:rsid w:val="0079309B"/>
    <w:rsid w:val="0079711D"/>
    <w:rsid w:val="007A541C"/>
    <w:rsid w:val="007A5F83"/>
    <w:rsid w:val="007A7605"/>
    <w:rsid w:val="007A78F3"/>
    <w:rsid w:val="007B4B05"/>
    <w:rsid w:val="007B65FA"/>
    <w:rsid w:val="007B6A29"/>
    <w:rsid w:val="007B7689"/>
    <w:rsid w:val="007C28F8"/>
    <w:rsid w:val="007C3972"/>
    <w:rsid w:val="007C458A"/>
    <w:rsid w:val="007D7469"/>
    <w:rsid w:val="007E106E"/>
    <w:rsid w:val="007E45A4"/>
    <w:rsid w:val="007F2664"/>
    <w:rsid w:val="007F4878"/>
    <w:rsid w:val="008034C1"/>
    <w:rsid w:val="00811768"/>
    <w:rsid w:val="00841929"/>
    <w:rsid w:val="0084769E"/>
    <w:rsid w:val="0085602B"/>
    <w:rsid w:val="00867A1B"/>
    <w:rsid w:val="00874DC5"/>
    <w:rsid w:val="00886316"/>
    <w:rsid w:val="0088664E"/>
    <w:rsid w:val="008900C6"/>
    <w:rsid w:val="00894242"/>
    <w:rsid w:val="00894A1B"/>
    <w:rsid w:val="00894E8B"/>
    <w:rsid w:val="008A44A5"/>
    <w:rsid w:val="008A4841"/>
    <w:rsid w:val="008B0BB4"/>
    <w:rsid w:val="008B459F"/>
    <w:rsid w:val="008D36EC"/>
    <w:rsid w:val="008D4D78"/>
    <w:rsid w:val="008D7427"/>
    <w:rsid w:val="008E6818"/>
    <w:rsid w:val="008E6CE1"/>
    <w:rsid w:val="009016BC"/>
    <w:rsid w:val="00931FD5"/>
    <w:rsid w:val="00933ABD"/>
    <w:rsid w:val="00934ED9"/>
    <w:rsid w:val="009379C3"/>
    <w:rsid w:val="00945B5E"/>
    <w:rsid w:val="009462E3"/>
    <w:rsid w:val="00950C5F"/>
    <w:rsid w:val="00957107"/>
    <w:rsid w:val="009775D4"/>
    <w:rsid w:val="0098044D"/>
    <w:rsid w:val="009878BF"/>
    <w:rsid w:val="00993AC2"/>
    <w:rsid w:val="00995F82"/>
    <w:rsid w:val="009A00C3"/>
    <w:rsid w:val="009A62C5"/>
    <w:rsid w:val="009D023D"/>
    <w:rsid w:val="009D463F"/>
    <w:rsid w:val="009D596B"/>
    <w:rsid w:val="009E06DC"/>
    <w:rsid w:val="009E18B2"/>
    <w:rsid w:val="009F1637"/>
    <w:rsid w:val="009F395E"/>
    <w:rsid w:val="009F6498"/>
    <w:rsid w:val="00A02C63"/>
    <w:rsid w:val="00A1055B"/>
    <w:rsid w:val="00A10775"/>
    <w:rsid w:val="00A11A65"/>
    <w:rsid w:val="00A142BF"/>
    <w:rsid w:val="00A43FCC"/>
    <w:rsid w:val="00A4406A"/>
    <w:rsid w:val="00A60695"/>
    <w:rsid w:val="00A67055"/>
    <w:rsid w:val="00A73F4F"/>
    <w:rsid w:val="00A75359"/>
    <w:rsid w:val="00A80C30"/>
    <w:rsid w:val="00AA2999"/>
    <w:rsid w:val="00AA7F38"/>
    <w:rsid w:val="00AE2900"/>
    <w:rsid w:val="00AE366B"/>
    <w:rsid w:val="00AF31B1"/>
    <w:rsid w:val="00B02C6C"/>
    <w:rsid w:val="00B070A1"/>
    <w:rsid w:val="00B074E6"/>
    <w:rsid w:val="00B07D27"/>
    <w:rsid w:val="00B163A7"/>
    <w:rsid w:val="00B30C23"/>
    <w:rsid w:val="00B469FB"/>
    <w:rsid w:val="00B51579"/>
    <w:rsid w:val="00B522A2"/>
    <w:rsid w:val="00B55AAC"/>
    <w:rsid w:val="00B618ED"/>
    <w:rsid w:val="00B661FF"/>
    <w:rsid w:val="00B77F25"/>
    <w:rsid w:val="00B8274C"/>
    <w:rsid w:val="00B922C2"/>
    <w:rsid w:val="00B92A98"/>
    <w:rsid w:val="00BA353A"/>
    <w:rsid w:val="00BC49AC"/>
    <w:rsid w:val="00BD4BAB"/>
    <w:rsid w:val="00BE11F1"/>
    <w:rsid w:val="00BE6DA5"/>
    <w:rsid w:val="00BF434F"/>
    <w:rsid w:val="00BF79E4"/>
    <w:rsid w:val="00C05B05"/>
    <w:rsid w:val="00C06DF6"/>
    <w:rsid w:val="00C14D53"/>
    <w:rsid w:val="00C17B7C"/>
    <w:rsid w:val="00C300D8"/>
    <w:rsid w:val="00C31280"/>
    <w:rsid w:val="00C4746D"/>
    <w:rsid w:val="00C509AE"/>
    <w:rsid w:val="00C526D6"/>
    <w:rsid w:val="00C52E37"/>
    <w:rsid w:val="00C56F5F"/>
    <w:rsid w:val="00C60411"/>
    <w:rsid w:val="00C64D73"/>
    <w:rsid w:val="00C805AF"/>
    <w:rsid w:val="00C806EC"/>
    <w:rsid w:val="00CB4941"/>
    <w:rsid w:val="00CB6C22"/>
    <w:rsid w:val="00CC592E"/>
    <w:rsid w:val="00CD4B2A"/>
    <w:rsid w:val="00CD7545"/>
    <w:rsid w:val="00CE60AC"/>
    <w:rsid w:val="00D101E2"/>
    <w:rsid w:val="00D11FAB"/>
    <w:rsid w:val="00D120D2"/>
    <w:rsid w:val="00D31C18"/>
    <w:rsid w:val="00D47A32"/>
    <w:rsid w:val="00D513C8"/>
    <w:rsid w:val="00D670A4"/>
    <w:rsid w:val="00D71347"/>
    <w:rsid w:val="00D725EF"/>
    <w:rsid w:val="00D77184"/>
    <w:rsid w:val="00D8682B"/>
    <w:rsid w:val="00D879C1"/>
    <w:rsid w:val="00DA47C0"/>
    <w:rsid w:val="00DB0C0E"/>
    <w:rsid w:val="00DC35A4"/>
    <w:rsid w:val="00DC468C"/>
    <w:rsid w:val="00DC7D9D"/>
    <w:rsid w:val="00DD0620"/>
    <w:rsid w:val="00DE1F9B"/>
    <w:rsid w:val="00DE335F"/>
    <w:rsid w:val="00E25C70"/>
    <w:rsid w:val="00E27DCD"/>
    <w:rsid w:val="00E3221D"/>
    <w:rsid w:val="00E63416"/>
    <w:rsid w:val="00E716ED"/>
    <w:rsid w:val="00E71885"/>
    <w:rsid w:val="00E732EF"/>
    <w:rsid w:val="00E862BD"/>
    <w:rsid w:val="00E944DE"/>
    <w:rsid w:val="00EB21D4"/>
    <w:rsid w:val="00EB3584"/>
    <w:rsid w:val="00EC0F4D"/>
    <w:rsid w:val="00EC1FFF"/>
    <w:rsid w:val="00ED100A"/>
    <w:rsid w:val="00ED12EA"/>
    <w:rsid w:val="00ED7633"/>
    <w:rsid w:val="00EE3EEE"/>
    <w:rsid w:val="00EF512E"/>
    <w:rsid w:val="00F02565"/>
    <w:rsid w:val="00F114C3"/>
    <w:rsid w:val="00F118F2"/>
    <w:rsid w:val="00F25604"/>
    <w:rsid w:val="00F328E5"/>
    <w:rsid w:val="00F33D86"/>
    <w:rsid w:val="00F341E1"/>
    <w:rsid w:val="00F36979"/>
    <w:rsid w:val="00F56DFA"/>
    <w:rsid w:val="00F57D5A"/>
    <w:rsid w:val="00F61427"/>
    <w:rsid w:val="00F7033D"/>
    <w:rsid w:val="00F72041"/>
    <w:rsid w:val="00F7205B"/>
    <w:rsid w:val="00F73DDF"/>
    <w:rsid w:val="00F778FD"/>
    <w:rsid w:val="00F77FC1"/>
    <w:rsid w:val="00F80863"/>
    <w:rsid w:val="00F82CC6"/>
    <w:rsid w:val="00F84CE1"/>
    <w:rsid w:val="00F952C2"/>
    <w:rsid w:val="00F95E3D"/>
    <w:rsid w:val="00FA1134"/>
    <w:rsid w:val="00FC4B36"/>
    <w:rsid w:val="00FC4C40"/>
    <w:rsid w:val="00FC6D29"/>
    <w:rsid w:val="00FD1E76"/>
    <w:rsid w:val="00FD59A3"/>
    <w:rsid w:val="00FD5EC7"/>
    <w:rsid w:val="00FD7503"/>
    <w:rsid w:val="00FF4294"/>
    <w:rsid w:val="00FF6722"/>
    <w:rsid w:val="00FF6CEA"/>
    <w:rsid w:val="00FF75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747D"/>
  </w:style>
  <w:style w:styleId="Naslov1" w:type="paragraph">
    <w:name w:val="heading 1"/>
    <w:basedOn w:val="Normal"/>
    <w:next w:val="Normal"/>
    <w:link w:val="Naslov1Char"/>
    <w:uiPriority w:val="9"/>
    <w:qFormat/>
    <w:rsid w:val="0040747D"/>
    <w:pPr>
      <w:keepNext/>
      <w:keepLines/>
      <w:spacing w:lineRule="auto" w:line="240" w:after="40" w:before="400"/>
      <w:outlineLvl w:val="0"/>
    </w:pPr>
    <w:rPr>
      <w:rFonts w:cstheme="majorBidi" w:eastAsiaTheme="majorEastAsia" w:hAnsiTheme="majorHAnsi" w:asciiTheme="majorHAnsi"/>
      <w:color w:themeShade="80" w:themeColor="accent1" w:val="1F4E79"/>
      <w:sz w:val="36"/>
      <w:szCs w:val="36"/>
    </w:rPr>
  </w:style>
  <w:style w:styleId="Naslov2" w:type="paragraph">
    <w:name w:val="heading 2"/>
    <w:basedOn w:val="Normal"/>
    <w:next w:val="Normal"/>
    <w:link w:val="Naslov2Char"/>
    <w:uiPriority w:val="9"/>
    <w:semiHidden/>
    <w:unhideWhenUsed/>
    <w:qFormat/>
    <w:rsid w:val="0040747D"/>
    <w:pPr>
      <w:keepNext/>
      <w:keepLines/>
      <w:spacing w:lineRule="auto" w:line="240" w:after="0" w:before="40"/>
      <w:outlineLvl w:val="1"/>
    </w:pPr>
    <w:rPr>
      <w:rFonts w:cstheme="majorBidi" w:eastAsiaTheme="majorEastAsia" w:hAnsiTheme="majorHAnsi" w:asciiTheme="majorHAnsi"/>
      <w:color w:themeShade="BF" w:themeColor="accent1" w:val="2E74B5"/>
      <w:sz w:val="32"/>
      <w:szCs w:val="32"/>
    </w:rPr>
  </w:style>
  <w:style w:styleId="Naslov3" w:type="paragraph">
    <w:name w:val="heading 3"/>
    <w:basedOn w:val="Normal"/>
    <w:next w:val="Normal"/>
    <w:link w:val="Naslov3Char"/>
    <w:uiPriority w:val="9"/>
    <w:semiHidden/>
    <w:unhideWhenUsed/>
    <w:qFormat/>
    <w:rsid w:val="0040747D"/>
    <w:pPr>
      <w:keepNext/>
      <w:keepLines/>
      <w:spacing w:lineRule="auto" w:line="240" w:after="0" w:before="40"/>
      <w:outlineLvl w:val="2"/>
    </w:pPr>
    <w:rPr>
      <w:rFonts w:cstheme="majorBidi" w:eastAsiaTheme="majorEastAsia" w:hAnsiTheme="majorHAnsi" w:asciiTheme="majorHAnsi"/>
      <w:color w:themeShade="BF" w:themeColor="accent1" w:val="2E74B5"/>
      <w:sz w:val="28"/>
      <w:szCs w:val="28"/>
    </w:rPr>
  </w:style>
  <w:style w:styleId="Naslov4" w:type="paragraph">
    <w:name w:val="heading 4"/>
    <w:basedOn w:val="Normal"/>
    <w:next w:val="Normal"/>
    <w:link w:val="Naslov4Char"/>
    <w:uiPriority w:val="9"/>
    <w:semiHidden/>
    <w:unhideWhenUsed/>
    <w:qFormat/>
    <w:rsid w:val="0040747D"/>
    <w:pPr>
      <w:keepNext/>
      <w:keepLines/>
      <w:spacing w:after="0" w:before="40"/>
      <w:outlineLvl w:val="3"/>
    </w:pPr>
    <w:rPr>
      <w:rFonts w:cstheme="majorBidi" w:eastAsiaTheme="majorEastAsia" w:hAnsiTheme="majorHAnsi" w:asciiTheme="majorHAnsi"/>
      <w:color w:themeShade="BF" w:themeColor="accent1" w:val="2E74B5"/>
      <w:sz w:val="24"/>
      <w:szCs w:val="24"/>
    </w:rPr>
  </w:style>
  <w:style w:styleId="Naslov5" w:type="paragraph">
    <w:name w:val="heading 5"/>
    <w:basedOn w:val="Normal"/>
    <w:next w:val="Normal"/>
    <w:link w:val="Naslov5Char"/>
    <w:uiPriority w:val="9"/>
    <w:semiHidden/>
    <w:unhideWhenUsed/>
    <w:qFormat/>
    <w:rsid w:val="0040747D"/>
    <w:pPr>
      <w:keepNext/>
      <w:keepLines/>
      <w:spacing w:after="0" w:before="40"/>
      <w:outlineLvl w:val="4"/>
    </w:pPr>
    <w:rPr>
      <w:rFonts w:cstheme="majorBidi" w:eastAsiaTheme="majorEastAsia" w:hAnsiTheme="majorHAnsi" w:asciiTheme="majorHAnsi"/>
      <w:caps/>
      <w:color w:themeShade="BF" w:themeColor="accent1" w:val="2E74B5"/>
    </w:rPr>
  </w:style>
  <w:style w:styleId="Naslov6" w:type="paragraph">
    <w:name w:val="heading 6"/>
    <w:basedOn w:val="Normal"/>
    <w:next w:val="Normal"/>
    <w:link w:val="Naslov6Char"/>
    <w:uiPriority w:val="9"/>
    <w:semiHidden/>
    <w:unhideWhenUsed/>
    <w:qFormat/>
    <w:rsid w:val="0040747D"/>
    <w:pPr>
      <w:keepNext/>
      <w:keepLines/>
      <w:spacing w:after="0" w:before="40"/>
      <w:outlineLvl w:val="5"/>
    </w:pPr>
    <w:rPr>
      <w:rFonts w:cstheme="majorBidi" w:eastAsiaTheme="majorEastAsia" w:hAnsiTheme="majorHAnsi" w:asciiTheme="majorHAnsi"/>
      <w:i/>
      <w:iCs/>
      <w:caps/>
      <w:color w:themeShade="80" w:themeColor="accent1" w:val="1F4E79"/>
    </w:rPr>
  </w:style>
  <w:style w:styleId="Naslov7" w:type="paragraph">
    <w:name w:val="heading 7"/>
    <w:basedOn w:val="Normal"/>
    <w:next w:val="Normal"/>
    <w:link w:val="Naslov7Char"/>
    <w:uiPriority w:val="9"/>
    <w:semiHidden/>
    <w:unhideWhenUsed/>
    <w:qFormat/>
    <w:rsid w:val="0040747D"/>
    <w:pPr>
      <w:keepNext/>
      <w:keepLines/>
      <w:spacing w:after="0" w:before="40"/>
      <w:outlineLvl w:val="6"/>
    </w:pPr>
    <w:rPr>
      <w:rFonts w:cstheme="majorBidi" w:eastAsiaTheme="majorEastAsia" w:hAnsiTheme="majorHAnsi" w:asciiTheme="majorHAnsi"/>
      <w:b/>
      <w:bCs/>
      <w:color w:themeShade="80" w:themeColor="accent1" w:val="1F4E79"/>
    </w:rPr>
  </w:style>
  <w:style w:styleId="Naslov8" w:type="paragraph">
    <w:name w:val="heading 8"/>
    <w:basedOn w:val="Normal"/>
    <w:next w:val="Normal"/>
    <w:link w:val="Naslov8Char"/>
    <w:uiPriority w:val="9"/>
    <w:semiHidden/>
    <w:unhideWhenUsed/>
    <w:qFormat/>
    <w:rsid w:val="0040747D"/>
    <w:pPr>
      <w:keepNext/>
      <w:keepLines/>
      <w:spacing w:after="0" w:before="40"/>
      <w:outlineLvl w:val="7"/>
    </w:pPr>
    <w:rPr>
      <w:rFonts w:cstheme="majorBidi" w:eastAsiaTheme="majorEastAsia" w:hAnsiTheme="majorHAnsi" w:asciiTheme="majorHAnsi"/>
      <w:b/>
      <w:bCs/>
      <w:i/>
      <w:iCs/>
      <w:color w:themeShade="80" w:themeColor="accent1" w:val="1F4E79"/>
    </w:rPr>
  </w:style>
  <w:style w:styleId="Naslov9" w:type="paragraph">
    <w:name w:val="heading 9"/>
    <w:basedOn w:val="Normal"/>
    <w:next w:val="Normal"/>
    <w:link w:val="Naslov9Char"/>
    <w:uiPriority w:val="9"/>
    <w:semiHidden/>
    <w:unhideWhenUsed/>
    <w:qFormat/>
    <w:rsid w:val="0040747D"/>
    <w:pPr>
      <w:keepNext/>
      <w:keepLines/>
      <w:spacing w:after="0" w:before="40"/>
      <w:outlineLvl w:val="8"/>
    </w:pPr>
    <w:rPr>
      <w:rFonts w:cstheme="majorBidi" w:eastAsiaTheme="majorEastAsia" w:hAnsiTheme="majorHAnsi" w:asciiTheme="majorHAnsi"/>
      <w:i/>
      <w:iCs/>
      <w:color w:themeShade="80" w:themeColor="accent1" w:val="1F4E79"/>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40747D"/>
    <w:rPr>
      <w:rFonts w:cstheme="majorBidi" w:eastAsiaTheme="majorEastAsia" w:hAnsiTheme="majorHAnsi" w:asciiTheme="majorHAnsi"/>
      <w:color w:themeShade="80" w:themeColor="accent1" w:val="1F4E79"/>
      <w:sz w:val="36"/>
      <w:szCs w:val="36"/>
    </w:rPr>
  </w:style>
  <w:style w:customStyle="true" w:styleId="Naslov2Char" w:type="character">
    <w:name w:val="Naslov 2 Char"/>
    <w:basedOn w:val="Zadanifontodlomka"/>
    <w:link w:val="Naslov2"/>
    <w:uiPriority w:val="9"/>
    <w:semiHidden/>
    <w:rsid w:val="0040747D"/>
    <w:rPr>
      <w:rFonts w:cstheme="majorBidi" w:eastAsiaTheme="majorEastAsia" w:hAnsiTheme="majorHAnsi" w:asciiTheme="majorHAnsi"/>
      <w:color w:themeShade="BF" w:themeColor="accent1" w:val="2E74B5"/>
      <w:sz w:val="32"/>
      <w:szCs w:val="32"/>
    </w:rPr>
  </w:style>
  <w:style w:customStyle="true" w:styleId="Naslov3Char" w:type="character">
    <w:name w:val="Naslov 3 Char"/>
    <w:basedOn w:val="Zadanifontodlomka"/>
    <w:link w:val="Naslov3"/>
    <w:uiPriority w:val="9"/>
    <w:semiHidden/>
    <w:rsid w:val="0040747D"/>
    <w:rPr>
      <w:rFonts w:cstheme="majorBidi" w:eastAsiaTheme="majorEastAsia" w:hAnsiTheme="majorHAnsi" w:asciiTheme="majorHAnsi"/>
      <w:color w:themeShade="BF" w:themeColor="accent1" w:val="2E74B5"/>
      <w:sz w:val="28"/>
      <w:szCs w:val="28"/>
    </w:rPr>
  </w:style>
  <w:style w:customStyle="true" w:styleId="Naslov4Char" w:type="character">
    <w:name w:val="Naslov 4 Char"/>
    <w:basedOn w:val="Zadanifontodlomka"/>
    <w:link w:val="Naslov4"/>
    <w:uiPriority w:val="9"/>
    <w:semiHidden/>
    <w:rsid w:val="0040747D"/>
    <w:rPr>
      <w:rFonts w:cstheme="majorBidi" w:eastAsiaTheme="majorEastAsia" w:hAnsiTheme="majorHAnsi" w:asciiTheme="majorHAnsi"/>
      <w:color w:themeShade="BF" w:themeColor="accent1" w:val="2E74B5"/>
      <w:sz w:val="24"/>
      <w:szCs w:val="24"/>
    </w:rPr>
  </w:style>
  <w:style w:customStyle="true" w:styleId="Naslov5Char" w:type="character">
    <w:name w:val="Naslov 5 Char"/>
    <w:basedOn w:val="Zadanifontodlomka"/>
    <w:link w:val="Naslov5"/>
    <w:uiPriority w:val="9"/>
    <w:semiHidden/>
    <w:rsid w:val="0040747D"/>
    <w:rPr>
      <w:rFonts w:cstheme="majorBidi" w:eastAsiaTheme="majorEastAsia" w:hAnsiTheme="majorHAnsi" w:asciiTheme="majorHAnsi"/>
      <w:caps/>
      <w:color w:themeShade="BF" w:themeColor="accent1" w:val="2E74B5"/>
    </w:rPr>
  </w:style>
  <w:style w:customStyle="true" w:styleId="Naslov6Char" w:type="character">
    <w:name w:val="Naslov 6 Char"/>
    <w:basedOn w:val="Zadanifontodlomka"/>
    <w:link w:val="Naslov6"/>
    <w:uiPriority w:val="9"/>
    <w:semiHidden/>
    <w:rsid w:val="0040747D"/>
    <w:rPr>
      <w:rFonts w:cstheme="majorBidi" w:eastAsiaTheme="majorEastAsia" w:hAnsiTheme="majorHAnsi" w:asciiTheme="majorHAnsi"/>
      <w:i/>
      <w:iCs/>
      <w:caps/>
      <w:color w:themeShade="80" w:themeColor="accent1" w:val="1F4E79"/>
    </w:rPr>
  </w:style>
  <w:style w:customStyle="true" w:styleId="Naslov7Char" w:type="character">
    <w:name w:val="Naslov 7 Char"/>
    <w:basedOn w:val="Zadanifontodlomka"/>
    <w:link w:val="Naslov7"/>
    <w:uiPriority w:val="9"/>
    <w:semiHidden/>
    <w:rsid w:val="0040747D"/>
    <w:rPr>
      <w:rFonts w:cstheme="majorBidi" w:eastAsiaTheme="majorEastAsia" w:hAnsiTheme="majorHAnsi" w:asciiTheme="majorHAnsi"/>
      <w:b/>
      <w:bCs/>
      <w:color w:themeShade="80" w:themeColor="accent1" w:val="1F4E79"/>
    </w:rPr>
  </w:style>
  <w:style w:customStyle="true" w:styleId="Naslov8Char" w:type="character">
    <w:name w:val="Naslov 8 Char"/>
    <w:basedOn w:val="Zadanifontodlomka"/>
    <w:link w:val="Naslov8"/>
    <w:uiPriority w:val="9"/>
    <w:semiHidden/>
    <w:rsid w:val="0040747D"/>
    <w:rPr>
      <w:rFonts w:cstheme="majorBidi" w:eastAsiaTheme="majorEastAsia" w:hAnsiTheme="majorHAnsi" w:asciiTheme="majorHAnsi"/>
      <w:b/>
      <w:bCs/>
      <w:i/>
      <w:iCs/>
      <w:color w:themeShade="80" w:themeColor="accent1" w:val="1F4E79"/>
    </w:rPr>
  </w:style>
  <w:style w:customStyle="true" w:styleId="Naslov9Char" w:type="character">
    <w:name w:val="Naslov 9 Char"/>
    <w:basedOn w:val="Zadanifontodlomka"/>
    <w:link w:val="Naslov9"/>
    <w:uiPriority w:val="9"/>
    <w:semiHidden/>
    <w:rsid w:val="0040747D"/>
    <w:rPr>
      <w:rFonts w:cstheme="majorBidi" w:eastAsiaTheme="majorEastAsia" w:hAnsiTheme="majorHAnsi" w:asciiTheme="majorHAnsi"/>
      <w:i/>
      <w:iCs/>
      <w:color w:themeShade="80" w:themeColor="accent1" w:val="1F4E79"/>
    </w:rPr>
  </w:style>
  <w:style w:styleId="Odlomakpopisa" w:type="paragraph">
    <w:name w:val="List Paragraph"/>
    <w:basedOn w:val="Normal"/>
    <w:uiPriority w:val="34"/>
    <w:qFormat/>
    <w:rsid w:val="00B55AAC"/>
    <w:pPr>
      <w:ind w:left="720"/>
      <w:contextualSpacing/>
    </w:pPr>
  </w:style>
  <w:style w:styleId="Zaglavlje" w:type="paragraph">
    <w:name w:val="header"/>
    <w:basedOn w:val="Normal"/>
    <w:link w:val="ZaglavljeChar"/>
    <w:uiPriority w:val="99"/>
    <w:unhideWhenUsed/>
    <w:rsid w:val="004F2A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F2A05"/>
  </w:style>
  <w:style w:styleId="Podnoje" w:type="paragraph">
    <w:name w:val="footer"/>
    <w:basedOn w:val="Normal"/>
    <w:link w:val="PodnojeChar"/>
    <w:uiPriority w:val="99"/>
    <w:unhideWhenUsed/>
    <w:rsid w:val="004F2A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F2A05"/>
  </w:style>
  <w:style w:styleId="Tekstbalonia" w:type="paragraph">
    <w:name w:val="Balloon Text"/>
    <w:basedOn w:val="Normal"/>
    <w:link w:val="TekstbaloniaChar"/>
    <w:uiPriority w:val="99"/>
    <w:semiHidden/>
    <w:unhideWhenUsed/>
    <w:rsid w:val="00DA47C0"/>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DA47C0"/>
    <w:rPr>
      <w:rFonts w:cs="Segoe UI" w:hAnsi="Segoe UI" w:ascii="Segoe UI"/>
      <w:sz w:val="18"/>
      <w:szCs w:val="18"/>
    </w:rPr>
  </w:style>
  <w:style w:styleId="Opisslike" w:type="paragraph">
    <w:name w:val="caption"/>
    <w:basedOn w:val="Normal"/>
    <w:next w:val="Normal"/>
    <w:uiPriority w:val="35"/>
    <w:semiHidden/>
    <w:unhideWhenUsed/>
    <w:qFormat/>
    <w:rsid w:val="0040747D"/>
    <w:pPr>
      <w:spacing w:lineRule="auto" w:line="240"/>
    </w:pPr>
    <w:rPr>
      <w:b/>
      <w:bCs/>
      <w:smallCaps/>
      <w:color w:themeColor="text2" w:val="44546A"/>
    </w:rPr>
  </w:style>
  <w:style w:styleId="Naslov" w:type="paragraph">
    <w:name w:val="Title"/>
    <w:basedOn w:val="Normal"/>
    <w:next w:val="Normal"/>
    <w:link w:val="NaslovChar"/>
    <w:uiPriority w:val="10"/>
    <w:qFormat/>
    <w:rsid w:val="0040747D"/>
    <w:pPr>
      <w:spacing w:lineRule="auto" w:line="204" w:after="0"/>
      <w:contextualSpacing/>
    </w:pPr>
    <w:rPr>
      <w:rFonts w:cstheme="majorBidi" w:eastAsiaTheme="majorEastAsia" w:hAnsiTheme="majorHAnsi" w:asciiTheme="majorHAnsi"/>
      <w:caps/>
      <w:color w:themeColor="text2" w:val="44546A"/>
      <w:spacing w:val="-15"/>
      <w:sz w:val="72"/>
      <w:szCs w:val="72"/>
    </w:rPr>
  </w:style>
  <w:style w:customStyle="true" w:styleId="NaslovChar" w:type="character">
    <w:name w:val="Naslov Char"/>
    <w:basedOn w:val="Zadanifontodlomka"/>
    <w:link w:val="Naslov"/>
    <w:uiPriority w:val="10"/>
    <w:rsid w:val="0040747D"/>
    <w:rPr>
      <w:rFonts w:cstheme="majorBidi" w:eastAsiaTheme="majorEastAsia" w:hAnsiTheme="majorHAnsi" w:asciiTheme="majorHAnsi"/>
      <w:caps/>
      <w:color w:themeColor="text2" w:val="44546A"/>
      <w:spacing w:val="-15"/>
      <w:sz w:val="72"/>
      <w:szCs w:val="72"/>
    </w:rPr>
  </w:style>
  <w:style w:styleId="Podnaslov" w:type="paragraph">
    <w:name w:val="Subtitle"/>
    <w:basedOn w:val="Normal"/>
    <w:next w:val="Normal"/>
    <w:link w:val="PodnaslovChar"/>
    <w:uiPriority w:val="11"/>
    <w:qFormat/>
    <w:rsid w:val="0040747D"/>
    <w:pPr>
      <w:numPr>
        <w:ilvl w:val="1"/>
      </w:numPr>
      <w:spacing w:lineRule="auto" w:line="240" w:after="240"/>
    </w:pPr>
    <w:rPr>
      <w:rFonts w:cstheme="majorBidi" w:eastAsiaTheme="majorEastAsia" w:hAnsiTheme="majorHAnsi" w:asciiTheme="majorHAnsi"/>
      <w:color w:themeColor="accent1" w:val="5B9BD5"/>
      <w:sz w:val="28"/>
      <w:szCs w:val="28"/>
    </w:rPr>
  </w:style>
  <w:style w:customStyle="true" w:styleId="PodnaslovChar" w:type="character">
    <w:name w:val="Podnaslov Char"/>
    <w:basedOn w:val="Zadanifontodlomka"/>
    <w:link w:val="Podnaslov"/>
    <w:uiPriority w:val="11"/>
    <w:rsid w:val="0040747D"/>
    <w:rPr>
      <w:rFonts w:cstheme="majorBidi" w:eastAsiaTheme="majorEastAsia" w:hAnsiTheme="majorHAnsi" w:asciiTheme="majorHAnsi"/>
      <w:color w:themeColor="accent1" w:val="5B9BD5"/>
      <w:sz w:val="28"/>
      <w:szCs w:val="28"/>
    </w:rPr>
  </w:style>
  <w:style w:styleId="Naglaeno" w:type="character">
    <w:name w:val="Strong"/>
    <w:basedOn w:val="Zadanifontodlomka"/>
    <w:uiPriority w:val="22"/>
    <w:qFormat/>
    <w:rsid w:val="0040747D"/>
    <w:rPr>
      <w:b/>
      <w:bCs/>
    </w:rPr>
  </w:style>
  <w:style w:styleId="Istaknuto" w:type="character">
    <w:name w:val="Emphasis"/>
    <w:basedOn w:val="Zadanifontodlomka"/>
    <w:uiPriority w:val="20"/>
    <w:qFormat/>
    <w:rsid w:val="0040747D"/>
    <w:rPr>
      <w:i/>
      <w:iCs/>
    </w:rPr>
  </w:style>
  <w:style w:styleId="Bezproreda" w:type="paragraph">
    <w:name w:val="No Spacing"/>
    <w:uiPriority w:val="1"/>
    <w:qFormat/>
    <w:rsid w:val="0040747D"/>
    <w:pPr>
      <w:spacing w:lineRule="auto" w:line="240" w:after="0"/>
    </w:pPr>
  </w:style>
  <w:style w:styleId="Citat" w:type="paragraph">
    <w:name w:val="Quote"/>
    <w:basedOn w:val="Normal"/>
    <w:next w:val="Normal"/>
    <w:link w:val="CitatChar"/>
    <w:uiPriority w:val="29"/>
    <w:qFormat/>
    <w:rsid w:val="0040747D"/>
    <w:pPr>
      <w:spacing w:after="120" w:before="120"/>
      <w:ind w:left="720"/>
    </w:pPr>
    <w:rPr>
      <w:color w:themeColor="text2" w:val="44546A"/>
      <w:sz w:val="24"/>
      <w:szCs w:val="24"/>
    </w:rPr>
  </w:style>
  <w:style w:customStyle="true" w:styleId="CitatChar" w:type="character">
    <w:name w:val="Citat Char"/>
    <w:basedOn w:val="Zadanifontodlomka"/>
    <w:link w:val="Citat"/>
    <w:uiPriority w:val="29"/>
    <w:rsid w:val="0040747D"/>
    <w:rPr>
      <w:color w:themeColor="text2" w:val="44546A"/>
      <w:sz w:val="24"/>
      <w:szCs w:val="24"/>
    </w:rPr>
  </w:style>
  <w:style w:styleId="Naglaencitat" w:type="paragraph">
    <w:name w:val="Intense Quote"/>
    <w:basedOn w:val="Normal"/>
    <w:next w:val="Normal"/>
    <w:link w:val="NaglaencitatChar"/>
    <w:uiPriority w:val="30"/>
    <w:qFormat/>
    <w:rsid w:val="0040747D"/>
    <w:pPr>
      <w:spacing w:lineRule="auto" w:line="240" w:after="240" w:beforeAutospacing="true" w:before="100"/>
      <w:ind w:left="720"/>
      <w:jc w:val="center"/>
    </w:pPr>
    <w:rPr>
      <w:rFonts w:cstheme="majorBidi" w:eastAsiaTheme="majorEastAsia" w:hAnsiTheme="majorHAnsi" w:asciiTheme="majorHAnsi"/>
      <w:color w:themeColor="text2" w:val="44546A"/>
      <w:spacing w:val="-6"/>
      <w:sz w:val="32"/>
      <w:szCs w:val="32"/>
    </w:rPr>
  </w:style>
  <w:style w:customStyle="true" w:styleId="NaglaencitatChar" w:type="character">
    <w:name w:val="Naglašen citat Char"/>
    <w:basedOn w:val="Zadanifontodlomka"/>
    <w:link w:val="Naglaencitat"/>
    <w:uiPriority w:val="30"/>
    <w:rsid w:val="0040747D"/>
    <w:rPr>
      <w:rFonts w:cstheme="majorBidi" w:eastAsiaTheme="majorEastAsia" w:hAnsiTheme="majorHAnsi" w:asciiTheme="majorHAnsi"/>
      <w:color w:themeColor="text2" w:val="44546A"/>
      <w:spacing w:val="-6"/>
      <w:sz w:val="32"/>
      <w:szCs w:val="32"/>
    </w:rPr>
  </w:style>
  <w:style w:styleId="Neupadljivoisticanje" w:type="character">
    <w:name w:val="Subtle Emphasis"/>
    <w:basedOn w:val="Zadanifontodlomka"/>
    <w:uiPriority w:val="19"/>
    <w:qFormat/>
    <w:rsid w:val="0040747D"/>
    <w:rPr>
      <w:i/>
      <w:iCs/>
      <w:color w:themeTint="A6" w:themeColor="text1" w:val="595959"/>
    </w:rPr>
  </w:style>
  <w:style w:styleId="Jakoisticanje" w:type="character">
    <w:name w:val="Intense Emphasis"/>
    <w:basedOn w:val="Zadanifontodlomka"/>
    <w:uiPriority w:val="21"/>
    <w:qFormat/>
    <w:rsid w:val="0040747D"/>
    <w:rPr>
      <w:b/>
      <w:bCs/>
      <w:i/>
      <w:iCs/>
    </w:rPr>
  </w:style>
  <w:style w:styleId="Neupadljivareferenca" w:type="character">
    <w:name w:val="Subtle Reference"/>
    <w:basedOn w:val="Zadanifontodlomka"/>
    <w:uiPriority w:val="31"/>
    <w:qFormat/>
    <w:rsid w:val="0040747D"/>
    <w:rPr>
      <w:smallCaps/>
      <w:color w:themeTint="A6" w:themeColor="text1" w:val="595959"/>
      <w:u w:themeTint="80" w:themeColor="text1" w:color="7F7F7F" w:val="none"/>
      <w:bdr w:space="0" w:sz="0" w:color="auto" w:val="none"/>
    </w:rPr>
  </w:style>
  <w:style w:styleId="Istaknutareferenca" w:type="character">
    <w:name w:val="Intense Reference"/>
    <w:basedOn w:val="Zadanifontodlomka"/>
    <w:uiPriority w:val="32"/>
    <w:qFormat/>
    <w:rsid w:val="0040747D"/>
    <w:rPr>
      <w:b/>
      <w:bCs/>
      <w:smallCaps/>
      <w:color w:themeColor="text2" w:val="44546A"/>
      <w:u w:val="single"/>
    </w:rPr>
  </w:style>
  <w:style w:styleId="Naslovknjige" w:type="character">
    <w:name w:val="Book Title"/>
    <w:basedOn w:val="Zadanifontodlomka"/>
    <w:uiPriority w:val="33"/>
    <w:qFormat/>
    <w:rsid w:val="0040747D"/>
    <w:rPr>
      <w:b/>
      <w:bCs/>
      <w:smallCaps/>
      <w:spacing w:val="10"/>
    </w:rPr>
  </w:style>
  <w:style w:styleId="TOCNaslov" w:type="paragraph">
    <w:name w:val="TOC Heading"/>
    <w:basedOn w:val="Naslov1"/>
    <w:next w:val="Normal"/>
    <w:uiPriority w:val="39"/>
    <w:unhideWhenUsed/>
    <w:qFormat/>
    <w:rsid w:val="0040747D"/>
    <w:pPr>
      <w:outlineLvl w:val="9"/>
    </w:pPr>
  </w:style>
  <w:style w:styleId="StandardWeb" w:type="paragraph">
    <w:name w:val="Normal (Web)"/>
    <w:basedOn w:val="Normal"/>
    <w:uiPriority w:val="99"/>
    <w:semiHidden/>
    <w:unhideWhenUsed/>
    <w:rsid w:val="001A5B2F"/>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Reetkatablice" w:type="table">
    <w:name w:val="Table Grid"/>
    <w:basedOn w:val="Obinatablica"/>
    <w:uiPriority w:val="39"/>
    <w:rsid w:val="004B51FC"/>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unhideWhenUsed/>
    <w:rsid w:val="004B51FC"/>
    <w:rPr>
      <w:color w:val="0000FF"/>
      <w:u w:val="single"/>
    </w:rPr>
  </w:style>
  <w:style w:styleId="SlijeenaHiperveza" w:type="character">
    <w:name w:val="FollowedHyperlink"/>
    <w:basedOn w:val="Zadanifontodlomka"/>
    <w:uiPriority w:val="99"/>
    <w:semiHidden/>
    <w:unhideWhenUsed/>
    <w:rsid w:val="004B51FC"/>
    <w:rPr>
      <w:color w:val="800080"/>
      <w:u w:val="single"/>
    </w:rPr>
  </w:style>
  <w:style w:customStyle="true" w:styleId="xl7298" w:type="paragraph">
    <w:name w:val="xl7298"/>
    <w:basedOn w:val="Normal"/>
    <w:rsid w:val="004B51FC"/>
    <w:pPr>
      <w:spacing w:lineRule="auto" w:line="240" w:afterAutospacing="true" w:after="100" w:beforeAutospacing="true" w:before="100"/>
      <w:textAlignment w:val="bottom"/>
    </w:pPr>
    <w:rPr>
      <w:rFonts w:cs="Times New Roman" w:eastAsia="Times New Roman" w:hAnsi="Calibri" w:ascii="Calibri"/>
      <w:sz w:val="24"/>
      <w:szCs w:val="24"/>
      <w:lang w:eastAsia="hr-HR"/>
    </w:rPr>
  </w:style>
  <w:style w:customStyle="true" w:styleId="xl7299" w:type="paragraph">
    <w:name w:val="xl7299"/>
    <w:basedOn w:val="Normal"/>
    <w:rsid w:val="004B51FC"/>
    <w:pPr>
      <w:spacing w:lineRule="auto" w:line="240" w:afterAutospacing="true" w:after="100" w:beforeAutospacing="true" w:before="100"/>
      <w:jc w:val="right"/>
      <w:textAlignment w:val="bottom"/>
    </w:pPr>
    <w:rPr>
      <w:rFonts w:cs="Times New Roman" w:eastAsia="Times New Roman" w:hAnsi="Calibri" w:ascii="Calibri"/>
      <w:sz w:val="24"/>
      <w:szCs w:val="24"/>
      <w:lang w:eastAsia="hr-HR"/>
    </w:rPr>
  </w:style>
  <w:style w:customStyle="true" w:styleId="xl7300" w:type="paragraph">
    <w:name w:val="xl7300"/>
    <w:basedOn w:val="Normal"/>
    <w:rsid w:val="004B51FC"/>
    <w:pPr>
      <w:spacing w:lineRule="auto" w:line="240" w:afterAutospacing="true" w:after="100" w:beforeAutospacing="true" w:before="100"/>
      <w:textAlignment w:val="bottom"/>
    </w:pPr>
    <w:rPr>
      <w:rFonts w:cs="Times New Roman" w:eastAsia="Times New Roman" w:hAnsi="Calibri" w:ascii="Calibri"/>
      <w:b/>
      <w:bCs/>
      <w:color w:val="000000"/>
      <w:sz w:val="24"/>
      <w:szCs w:val="24"/>
      <w:lang w:eastAsia="hr-HR"/>
    </w:rPr>
  </w:style>
  <w:style w:customStyle="true" w:styleId="xl7301" w:type="paragraph">
    <w:name w:val="xl7301"/>
    <w:basedOn w:val="Normal"/>
    <w:rsid w:val="004B51FC"/>
    <w:pPr>
      <w:pBdr>
        <w:top w:space="0" w:sz="4" w:color="auto" w:val="single"/>
        <w:left w:space="0" w:sz="4" w:color="auto" w:val="single"/>
        <w:bottom w:space="0" w:sz="4" w:color="auto" w:val="single"/>
        <w:right w:space="0" w:sz="4" w:color="auto" w:val="single"/>
      </w:pBdr>
      <w:shd w:fill="F2F2F2" w:color="000000" w:val="clear"/>
      <w:spacing w:lineRule="auto" w:line="240" w:afterAutospacing="true" w:after="100" w:beforeAutospacing="true" w:before="100"/>
      <w:textAlignment w:val="bottom"/>
    </w:pPr>
    <w:rPr>
      <w:rFonts w:cs="Times New Roman" w:eastAsia="Times New Roman" w:hAnsi="Calibri" w:ascii="Calibri"/>
      <w:b/>
      <w:bCs/>
      <w:sz w:val="24"/>
      <w:szCs w:val="24"/>
      <w:lang w:eastAsia="hr-HR"/>
    </w:rPr>
  </w:style>
  <w:style w:customStyle="true" w:styleId="xl7302" w:type="paragraph">
    <w:name w:val="xl7302"/>
    <w:basedOn w:val="Normal"/>
    <w:rsid w:val="004B51FC"/>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bottom"/>
    </w:pPr>
    <w:rPr>
      <w:rFonts w:cs="Times New Roman" w:eastAsia="Times New Roman" w:hAnsi="Calibri" w:ascii="Calibri"/>
      <w:sz w:val="24"/>
      <w:szCs w:val="24"/>
      <w:lang w:eastAsia="hr-HR"/>
    </w:rPr>
  </w:style>
  <w:style w:customStyle="true" w:styleId="xl7303" w:type="paragraph">
    <w:name w:val="xl7303"/>
    <w:basedOn w:val="Normal"/>
    <w:rsid w:val="004B51FC"/>
    <w:pPr>
      <w:pBdr>
        <w:top w:space="0" w:sz="4" w:color="auto" w:val="single"/>
        <w:left w:space="0" w:sz="4" w:color="auto" w:val="single"/>
        <w:bottom w:space="0" w:sz="4" w:color="auto" w:val="single"/>
        <w:right w:space="0" w:sz="4" w:color="auto" w:val="single"/>
      </w:pBdr>
      <w:shd w:fill="F2F2F2" w:color="000000" w:val="clear"/>
      <w:spacing w:lineRule="auto" w:line="240" w:afterAutospacing="true" w:after="100" w:beforeAutospacing="true" w:before="100"/>
      <w:textAlignment w:val="bottom"/>
    </w:pPr>
    <w:rPr>
      <w:rFonts w:cs="Times New Roman" w:eastAsia="Times New Roman" w:hAnsi="Calibri" w:ascii="Calibri"/>
      <w:sz w:val="24"/>
      <w:szCs w:val="24"/>
      <w:lang w:eastAsia="hr-HR"/>
    </w:rPr>
  </w:style>
  <w:style w:customStyle="true" w:styleId="xl7304" w:type="paragraph">
    <w:name w:val="xl7304"/>
    <w:basedOn w:val="Normal"/>
    <w:rsid w:val="004B51FC"/>
    <w:pPr>
      <w:pBdr>
        <w:top w:space="0" w:sz="4" w:color="auto" w:val="single"/>
        <w:left w:space="0" w:sz="4" w:color="auto" w:val="single"/>
        <w:bottom w:space="0" w:sz="4" w:color="auto" w:val="single"/>
        <w:right w:space="0" w:sz="4" w:color="auto" w:val="single"/>
      </w:pBdr>
      <w:shd w:fill="C4D79B" w:color="000000" w:val="clear"/>
      <w:spacing w:lineRule="auto" w:line="240" w:afterAutospacing="true" w:after="100" w:beforeAutospacing="true" w:before="100"/>
      <w:textAlignment w:val="bottom"/>
    </w:pPr>
    <w:rPr>
      <w:rFonts w:cs="Times New Roman" w:eastAsia="Times New Roman" w:hAnsi="Calibri" w:ascii="Calibri"/>
      <w:b/>
      <w:bCs/>
      <w:sz w:val="16"/>
      <w:szCs w:val="16"/>
      <w:lang w:eastAsia="hr-HR"/>
    </w:rPr>
  </w:style>
  <w:style w:customStyle="true" w:styleId="xl7305" w:type="paragraph">
    <w:name w:val="xl7305"/>
    <w:basedOn w:val="Normal"/>
    <w:rsid w:val="004B51FC"/>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textAlignment w:val="bottom"/>
    </w:pPr>
    <w:rPr>
      <w:rFonts w:cs="Times New Roman" w:eastAsia="Times New Roman" w:hAnsi="Calibri" w:ascii="Calibri"/>
      <w:sz w:val="24"/>
      <w:szCs w:val="24"/>
      <w:lang w:eastAsia="hr-HR"/>
    </w:rPr>
  </w:style>
  <w:style w:customStyle="true" w:styleId="xl7306" w:type="paragraph">
    <w:name w:val="xl7306"/>
    <w:basedOn w:val="Normal"/>
    <w:rsid w:val="004B51FC"/>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textAlignment w:val="bottom"/>
    </w:pPr>
    <w:rPr>
      <w:rFonts w:cs="Times New Roman" w:eastAsia="Times New Roman" w:hAnsi="Calibri" w:ascii="Calibri"/>
      <w:sz w:val="24"/>
      <w:szCs w:val="24"/>
      <w:lang w:eastAsia="hr-HR"/>
    </w:rPr>
  </w:style>
  <w:style w:customStyle="true" w:styleId="xl7307" w:type="paragraph">
    <w:name w:val="xl7307"/>
    <w:basedOn w:val="Normal"/>
    <w:rsid w:val="004B51FC"/>
    <w:pPr>
      <w:pBdr>
        <w:top w:space="0" w:sz="4" w:color="auto" w:val="single"/>
        <w:left w:space="0" w:sz="4" w:color="auto" w:val="single"/>
        <w:bottom w:space="0" w:sz="4" w:color="auto" w:val="single"/>
        <w:right w:space="0" w:sz="4" w:color="auto" w:val="single"/>
      </w:pBdr>
      <w:shd w:fill="F2F2F2" w:color="000000" w:val="clear"/>
      <w:spacing w:lineRule="auto" w:line="240" w:afterAutospacing="true" w:after="100" w:beforeAutospacing="true" w:before="100"/>
      <w:textAlignment w:val="bottom"/>
    </w:pPr>
    <w:rPr>
      <w:rFonts w:cs="Times New Roman" w:eastAsia="Times New Roman" w:hAnsi="Calibri" w:ascii="Calibri"/>
      <w:b/>
      <w:bCs/>
      <w:lang w:eastAsia="hr-HR"/>
    </w:rPr>
  </w:style>
  <w:style w:customStyle="true" w:styleId="xl7308" w:type="paragraph">
    <w:name w:val="xl7308"/>
    <w:basedOn w:val="Normal"/>
    <w:rsid w:val="004B51FC"/>
    <w:pPr>
      <w:pBdr>
        <w:top w:space="0" w:sz="4" w:color="auto" w:val="single"/>
        <w:left w:space="0" w:sz="4" w:color="auto" w:val="single"/>
        <w:bottom w:space="0" w:sz="4" w:color="auto" w:val="single"/>
        <w:right w:space="0" w:sz="4" w:color="auto" w:val="single"/>
      </w:pBdr>
      <w:shd w:fill="F2F2F2" w:color="000000" w:val="clear"/>
      <w:spacing w:lineRule="auto" w:line="240" w:afterAutospacing="true" w:after="100" w:beforeAutospacing="true" w:before="100"/>
      <w:jc w:val="right"/>
      <w:textAlignment w:val="bottom"/>
    </w:pPr>
    <w:rPr>
      <w:rFonts w:cs="Times New Roman" w:eastAsia="Times New Roman" w:hAnsi="Calibri" w:ascii="Calibri"/>
      <w:b/>
      <w:bCs/>
      <w:lang w:eastAsia="hr-HR"/>
    </w:rPr>
  </w:style>
  <w:style w:customStyle="true" w:styleId="xl7309" w:type="paragraph">
    <w:name w:val="xl7309"/>
    <w:basedOn w:val="Normal"/>
    <w:rsid w:val="004B51FC"/>
    <w:pPr>
      <w:pBdr>
        <w:top w:space="0" w:sz="4" w:color="auto" w:val="single"/>
        <w:left w:space="0" w:sz="4" w:color="auto" w:val="single"/>
        <w:bottom w:space="0" w:sz="4" w:color="auto" w:val="single"/>
      </w:pBdr>
      <w:shd w:fill="F2F2F2" w:color="000000" w:val="clear"/>
      <w:spacing w:lineRule="auto" w:line="240" w:afterAutospacing="true" w:after="100" w:beforeAutospacing="true" w:before="100"/>
      <w:jc w:val="right"/>
      <w:textAlignment w:val="bottom"/>
    </w:pPr>
    <w:rPr>
      <w:rFonts w:cs="Times New Roman" w:eastAsia="Times New Roman" w:hAnsi="Calibri" w:ascii="Calibri"/>
      <w:b/>
      <w:bCs/>
      <w:lang w:eastAsia="hr-HR"/>
    </w:rPr>
  </w:style>
  <w:style w:customStyle="true" w:styleId="xl7310" w:type="paragraph">
    <w:name w:val="xl7310"/>
    <w:basedOn w:val="Normal"/>
    <w:rsid w:val="004B51FC"/>
    <w:pPr>
      <w:pBdr>
        <w:top w:space="0" w:sz="4" w:color="auto" w:val="single"/>
        <w:left w:space="0" w:sz="4" w:color="auto" w:val="single"/>
        <w:bottom w:space="0" w:sz="4" w:color="auto" w:val="single"/>
        <w:right w:space="0" w:sz="4" w:color="auto" w:val="single"/>
      </w:pBdr>
      <w:shd w:fill="F2F2F2" w:color="000000" w:val="clear"/>
      <w:spacing w:lineRule="auto" w:line="240" w:afterAutospacing="true" w:after="100" w:beforeAutospacing="true" w:before="100"/>
      <w:jc w:val="right"/>
      <w:textAlignment w:val="bottom"/>
    </w:pPr>
    <w:rPr>
      <w:rFonts w:cs="Times New Roman" w:eastAsia="Times New Roman" w:hAnsi="Calibri" w:ascii="Calibri"/>
      <w:b/>
      <w:bCs/>
      <w:lang w:eastAsia="hr-HR"/>
    </w:rPr>
  </w:style>
  <w:style w:customStyle="true" w:styleId="xl7311" w:type="paragraph">
    <w:name w:val="xl7311"/>
    <w:basedOn w:val="Normal"/>
    <w:rsid w:val="004B51FC"/>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bottom"/>
    </w:pPr>
    <w:rPr>
      <w:rFonts w:cs="Times New Roman" w:eastAsia="Times New Roman" w:hAnsi="Calibri" w:ascii="Calibri"/>
      <w:lang w:eastAsia="hr-HR"/>
    </w:rPr>
  </w:style>
  <w:style w:customStyle="true" w:styleId="xl7312" w:type="paragraph">
    <w:name w:val="xl7312"/>
    <w:basedOn w:val="Normal"/>
    <w:rsid w:val="004B51FC"/>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textAlignment w:val="bottom"/>
    </w:pPr>
    <w:rPr>
      <w:rFonts w:cs="Times New Roman" w:eastAsia="Times New Roman" w:hAnsi="Calibri" w:ascii="Calibri"/>
      <w:lang w:eastAsia="hr-HR"/>
    </w:rPr>
  </w:style>
  <w:style w:customStyle="true" w:styleId="xl7313" w:type="paragraph">
    <w:name w:val="xl7313"/>
    <w:basedOn w:val="Normal"/>
    <w:rsid w:val="004B51FC"/>
    <w:pPr>
      <w:pBdr>
        <w:top w:space="0" w:sz="4" w:color="auto" w:val="single"/>
        <w:left w:space="0" w:sz="4" w:color="auto" w:val="single"/>
        <w:bottom w:space="0" w:sz="4" w:color="auto" w:val="single"/>
      </w:pBdr>
      <w:spacing w:lineRule="auto" w:line="240" w:afterAutospacing="true" w:after="100" w:beforeAutospacing="true" w:before="100"/>
      <w:jc w:val="right"/>
      <w:textAlignment w:val="bottom"/>
    </w:pPr>
    <w:rPr>
      <w:rFonts w:cs="Times New Roman" w:eastAsia="Times New Roman" w:hAnsi="Calibri" w:ascii="Calibri"/>
      <w:lang w:eastAsia="hr-HR"/>
    </w:rPr>
  </w:style>
  <w:style w:customStyle="true" w:styleId="xl7314" w:type="paragraph">
    <w:name w:val="xl7314"/>
    <w:basedOn w:val="Normal"/>
    <w:rsid w:val="004B51FC"/>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textAlignment w:val="bottom"/>
    </w:pPr>
    <w:rPr>
      <w:rFonts w:cs="Times New Roman" w:eastAsia="Times New Roman" w:hAnsi="Calibri" w:ascii="Calibri"/>
      <w:lang w:eastAsia="hr-HR"/>
    </w:rPr>
  </w:style>
  <w:style w:customStyle="true" w:styleId="xl7315" w:type="paragraph">
    <w:name w:val="xl7315"/>
    <w:basedOn w:val="Normal"/>
    <w:rsid w:val="004B51FC"/>
    <w:pPr>
      <w:pBdr>
        <w:top w:space="0" w:sz="4" w:color="auto" w:val="single"/>
        <w:left w:space="0" w:sz="4" w:color="auto" w:val="single"/>
        <w:bottom w:space="0" w:sz="4" w:color="auto" w:val="single"/>
        <w:right w:space="0" w:sz="4" w:color="auto" w:val="single"/>
      </w:pBdr>
      <w:shd w:fill="F2F2F2" w:color="000000" w:val="clear"/>
      <w:spacing w:lineRule="auto" w:line="240" w:afterAutospacing="true" w:after="100" w:beforeAutospacing="true" w:before="100"/>
      <w:textAlignment w:val="bottom"/>
    </w:pPr>
    <w:rPr>
      <w:rFonts w:cs="Times New Roman" w:eastAsia="Times New Roman" w:hAnsi="Calibri" w:ascii="Calibri"/>
      <w:b/>
      <w:bCs/>
      <w:lang w:eastAsia="hr-HR"/>
    </w:rPr>
  </w:style>
  <w:style w:customStyle="true" w:styleId="xl7316" w:type="paragraph">
    <w:name w:val="xl7316"/>
    <w:basedOn w:val="Normal"/>
    <w:rsid w:val="004B51FC"/>
    <w:pPr>
      <w:pBdr>
        <w:top w:space="0" w:sz="4" w:color="auto" w:val="single"/>
        <w:left w:space="0" w:sz="4" w:color="auto" w:val="single"/>
        <w:bottom w:space="0" w:sz="4" w:color="auto" w:val="single"/>
        <w:right w:space="0" w:sz="4" w:color="auto" w:val="single"/>
      </w:pBdr>
      <w:shd w:fill="F2F2F2" w:color="000000" w:val="clear"/>
      <w:spacing w:lineRule="auto" w:line="240" w:afterAutospacing="true" w:after="100" w:beforeAutospacing="true" w:before="100"/>
      <w:jc w:val="right"/>
      <w:textAlignment w:val="bottom"/>
    </w:pPr>
    <w:rPr>
      <w:rFonts w:cs="Times New Roman" w:eastAsia="Times New Roman" w:hAnsi="Calibri" w:ascii="Calibri"/>
      <w:b/>
      <w:bCs/>
      <w:lang w:eastAsia="hr-HR"/>
    </w:rPr>
  </w:style>
  <w:style w:customStyle="true" w:styleId="xl7317" w:type="paragraph">
    <w:name w:val="xl7317"/>
    <w:basedOn w:val="Normal"/>
    <w:rsid w:val="004B51FC"/>
    <w:pPr>
      <w:pBdr>
        <w:top w:space="0" w:sz="4" w:color="auto" w:val="single"/>
        <w:left w:space="0" w:sz="4" w:color="auto" w:val="single"/>
        <w:bottom w:space="0" w:sz="4" w:color="auto" w:val="single"/>
      </w:pBdr>
      <w:shd w:fill="F2F2F2" w:color="000000" w:val="clear"/>
      <w:spacing w:lineRule="auto" w:line="240" w:afterAutospacing="true" w:after="100" w:beforeAutospacing="true" w:before="100"/>
      <w:jc w:val="right"/>
      <w:textAlignment w:val="bottom"/>
    </w:pPr>
    <w:rPr>
      <w:rFonts w:cs="Times New Roman" w:eastAsia="Times New Roman" w:hAnsi="Calibri" w:ascii="Calibri"/>
      <w:b/>
      <w:bCs/>
      <w:lang w:eastAsia="hr-HR"/>
    </w:rPr>
  </w:style>
  <w:style w:customStyle="true" w:styleId="xl7318" w:type="paragraph">
    <w:name w:val="xl7318"/>
    <w:basedOn w:val="Normal"/>
    <w:rsid w:val="004B51FC"/>
    <w:pPr>
      <w:pBdr>
        <w:top w:space="0" w:sz="4" w:color="auto" w:val="single"/>
        <w:left w:space="0" w:sz="4" w:color="auto" w:val="single"/>
        <w:bottom w:space="0" w:sz="4" w:color="auto" w:val="single"/>
        <w:right w:space="0" w:sz="4" w:color="auto" w:val="single"/>
      </w:pBdr>
      <w:shd w:fill="F2F2F2" w:color="000000" w:val="clear"/>
      <w:spacing w:lineRule="auto" w:line="240" w:afterAutospacing="true" w:after="100" w:beforeAutospacing="true" w:before="100"/>
      <w:jc w:val="right"/>
      <w:textAlignment w:val="bottom"/>
    </w:pPr>
    <w:rPr>
      <w:rFonts w:cs="Times New Roman" w:eastAsia="Times New Roman" w:hAnsi="Calibri" w:ascii="Calibri"/>
      <w:b/>
      <w:bCs/>
      <w:lang w:eastAsia="hr-HR"/>
    </w:rPr>
  </w:style>
  <w:style w:customStyle="true" w:styleId="xl7319" w:type="paragraph">
    <w:name w:val="xl7319"/>
    <w:basedOn w:val="Normal"/>
    <w:rsid w:val="004B51FC"/>
    <w:pPr>
      <w:pBdr>
        <w:top w:space="0" w:sz="4" w:color="auto" w:val="single"/>
        <w:left w:space="0" w:sz="4" w:color="auto" w:val="single"/>
        <w:bottom w:space="0" w:sz="4" w:color="auto" w:val="single"/>
      </w:pBdr>
      <w:spacing w:lineRule="auto" w:line="240" w:afterAutospacing="true" w:after="100" w:beforeAutospacing="true" w:before="100"/>
      <w:textAlignment w:val="bottom"/>
    </w:pPr>
    <w:rPr>
      <w:rFonts w:cs="Times New Roman" w:eastAsia="Times New Roman" w:hAnsi="Calibri" w:ascii="Calibri"/>
      <w:lang w:eastAsia="hr-HR"/>
    </w:rPr>
  </w:style>
  <w:style w:customStyle="true" w:styleId="xl7320" w:type="paragraph">
    <w:name w:val="xl7320"/>
    <w:basedOn w:val="Normal"/>
    <w:rsid w:val="004B51FC"/>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bottom"/>
    </w:pPr>
    <w:rPr>
      <w:rFonts w:cs="Times New Roman" w:eastAsia="Times New Roman" w:hAnsi="Calibri" w:ascii="Calibri"/>
      <w:lang w:eastAsia="hr-HR"/>
    </w:rPr>
  </w:style>
  <w:style w:customStyle="true" w:styleId="xl7321" w:type="paragraph">
    <w:name w:val="xl7321"/>
    <w:basedOn w:val="Normal"/>
    <w:rsid w:val="004B51FC"/>
    <w:pPr>
      <w:pBdr>
        <w:top w:space="0" w:sz="4" w:color="auto" w:val="single"/>
        <w:left w:space="0" w:sz="4" w:color="auto" w:val="single"/>
        <w:bottom w:space="0" w:sz="4" w:color="auto" w:val="single"/>
      </w:pBdr>
      <w:shd w:fill="F2F2F2" w:color="000000" w:val="clear"/>
      <w:spacing w:lineRule="auto" w:line="240" w:afterAutospacing="true" w:after="100" w:beforeAutospacing="true" w:before="100"/>
      <w:textAlignment w:val="bottom"/>
    </w:pPr>
    <w:rPr>
      <w:rFonts w:cs="Times New Roman" w:eastAsia="Times New Roman" w:hAnsi="Calibri" w:ascii="Calibri"/>
      <w:b/>
      <w:bCs/>
      <w:lang w:eastAsia="hr-HR"/>
    </w:rPr>
  </w:style>
  <w:style w:customStyle="true" w:styleId="xl7322" w:type="paragraph">
    <w:name w:val="xl7322"/>
    <w:basedOn w:val="Normal"/>
    <w:rsid w:val="004B51FC"/>
    <w:pPr>
      <w:pBdr>
        <w:top w:space="0" w:sz="4" w:color="auto" w:val="single"/>
        <w:left w:space="0" w:sz="4" w:color="auto" w:val="single"/>
        <w:bottom w:space="0" w:sz="4" w:color="auto" w:val="single"/>
        <w:right w:space="0" w:sz="4" w:color="auto" w:val="single"/>
      </w:pBdr>
      <w:shd w:fill="F2F2F2" w:color="000000" w:val="clear"/>
      <w:spacing w:lineRule="auto" w:line="240" w:afterAutospacing="true" w:after="100" w:beforeAutospacing="true" w:before="100"/>
      <w:textAlignment w:val="bottom"/>
    </w:pPr>
    <w:rPr>
      <w:rFonts w:cs="Times New Roman" w:eastAsia="Times New Roman" w:hAnsi="Calibri" w:ascii="Calibri"/>
      <w:b/>
      <w:bCs/>
      <w:lang w:eastAsia="hr-HR"/>
    </w:rPr>
  </w:style>
  <w:style w:customStyle="true" w:styleId="xl7323" w:type="paragraph">
    <w:name w:val="xl7323"/>
    <w:basedOn w:val="Normal"/>
    <w:rsid w:val="004B51FC"/>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textAlignment w:val="bottom"/>
    </w:pPr>
    <w:rPr>
      <w:rFonts w:cs="Times New Roman" w:eastAsia="Times New Roman" w:hAnsi="Calibri" w:ascii="Calibri"/>
      <w:b/>
      <w:bCs/>
      <w:lang w:eastAsia="hr-HR"/>
    </w:rPr>
  </w:style>
  <w:style w:customStyle="true" w:styleId="xl7324" w:type="paragraph">
    <w:name w:val="xl7324"/>
    <w:basedOn w:val="Normal"/>
    <w:rsid w:val="004B51FC"/>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jc w:val="right"/>
      <w:textAlignment w:val="bottom"/>
    </w:pPr>
    <w:rPr>
      <w:rFonts w:cs="Times New Roman" w:eastAsia="Times New Roman" w:hAnsi="Calibri" w:ascii="Calibri"/>
      <w:b/>
      <w:bCs/>
      <w:lang w:eastAsia="hr-HR"/>
    </w:rPr>
  </w:style>
  <w:style w:customStyle="true" w:styleId="xl7325" w:type="paragraph">
    <w:name w:val="xl7325"/>
    <w:basedOn w:val="Normal"/>
    <w:rsid w:val="004B51FC"/>
    <w:pPr>
      <w:pBdr>
        <w:top w:space="0" w:sz="4" w:color="auto" w:val="single"/>
        <w:left w:space="0" w:sz="4" w:color="auto" w:val="single"/>
        <w:bottom w:space="0" w:sz="4" w:color="auto" w:val="single"/>
      </w:pBdr>
      <w:shd w:fill="FFFFFF" w:color="000000" w:val="clear"/>
      <w:spacing w:lineRule="auto" w:line="240" w:afterAutospacing="true" w:after="100" w:beforeAutospacing="true" w:before="100"/>
      <w:textAlignment w:val="bottom"/>
    </w:pPr>
    <w:rPr>
      <w:rFonts w:cs="Times New Roman" w:eastAsia="Times New Roman" w:hAnsi="Calibri" w:ascii="Calibri"/>
      <w:b/>
      <w:bCs/>
      <w:lang w:eastAsia="hr-HR"/>
    </w:rPr>
  </w:style>
  <w:style w:customStyle="true" w:styleId="xl7326" w:type="paragraph">
    <w:name w:val="xl7326"/>
    <w:basedOn w:val="Normal"/>
    <w:rsid w:val="004B51FC"/>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textAlignment w:val="bottom"/>
    </w:pPr>
    <w:rPr>
      <w:rFonts w:cs="Times New Roman" w:eastAsia="Times New Roman" w:hAnsi="Calibri" w:ascii="Calibri"/>
      <w:b/>
      <w:bCs/>
      <w:lang w:eastAsia="hr-HR"/>
    </w:rPr>
  </w:style>
  <w:style w:customStyle="true" w:styleId="xl7327" w:type="paragraph">
    <w:name w:val="xl7327"/>
    <w:basedOn w:val="Normal"/>
    <w:rsid w:val="004B51FC"/>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bottom"/>
    </w:pPr>
    <w:rPr>
      <w:rFonts w:cs="Times New Roman" w:eastAsia="Times New Roman" w:hAnsi="Calibri" w:ascii="Calibri"/>
      <w:b/>
      <w:bCs/>
      <w:lang w:eastAsia="hr-HR"/>
    </w:rPr>
  </w:style>
  <w:style w:customStyle="true" w:styleId="xl7328" w:type="paragraph">
    <w:name w:val="xl7328"/>
    <w:basedOn w:val="Normal"/>
    <w:rsid w:val="004B51FC"/>
    <w:pPr>
      <w:pBdr>
        <w:top w:space="0" w:sz="4" w:color="auto" w:val="single"/>
        <w:left w:space="0" w:sz="4" w:color="auto" w:val="single"/>
        <w:bottom w:space="0" w:sz="4" w:color="auto" w:val="single"/>
      </w:pBdr>
      <w:spacing w:lineRule="auto" w:line="240" w:afterAutospacing="true" w:after="100" w:beforeAutospacing="true" w:before="100"/>
      <w:textAlignment w:val="bottom"/>
    </w:pPr>
    <w:rPr>
      <w:rFonts w:cs="Times New Roman" w:eastAsia="Times New Roman" w:hAnsi="Calibri" w:ascii="Calibri"/>
      <w:b/>
      <w:bCs/>
      <w:lang w:eastAsia="hr-HR"/>
    </w:rPr>
  </w:style>
  <w:style w:customStyle="true" w:styleId="xl7329" w:type="paragraph">
    <w:name w:val="xl7329"/>
    <w:basedOn w:val="Normal"/>
    <w:rsid w:val="004B51FC"/>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bottom"/>
    </w:pPr>
    <w:rPr>
      <w:rFonts w:cs="Times New Roman" w:eastAsia="Times New Roman" w:hAnsi="Calibri" w:ascii="Calibri"/>
      <w:b/>
      <w:bCs/>
      <w:lang w:eastAsia="hr-HR"/>
    </w:rPr>
  </w:style>
  <w:style w:customStyle="true" w:styleId="xl7330" w:type="paragraph">
    <w:name w:val="xl7330"/>
    <w:basedOn w:val="Normal"/>
    <w:rsid w:val="004B51FC"/>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textAlignment w:val="bottom"/>
    </w:pPr>
    <w:rPr>
      <w:rFonts w:cs="Times New Roman" w:eastAsia="Times New Roman" w:hAnsi="Calibri" w:ascii="Calibri"/>
      <w:b/>
      <w:bCs/>
      <w:lang w:eastAsia="hr-HR"/>
    </w:rPr>
  </w:style>
  <w:style w:customStyle="true" w:styleId="xl7331" w:type="paragraph">
    <w:name w:val="xl7331"/>
    <w:basedOn w:val="Normal"/>
    <w:rsid w:val="004B51FC"/>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textAlignment w:val="bottom"/>
    </w:pPr>
    <w:rPr>
      <w:rFonts w:cs="Times New Roman" w:eastAsia="Times New Roman" w:hAnsi="Calibri" w:ascii="Calibri"/>
      <w:lang w:eastAsia="hr-HR"/>
    </w:rPr>
  </w:style>
  <w:style w:customStyle="true" w:styleId="xl7332" w:type="paragraph">
    <w:name w:val="xl7332"/>
    <w:basedOn w:val="Normal"/>
    <w:rsid w:val="004B51FC"/>
    <w:pPr>
      <w:pBdr>
        <w:top w:space="0" w:sz="4" w:color="auto" w:val="single"/>
        <w:left w:space="0" w:sz="4" w:color="auto" w:val="single"/>
        <w:bottom w:space="0" w:sz="4" w:color="auto" w:val="single"/>
      </w:pBdr>
      <w:shd w:fill="FFFFFF" w:color="000000" w:val="clear"/>
      <w:spacing w:lineRule="auto" w:line="240" w:afterAutospacing="true" w:after="100" w:beforeAutospacing="true" w:before="100"/>
      <w:textAlignment w:val="bottom"/>
    </w:pPr>
    <w:rPr>
      <w:rFonts w:cs="Times New Roman" w:eastAsia="Times New Roman" w:hAnsi="Calibri" w:ascii="Calibri"/>
      <w:lang w:eastAsia="hr-HR"/>
    </w:rPr>
  </w:style>
  <w:style w:customStyle="true" w:styleId="xl7333" w:type="paragraph">
    <w:name w:val="xl7333"/>
    <w:basedOn w:val="Normal"/>
    <w:rsid w:val="004B51FC"/>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bottom"/>
    </w:pPr>
    <w:rPr>
      <w:rFonts w:cs="Times New Roman" w:eastAsia="Times New Roman" w:hAnsi="Calibri" w:ascii="Calibri"/>
      <w:lang w:eastAsia="hr-HR"/>
    </w:rPr>
  </w:style>
  <w:style w:customStyle="true" w:styleId="xl7334" w:type="paragraph">
    <w:name w:val="xl7334"/>
    <w:basedOn w:val="Normal"/>
    <w:rsid w:val="004B51FC"/>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bottom"/>
    </w:pPr>
    <w:rPr>
      <w:rFonts w:cs="Times New Roman" w:eastAsia="Times New Roman" w:hAnsi="Calibri" w:ascii="Calibri"/>
      <w:lang w:eastAsia="hr-HR"/>
    </w:rPr>
  </w:style>
  <w:style w:customStyle="true" w:styleId="xl7335" w:type="paragraph">
    <w:name w:val="xl7335"/>
    <w:basedOn w:val="Normal"/>
    <w:rsid w:val="004B51FC"/>
    <w:pPr>
      <w:pBdr>
        <w:top w:space="0" w:sz="4" w:color="auto" w:val="single"/>
        <w:left w:space="0" w:sz="4" w:color="auto" w:val="single"/>
        <w:right w:space="0" w:sz="4" w:color="auto" w:val="single"/>
      </w:pBdr>
      <w:spacing w:lineRule="auto" w:line="240" w:afterAutospacing="true" w:after="100" w:beforeAutospacing="true" w:before="100"/>
      <w:textAlignment w:val="bottom"/>
    </w:pPr>
    <w:rPr>
      <w:rFonts w:cs="Times New Roman" w:eastAsia="Times New Roman" w:hAnsi="Calibri" w:ascii="Calibri"/>
      <w:lang w:eastAsia="hr-HR"/>
    </w:rPr>
  </w:style>
  <w:style w:customStyle="true" w:styleId="xl7336" w:type="paragraph">
    <w:name w:val="xl7336"/>
    <w:basedOn w:val="Normal"/>
    <w:rsid w:val="004B51FC"/>
    <w:pPr>
      <w:pBdr>
        <w:top w:space="0" w:sz="4" w:color="auto" w:val="single"/>
        <w:left w:space="0" w:sz="4" w:color="auto" w:val="single"/>
        <w:right w:space="0" w:sz="4" w:color="auto" w:val="single"/>
      </w:pBdr>
      <w:spacing w:lineRule="auto" w:line="240" w:afterAutospacing="true" w:after="100" w:beforeAutospacing="true" w:before="100"/>
      <w:jc w:val="right"/>
      <w:textAlignment w:val="bottom"/>
    </w:pPr>
    <w:rPr>
      <w:rFonts w:cs="Times New Roman" w:eastAsia="Times New Roman" w:hAnsi="Calibri" w:ascii="Calibri"/>
      <w:lang w:eastAsia="hr-HR"/>
    </w:rPr>
  </w:style>
  <w:style w:customStyle="true" w:styleId="xl7337" w:type="paragraph">
    <w:name w:val="xl7337"/>
    <w:basedOn w:val="Normal"/>
    <w:rsid w:val="004B51FC"/>
    <w:pPr>
      <w:pBdr>
        <w:top w:space="0" w:sz="4" w:color="auto" w:val="single"/>
        <w:left w:space="0" w:sz="4" w:color="auto" w:val="single"/>
      </w:pBdr>
      <w:spacing w:lineRule="auto" w:line="240" w:afterAutospacing="true" w:after="100" w:beforeAutospacing="true" w:before="100"/>
      <w:textAlignment w:val="bottom"/>
    </w:pPr>
    <w:rPr>
      <w:rFonts w:cs="Times New Roman" w:eastAsia="Times New Roman" w:hAnsi="Calibri" w:ascii="Calibri"/>
      <w:lang w:eastAsia="hr-HR"/>
    </w:rPr>
  </w:style>
  <w:style w:customStyle="true" w:styleId="xl7338" w:type="paragraph">
    <w:name w:val="xl7338"/>
    <w:basedOn w:val="Normal"/>
    <w:rsid w:val="004B51FC"/>
    <w:pPr>
      <w:pBdr>
        <w:top w:space="0" w:sz="4" w:color="auto" w:val="single"/>
        <w:left w:space="0" w:sz="4" w:color="auto" w:val="single"/>
        <w:right w:space="0" w:sz="4" w:color="auto" w:val="single"/>
      </w:pBdr>
      <w:spacing w:lineRule="auto" w:line="240" w:afterAutospacing="true" w:after="100" w:beforeAutospacing="true" w:before="100"/>
      <w:textAlignment w:val="bottom"/>
    </w:pPr>
    <w:rPr>
      <w:rFonts w:cs="Times New Roman" w:eastAsia="Times New Roman" w:hAnsi="Calibri" w:ascii="Calibri"/>
      <w:lang w:eastAsia="hr-HR"/>
    </w:rPr>
  </w:style>
  <w:style w:customStyle="true" w:styleId="xl7339" w:type="paragraph">
    <w:name w:val="xl7339"/>
    <w:basedOn w:val="Normal"/>
    <w:rsid w:val="004B51FC"/>
    <w:pPr>
      <w:spacing w:lineRule="auto" w:line="240" w:afterAutospacing="true" w:after="100" w:beforeAutospacing="true" w:before="100"/>
      <w:jc w:val="right"/>
      <w:textAlignment w:val="center"/>
    </w:pPr>
    <w:rPr>
      <w:rFonts w:cs="Arial" w:eastAsia="Times New Roman" w:hAnsi="Arial" w:ascii="Arial"/>
      <w:lang w:eastAsia="hr-HR"/>
    </w:rPr>
  </w:style>
  <w:style w:customStyle="true" w:styleId="xl7340" w:type="paragraph">
    <w:name w:val="xl7340"/>
    <w:basedOn w:val="Normal"/>
    <w:rsid w:val="004B51FC"/>
    <w:pPr>
      <w:pBdr>
        <w:top w:space="0" w:sz="4" w:color="auto" w:val="single"/>
        <w:left w:space="0" w:sz="4" w:color="auto" w:val="single"/>
        <w:bottom w:space="0" w:sz="4" w:color="auto" w:val="single"/>
      </w:pBdr>
      <w:shd w:fill="F2F2F2" w:color="000000" w:val="clear"/>
      <w:spacing w:lineRule="auto" w:line="240" w:afterAutospacing="true" w:after="100" w:beforeAutospacing="true" w:before="100"/>
      <w:jc w:val="right"/>
      <w:textAlignment w:val="bottom"/>
    </w:pPr>
    <w:rPr>
      <w:rFonts w:cs="Times New Roman" w:eastAsia="Times New Roman" w:hAnsi="Calibri" w:ascii="Calibri"/>
      <w:b/>
      <w:bCs/>
      <w:lang w:eastAsia="hr-HR"/>
    </w:rPr>
  </w:style>
  <w:style w:customStyle="true" w:styleId="xl7341" w:type="paragraph">
    <w:name w:val="xl7341"/>
    <w:basedOn w:val="Normal"/>
    <w:rsid w:val="004B51FC"/>
    <w:pPr>
      <w:pBdr>
        <w:top w:space="0" w:sz="4" w:color="auto" w:val="single"/>
        <w:left w:space="0" w:sz="4" w:color="auto" w:val="single"/>
        <w:bottom w:space="0" w:sz="4" w:color="auto" w:val="single"/>
        <w:right w:space="0" w:sz="4" w:color="auto" w:val="single"/>
      </w:pBdr>
      <w:shd w:fill="F2F2F2" w:color="000000" w:val="clear"/>
      <w:spacing w:lineRule="auto" w:line="240" w:afterAutospacing="true" w:after="100" w:beforeAutospacing="true" w:before="100"/>
      <w:jc w:val="right"/>
      <w:textAlignment w:val="bottom"/>
    </w:pPr>
    <w:rPr>
      <w:rFonts w:cs="Times New Roman" w:eastAsia="Times New Roman" w:hAnsi="Calibri" w:ascii="Calibri"/>
      <w:b/>
      <w:bCs/>
      <w:lang w:eastAsia="hr-HR"/>
    </w:rPr>
  </w:style>
  <w:style w:customStyle="true" w:styleId="xl7342" w:type="paragraph">
    <w:name w:val="xl7342"/>
    <w:basedOn w:val="Normal"/>
    <w:rsid w:val="004B51FC"/>
    <w:pPr>
      <w:pBdr>
        <w:top w:space="0" w:sz="4" w:color="auto" w:val="single"/>
        <w:left w:space="0" w:sz="4" w:color="auto" w:val="single"/>
        <w:right w:space="0" w:sz="4" w:color="auto" w:val="single"/>
      </w:pBdr>
      <w:spacing w:lineRule="auto" w:line="240" w:afterAutospacing="true" w:after="100" w:beforeAutospacing="true" w:before="100"/>
      <w:textAlignment w:val="bottom"/>
    </w:pPr>
    <w:rPr>
      <w:rFonts w:cs="Times New Roman" w:eastAsia="Times New Roman" w:hAnsi="Calibri" w:ascii="Calibri"/>
      <w:lang w:eastAsia="hr-HR"/>
    </w:rPr>
  </w:style>
  <w:style w:customStyle="true" w:styleId="xl7343" w:type="paragraph">
    <w:name w:val="xl7343"/>
    <w:basedOn w:val="Normal"/>
    <w:rsid w:val="004B51FC"/>
    <w:pPr>
      <w:pBdr>
        <w:top w:space="0" w:sz="4" w:color="auto" w:val="single"/>
        <w:left w:space="0" w:sz="4" w:color="auto" w:val="single"/>
        <w:bottom w:space="0" w:sz="4" w:color="auto" w:val="single"/>
        <w:right w:space="0" w:sz="4" w:color="auto" w:val="single"/>
      </w:pBdr>
      <w:shd w:fill="C4D79B" w:color="000000" w:val="clear"/>
      <w:spacing w:lineRule="auto" w:line="240" w:afterAutospacing="true" w:after="100" w:beforeAutospacing="true" w:before="100"/>
      <w:textAlignment w:val="bottom"/>
    </w:pPr>
    <w:rPr>
      <w:rFonts w:cs="Times New Roman" w:eastAsia="Times New Roman" w:hAnsi="Calibri" w:ascii="Calibri"/>
      <w:b/>
      <w:bCs/>
      <w:lang w:eastAsia="hr-HR"/>
    </w:rPr>
  </w:style>
  <w:style w:customStyle="true" w:styleId="xl7344" w:type="paragraph">
    <w:name w:val="xl7344"/>
    <w:basedOn w:val="Normal"/>
    <w:rsid w:val="004B51FC"/>
    <w:pPr>
      <w:pBdr>
        <w:top w:space="0" w:sz="4" w:color="auto" w:val="single"/>
        <w:left w:space="0" w:sz="4" w:color="auto" w:val="single"/>
        <w:bottom w:space="0" w:sz="4" w:color="auto" w:val="single"/>
        <w:right w:space="0" w:sz="4" w:color="auto" w:val="single"/>
      </w:pBdr>
      <w:shd w:fill="C4D79B" w:color="000000" w:val="clear"/>
      <w:spacing w:lineRule="auto" w:line="240" w:afterAutospacing="true" w:after="100" w:beforeAutospacing="true" w:before="100"/>
      <w:jc w:val="right"/>
      <w:textAlignment w:val="bottom"/>
    </w:pPr>
    <w:rPr>
      <w:rFonts w:cs="Times New Roman" w:eastAsia="Times New Roman" w:hAnsi="Calibri" w:ascii="Calibri"/>
      <w:b/>
      <w:bCs/>
      <w:lang w:eastAsia="hr-HR"/>
    </w:rPr>
  </w:style>
  <w:style w:customStyle="true" w:styleId="xl7345" w:type="paragraph">
    <w:name w:val="xl7345"/>
    <w:basedOn w:val="Normal"/>
    <w:rsid w:val="004B51FC"/>
    <w:pPr>
      <w:pBdr>
        <w:top w:space="0" w:sz="4" w:color="auto" w:val="single"/>
        <w:left w:space="0" w:sz="4" w:color="auto" w:val="single"/>
        <w:bottom w:space="0" w:sz="4" w:color="auto" w:val="single"/>
        <w:right w:space="0" w:sz="4" w:color="auto" w:val="single"/>
      </w:pBdr>
      <w:shd w:fill="C4D79B" w:color="000000" w:val="clear"/>
      <w:spacing w:lineRule="auto" w:line="240" w:afterAutospacing="true" w:after="100" w:beforeAutospacing="true" w:before="100"/>
      <w:jc w:val="right"/>
      <w:textAlignment w:val="bottom"/>
    </w:pPr>
    <w:rPr>
      <w:rFonts w:cs="Times New Roman" w:eastAsia="Times New Roman" w:hAnsi="Calibri" w:ascii="Calibri"/>
      <w:b/>
      <w:bCs/>
      <w:lang w:eastAsia="hr-HR"/>
    </w:rPr>
  </w:style>
  <w:style w:customStyle="true" w:styleId="xl7346" w:type="paragraph">
    <w:name w:val="xl7346"/>
    <w:basedOn w:val="Normal"/>
    <w:rsid w:val="004B51FC"/>
    <w:pPr>
      <w:pBdr>
        <w:left w:space="0" w:sz="4" w:color="auto" w:val="single"/>
        <w:bottom w:space="0" w:sz="4" w:color="auto" w:val="single"/>
        <w:right w:space="0" w:sz="4" w:color="auto" w:val="single"/>
      </w:pBdr>
      <w:spacing w:lineRule="auto" w:line="240" w:afterAutospacing="true" w:after="100" w:beforeAutospacing="true" w:before="100"/>
      <w:jc w:val="right"/>
      <w:textAlignment w:val="bottom"/>
    </w:pPr>
    <w:rPr>
      <w:rFonts w:cs="Times New Roman" w:eastAsia="Times New Roman" w:hAnsi="Calibri" w:ascii="Calibri"/>
      <w:lang w:eastAsia="hr-HR"/>
    </w:rPr>
  </w:style>
  <w:style w:styleId="Sadraj1" w:type="paragraph">
    <w:name w:val="toc 1"/>
    <w:basedOn w:val="Normal"/>
    <w:next w:val="Normal"/>
    <w:autoRedefine/>
    <w:uiPriority w:val="39"/>
    <w:unhideWhenUsed/>
    <w:rsid w:val="00524E36"/>
    <w:pPr>
      <w:spacing w:after="100"/>
    </w:pPr>
  </w:style>
  <w:style w:styleId="Referencakomentara" w:type="character">
    <w:name w:val="annotation reference"/>
    <w:basedOn w:val="Zadanifontodlomka"/>
    <w:uiPriority w:val="99"/>
    <w:semiHidden/>
    <w:unhideWhenUsed/>
    <w:rsid w:val="00FC4B36"/>
    <w:rPr>
      <w:sz w:val="16"/>
      <w:szCs w:val="16"/>
    </w:rPr>
  </w:style>
  <w:style w:styleId="Tekstkomentara" w:type="paragraph">
    <w:name w:val="annotation text"/>
    <w:basedOn w:val="Normal"/>
    <w:link w:val="TekstkomentaraChar"/>
    <w:uiPriority w:val="99"/>
    <w:semiHidden/>
    <w:unhideWhenUsed/>
    <w:rsid w:val="00FC4B36"/>
    <w:pPr>
      <w:spacing w:lineRule="auto" w:line="240"/>
    </w:pPr>
    <w:rPr>
      <w:sz w:val="20"/>
      <w:szCs w:val="20"/>
    </w:rPr>
  </w:style>
  <w:style w:customStyle="true" w:styleId="TekstkomentaraChar" w:type="character">
    <w:name w:val="Tekst komentara Char"/>
    <w:basedOn w:val="Zadanifontodlomka"/>
    <w:link w:val="Tekstkomentara"/>
    <w:uiPriority w:val="99"/>
    <w:semiHidden/>
    <w:rsid w:val="00FC4B36"/>
    <w:rPr>
      <w:sz w:val="20"/>
      <w:szCs w:val="20"/>
    </w:rPr>
  </w:style>
  <w:style w:styleId="Predmetkomentara" w:type="paragraph">
    <w:name w:val="annotation subject"/>
    <w:basedOn w:val="Tekstkomentara"/>
    <w:next w:val="Tekstkomentara"/>
    <w:link w:val="PredmetkomentaraChar"/>
    <w:uiPriority w:val="99"/>
    <w:semiHidden/>
    <w:unhideWhenUsed/>
    <w:rsid w:val="00FC4B36"/>
    <w:rPr>
      <w:b/>
      <w:bCs/>
    </w:rPr>
  </w:style>
  <w:style w:customStyle="true" w:styleId="PredmetkomentaraChar" w:type="character">
    <w:name w:val="Predmet komentara Char"/>
    <w:basedOn w:val="TekstkomentaraChar"/>
    <w:link w:val="Predmetkomentara"/>
    <w:uiPriority w:val="99"/>
    <w:semiHidden/>
    <w:rsid w:val="00FC4B36"/>
    <w:rPr>
      <w:b/>
      <w:bCs/>
      <w:sz w:val="20"/>
      <w:szCs w:val="20"/>
    </w:rPr>
  </w:style>
  <w:style w:styleId="Tekstrezerviranogmjesta" w:type="character">
    <w:name w:val="Placeholder Text"/>
    <w:basedOn w:val="Zadanifontodlomka"/>
    <w:uiPriority w:val="99"/>
    <w:semiHidden/>
    <w:rsid w:val="005A5BB5"/>
    <w:rPr>
      <w:color w:val="808080"/>
      <w:bdr w:space="0" w:sz="0" w:color="auto" w:val="none"/>
      <w:shd w:fill="auto" w:color="auto" w:val="clear"/>
    </w:rPr>
  </w:style>
  <w:style w:customStyle="true" w:styleId="eSPISCCParagraphDefaultFont" w:type="character">
    <w:name w:val="eSPIS_CC_Paragraph Default Font"/>
    <w:basedOn w:val="Zadanifontodlomka"/>
    <w:rsid w:val="005A5B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5BB5"/>
    <w:rPr>
      <w:bdr w:space="0" w:sz="0" w:color="auto" w:val="none"/>
      <w:shd w:fill="FFFFCC" w:color="auto" w:val="clear"/>
      <w:lang w:val="hr-HR"/>
    </w:rPr>
  </w:style>
  <w:style w:customStyle="true" w:styleId="PozadinaSvijetloCrvena" w:type="character">
    <w:name w:val="Pozadina_SvijetloCrvena"/>
    <w:basedOn w:val="eSPISCCParagraphDefaultFont"/>
    <w:rsid w:val="005A5B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5B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747D"/>
  </w:style>
  <w:style w:styleId="Naslov1" w:type="paragraph">
    <w:name w:val="heading 1"/>
    <w:basedOn w:val="Normal"/>
    <w:next w:val="Normal"/>
    <w:link w:val="Naslov1Char"/>
    <w:uiPriority w:val="9"/>
    <w:qFormat/>
    <w:rsid w:val="0040747D"/>
    <w:pPr>
      <w:keepNext/>
      <w:keepLines/>
      <w:spacing w:after="40" w:before="400" w:line="240" w:lineRule="auto"/>
      <w:outlineLvl w:val="0"/>
    </w:pPr>
    <w:rPr>
      <w:rFonts w:asciiTheme="majorHAnsi" w:cstheme="majorBidi" w:eastAsiaTheme="majorEastAsia" w:hAnsiTheme="majorHAnsi"/>
      <w:color w:themeColor="accent1" w:themeShade="80" w:val="1F4E79"/>
      <w:sz w:val="36"/>
      <w:szCs w:val="36"/>
    </w:rPr>
  </w:style>
  <w:style w:styleId="Naslov2" w:type="paragraph">
    <w:name w:val="heading 2"/>
    <w:basedOn w:val="Normal"/>
    <w:next w:val="Normal"/>
    <w:link w:val="Naslov2Char"/>
    <w:uiPriority w:val="9"/>
    <w:semiHidden/>
    <w:unhideWhenUsed/>
    <w:qFormat/>
    <w:rsid w:val="0040747D"/>
    <w:pPr>
      <w:keepNext/>
      <w:keepLines/>
      <w:spacing w:after="0" w:before="40" w:line="240" w:lineRule="auto"/>
      <w:outlineLvl w:val="1"/>
    </w:pPr>
    <w:rPr>
      <w:rFonts w:asciiTheme="majorHAnsi" w:cstheme="majorBidi" w:eastAsiaTheme="majorEastAsia" w:hAnsiTheme="majorHAnsi"/>
      <w:color w:themeColor="accent1" w:themeShade="BF" w:val="2E74B5"/>
      <w:sz w:val="32"/>
      <w:szCs w:val="32"/>
    </w:rPr>
  </w:style>
  <w:style w:styleId="Naslov3" w:type="paragraph">
    <w:name w:val="heading 3"/>
    <w:basedOn w:val="Normal"/>
    <w:next w:val="Normal"/>
    <w:link w:val="Naslov3Char"/>
    <w:uiPriority w:val="9"/>
    <w:semiHidden/>
    <w:unhideWhenUsed/>
    <w:qFormat/>
    <w:rsid w:val="0040747D"/>
    <w:pPr>
      <w:keepNext/>
      <w:keepLines/>
      <w:spacing w:after="0" w:before="40" w:line="240" w:lineRule="auto"/>
      <w:outlineLvl w:val="2"/>
    </w:pPr>
    <w:rPr>
      <w:rFonts w:asciiTheme="majorHAnsi" w:cstheme="majorBidi" w:eastAsiaTheme="majorEastAsia" w:hAnsiTheme="majorHAnsi"/>
      <w:color w:themeColor="accent1" w:themeShade="BF" w:val="2E74B5"/>
      <w:sz w:val="28"/>
      <w:szCs w:val="28"/>
    </w:rPr>
  </w:style>
  <w:style w:styleId="Naslov4" w:type="paragraph">
    <w:name w:val="heading 4"/>
    <w:basedOn w:val="Normal"/>
    <w:next w:val="Normal"/>
    <w:link w:val="Naslov4Char"/>
    <w:uiPriority w:val="9"/>
    <w:semiHidden/>
    <w:unhideWhenUsed/>
    <w:qFormat/>
    <w:rsid w:val="0040747D"/>
    <w:pPr>
      <w:keepNext/>
      <w:keepLines/>
      <w:spacing w:after="0" w:before="40"/>
      <w:outlineLvl w:val="3"/>
    </w:pPr>
    <w:rPr>
      <w:rFonts w:asciiTheme="majorHAnsi" w:cstheme="majorBidi" w:eastAsiaTheme="majorEastAsia" w:hAnsiTheme="majorHAnsi"/>
      <w:color w:themeColor="accent1" w:themeShade="BF" w:val="2E74B5"/>
      <w:sz w:val="24"/>
      <w:szCs w:val="24"/>
    </w:rPr>
  </w:style>
  <w:style w:styleId="Naslov5" w:type="paragraph">
    <w:name w:val="heading 5"/>
    <w:basedOn w:val="Normal"/>
    <w:next w:val="Normal"/>
    <w:link w:val="Naslov5Char"/>
    <w:uiPriority w:val="9"/>
    <w:semiHidden/>
    <w:unhideWhenUsed/>
    <w:qFormat/>
    <w:rsid w:val="0040747D"/>
    <w:pPr>
      <w:keepNext/>
      <w:keepLines/>
      <w:spacing w:after="0" w:before="40"/>
      <w:outlineLvl w:val="4"/>
    </w:pPr>
    <w:rPr>
      <w:rFonts w:asciiTheme="majorHAnsi" w:cstheme="majorBidi" w:eastAsiaTheme="majorEastAsia" w:hAnsiTheme="majorHAnsi"/>
      <w:caps/>
      <w:color w:themeColor="accent1" w:themeShade="BF" w:val="2E74B5"/>
    </w:rPr>
  </w:style>
  <w:style w:styleId="Naslov6" w:type="paragraph">
    <w:name w:val="heading 6"/>
    <w:basedOn w:val="Normal"/>
    <w:next w:val="Normal"/>
    <w:link w:val="Naslov6Char"/>
    <w:uiPriority w:val="9"/>
    <w:semiHidden/>
    <w:unhideWhenUsed/>
    <w:qFormat/>
    <w:rsid w:val="0040747D"/>
    <w:pPr>
      <w:keepNext/>
      <w:keepLines/>
      <w:spacing w:after="0" w:before="40"/>
      <w:outlineLvl w:val="5"/>
    </w:pPr>
    <w:rPr>
      <w:rFonts w:asciiTheme="majorHAnsi" w:cstheme="majorBidi" w:eastAsiaTheme="majorEastAsia" w:hAnsiTheme="majorHAnsi"/>
      <w:i/>
      <w:iCs/>
      <w:caps/>
      <w:color w:themeColor="accent1" w:themeShade="80" w:val="1F4E79"/>
    </w:rPr>
  </w:style>
  <w:style w:styleId="Naslov7" w:type="paragraph">
    <w:name w:val="heading 7"/>
    <w:basedOn w:val="Normal"/>
    <w:next w:val="Normal"/>
    <w:link w:val="Naslov7Char"/>
    <w:uiPriority w:val="9"/>
    <w:semiHidden/>
    <w:unhideWhenUsed/>
    <w:qFormat/>
    <w:rsid w:val="0040747D"/>
    <w:pPr>
      <w:keepNext/>
      <w:keepLines/>
      <w:spacing w:after="0" w:before="40"/>
      <w:outlineLvl w:val="6"/>
    </w:pPr>
    <w:rPr>
      <w:rFonts w:asciiTheme="majorHAnsi" w:cstheme="majorBidi" w:eastAsiaTheme="majorEastAsia" w:hAnsiTheme="majorHAnsi"/>
      <w:b/>
      <w:bCs/>
      <w:color w:themeColor="accent1" w:themeShade="80" w:val="1F4E79"/>
    </w:rPr>
  </w:style>
  <w:style w:styleId="Naslov8" w:type="paragraph">
    <w:name w:val="heading 8"/>
    <w:basedOn w:val="Normal"/>
    <w:next w:val="Normal"/>
    <w:link w:val="Naslov8Char"/>
    <w:uiPriority w:val="9"/>
    <w:semiHidden/>
    <w:unhideWhenUsed/>
    <w:qFormat/>
    <w:rsid w:val="0040747D"/>
    <w:pPr>
      <w:keepNext/>
      <w:keepLines/>
      <w:spacing w:after="0" w:before="40"/>
      <w:outlineLvl w:val="7"/>
    </w:pPr>
    <w:rPr>
      <w:rFonts w:asciiTheme="majorHAnsi" w:cstheme="majorBidi" w:eastAsiaTheme="majorEastAsia" w:hAnsiTheme="majorHAnsi"/>
      <w:b/>
      <w:bCs/>
      <w:i/>
      <w:iCs/>
      <w:color w:themeColor="accent1" w:themeShade="80" w:val="1F4E79"/>
    </w:rPr>
  </w:style>
  <w:style w:styleId="Naslov9" w:type="paragraph">
    <w:name w:val="heading 9"/>
    <w:basedOn w:val="Normal"/>
    <w:next w:val="Normal"/>
    <w:link w:val="Naslov9Char"/>
    <w:uiPriority w:val="9"/>
    <w:semiHidden/>
    <w:unhideWhenUsed/>
    <w:qFormat/>
    <w:rsid w:val="0040747D"/>
    <w:pPr>
      <w:keepNext/>
      <w:keepLines/>
      <w:spacing w:after="0" w:before="40"/>
      <w:outlineLvl w:val="8"/>
    </w:pPr>
    <w:rPr>
      <w:rFonts w:asciiTheme="majorHAnsi" w:cstheme="majorBidi" w:eastAsiaTheme="majorEastAsia" w:hAnsiTheme="majorHAnsi"/>
      <w:i/>
      <w:iCs/>
      <w:color w:themeColor="accent1" w:themeShade="80" w:val="1F4E79"/>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40747D"/>
    <w:rPr>
      <w:rFonts w:asciiTheme="majorHAnsi" w:cstheme="majorBidi" w:eastAsiaTheme="majorEastAsia" w:hAnsiTheme="majorHAnsi"/>
      <w:color w:themeColor="accent1" w:themeShade="80" w:val="1F4E79"/>
      <w:sz w:val="36"/>
      <w:szCs w:val="36"/>
    </w:rPr>
  </w:style>
  <w:style w:customStyle="1" w:styleId="Naslov2Char" w:type="character">
    <w:name w:val="Naslov 2 Char"/>
    <w:basedOn w:val="Zadanifontodlomka"/>
    <w:link w:val="Naslov2"/>
    <w:uiPriority w:val="9"/>
    <w:semiHidden/>
    <w:rsid w:val="0040747D"/>
    <w:rPr>
      <w:rFonts w:asciiTheme="majorHAnsi" w:cstheme="majorBidi" w:eastAsiaTheme="majorEastAsia" w:hAnsiTheme="majorHAnsi"/>
      <w:color w:themeColor="accent1" w:themeShade="BF" w:val="2E74B5"/>
      <w:sz w:val="32"/>
      <w:szCs w:val="32"/>
    </w:rPr>
  </w:style>
  <w:style w:customStyle="1" w:styleId="Naslov3Char" w:type="character">
    <w:name w:val="Naslov 3 Char"/>
    <w:basedOn w:val="Zadanifontodlomka"/>
    <w:link w:val="Naslov3"/>
    <w:uiPriority w:val="9"/>
    <w:semiHidden/>
    <w:rsid w:val="0040747D"/>
    <w:rPr>
      <w:rFonts w:asciiTheme="majorHAnsi" w:cstheme="majorBidi" w:eastAsiaTheme="majorEastAsia" w:hAnsiTheme="majorHAnsi"/>
      <w:color w:themeColor="accent1" w:themeShade="BF" w:val="2E74B5"/>
      <w:sz w:val="28"/>
      <w:szCs w:val="28"/>
    </w:rPr>
  </w:style>
  <w:style w:customStyle="1" w:styleId="Naslov4Char" w:type="character">
    <w:name w:val="Naslov 4 Char"/>
    <w:basedOn w:val="Zadanifontodlomka"/>
    <w:link w:val="Naslov4"/>
    <w:uiPriority w:val="9"/>
    <w:semiHidden/>
    <w:rsid w:val="0040747D"/>
    <w:rPr>
      <w:rFonts w:asciiTheme="majorHAnsi" w:cstheme="majorBidi" w:eastAsiaTheme="majorEastAsia" w:hAnsiTheme="majorHAnsi"/>
      <w:color w:themeColor="accent1" w:themeShade="BF" w:val="2E74B5"/>
      <w:sz w:val="24"/>
      <w:szCs w:val="24"/>
    </w:rPr>
  </w:style>
  <w:style w:customStyle="1" w:styleId="Naslov5Char" w:type="character">
    <w:name w:val="Naslov 5 Char"/>
    <w:basedOn w:val="Zadanifontodlomka"/>
    <w:link w:val="Naslov5"/>
    <w:uiPriority w:val="9"/>
    <w:semiHidden/>
    <w:rsid w:val="0040747D"/>
    <w:rPr>
      <w:rFonts w:asciiTheme="majorHAnsi" w:cstheme="majorBidi" w:eastAsiaTheme="majorEastAsia" w:hAnsiTheme="majorHAnsi"/>
      <w:caps/>
      <w:color w:themeColor="accent1" w:themeShade="BF" w:val="2E74B5"/>
    </w:rPr>
  </w:style>
  <w:style w:customStyle="1" w:styleId="Naslov6Char" w:type="character">
    <w:name w:val="Naslov 6 Char"/>
    <w:basedOn w:val="Zadanifontodlomka"/>
    <w:link w:val="Naslov6"/>
    <w:uiPriority w:val="9"/>
    <w:semiHidden/>
    <w:rsid w:val="0040747D"/>
    <w:rPr>
      <w:rFonts w:asciiTheme="majorHAnsi" w:cstheme="majorBidi" w:eastAsiaTheme="majorEastAsia" w:hAnsiTheme="majorHAnsi"/>
      <w:i/>
      <w:iCs/>
      <w:caps/>
      <w:color w:themeColor="accent1" w:themeShade="80" w:val="1F4E79"/>
    </w:rPr>
  </w:style>
  <w:style w:customStyle="1" w:styleId="Naslov7Char" w:type="character">
    <w:name w:val="Naslov 7 Char"/>
    <w:basedOn w:val="Zadanifontodlomka"/>
    <w:link w:val="Naslov7"/>
    <w:uiPriority w:val="9"/>
    <w:semiHidden/>
    <w:rsid w:val="0040747D"/>
    <w:rPr>
      <w:rFonts w:asciiTheme="majorHAnsi" w:cstheme="majorBidi" w:eastAsiaTheme="majorEastAsia" w:hAnsiTheme="majorHAnsi"/>
      <w:b/>
      <w:bCs/>
      <w:color w:themeColor="accent1" w:themeShade="80" w:val="1F4E79"/>
    </w:rPr>
  </w:style>
  <w:style w:customStyle="1" w:styleId="Naslov8Char" w:type="character">
    <w:name w:val="Naslov 8 Char"/>
    <w:basedOn w:val="Zadanifontodlomka"/>
    <w:link w:val="Naslov8"/>
    <w:uiPriority w:val="9"/>
    <w:semiHidden/>
    <w:rsid w:val="0040747D"/>
    <w:rPr>
      <w:rFonts w:asciiTheme="majorHAnsi" w:cstheme="majorBidi" w:eastAsiaTheme="majorEastAsia" w:hAnsiTheme="majorHAnsi"/>
      <w:b/>
      <w:bCs/>
      <w:i/>
      <w:iCs/>
      <w:color w:themeColor="accent1" w:themeShade="80" w:val="1F4E79"/>
    </w:rPr>
  </w:style>
  <w:style w:customStyle="1" w:styleId="Naslov9Char" w:type="character">
    <w:name w:val="Naslov 9 Char"/>
    <w:basedOn w:val="Zadanifontodlomka"/>
    <w:link w:val="Naslov9"/>
    <w:uiPriority w:val="9"/>
    <w:semiHidden/>
    <w:rsid w:val="0040747D"/>
    <w:rPr>
      <w:rFonts w:asciiTheme="majorHAnsi" w:cstheme="majorBidi" w:eastAsiaTheme="majorEastAsia" w:hAnsiTheme="majorHAnsi"/>
      <w:i/>
      <w:iCs/>
      <w:color w:themeColor="accent1" w:themeShade="80" w:val="1F4E79"/>
    </w:rPr>
  </w:style>
  <w:style w:styleId="Odlomakpopisa" w:type="paragraph">
    <w:name w:val="List Paragraph"/>
    <w:basedOn w:val="Normal"/>
    <w:uiPriority w:val="34"/>
    <w:qFormat/>
    <w:rsid w:val="00B55AAC"/>
    <w:pPr>
      <w:ind w:left="720"/>
      <w:contextualSpacing/>
    </w:pPr>
  </w:style>
  <w:style w:styleId="Zaglavlje" w:type="paragraph">
    <w:name w:val="header"/>
    <w:basedOn w:val="Normal"/>
    <w:link w:val="ZaglavljeChar"/>
    <w:uiPriority w:val="99"/>
    <w:unhideWhenUsed/>
    <w:rsid w:val="004F2A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F2A05"/>
  </w:style>
  <w:style w:styleId="Podnoje" w:type="paragraph">
    <w:name w:val="footer"/>
    <w:basedOn w:val="Normal"/>
    <w:link w:val="PodnojeChar"/>
    <w:uiPriority w:val="99"/>
    <w:unhideWhenUsed/>
    <w:rsid w:val="004F2A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F2A05"/>
  </w:style>
  <w:style w:styleId="Tekstbalonia" w:type="paragraph">
    <w:name w:val="Balloon Text"/>
    <w:basedOn w:val="Normal"/>
    <w:link w:val="TekstbaloniaChar"/>
    <w:uiPriority w:val="99"/>
    <w:semiHidden/>
    <w:unhideWhenUsed/>
    <w:rsid w:val="00DA47C0"/>
    <w:pPr>
      <w:spacing w:after="0" w:line="240" w:lineRule="auto"/>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DA47C0"/>
    <w:rPr>
      <w:rFonts w:ascii="Segoe UI" w:cs="Segoe UI" w:hAnsi="Segoe UI"/>
      <w:sz w:val="18"/>
      <w:szCs w:val="18"/>
    </w:rPr>
  </w:style>
  <w:style w:styleId="Opisslike" w:type="paragraph">
    <w:name w:val="caption"/>
    <w:basedOn w:val="Normal"/>
    <w:next w:val="Normal"/>
    <w:uiPriority w:val="35"/>
    <w:semiHidden/>
    <w:unhideWhenUsed/>
    <w:qFormat/>
    <w:rsid w:val="0040747D"/>
    <w:pPr>
      <w:spacing w:line="240" w:lineRule="auto"/>
    </w:pPr>
    <w:rPr>
      <w:b/>
      <w:bCs/>
      <w:smallCaps/>
      <w:color w:themeColor="text2" w:val="44546A"/>
    </w:rPr>
  </w:style>
  <w:style w:styleId="Naslov" w:type="paragraph">
    <w:name w:val="Title"/>
    <w:basedOn w:val="Normal"/>
    <w:next w:val="Normal"/>
    <w:link w:val="NaslovChar"/>
    <w:uiPriority w:val="10"/>
    <w:qFormat/>
    <w:rsid w:val="0040747D"/>
    <w:pPr>
      <w:spacing w:after="0" w:line="204" w:lineRule="auto"/>
      <w:contextualSpacing/>
    </w:pPr>
    <w:rPr>
      <w:rFonts w:asciiTheme="majorHAnsi" w:cstheme="majorBidi" w:eastAsiaTheme="majorEastAsia" w:hAnsiTheme="majorHAnsi"/>
      <w:caps/>
      <w:color w:themeColor="text2" w:val="44546A"/>
      <w:spacing w:val="-15"/>
      <w:sz w:val="72"/>
      <w:szCs w:val="72"/>
    </w:rPr>
  </w:style>
  <w:style w:customStyle="1" w:styleId="NaslovChar" w:type="character">
    <w:name w:val="Naslov Char"/>
    <w:basedOn w:val="Zadanifontodlomka"/>
    <w:link w:val="Naslov"/>
    <w:uiPriority w:val="10"/>
    <w:rsid w:val="0040747D"/>
    <w:rPr>
      <w:rFonts w:asciiTheme="majorHAnsi" w:cstheme="majorBidi" w:eastAsiaTheme="majorEastAsia" w:hAnsiTheme="majorHAnsi"/>
      <w:caps/>
      <w:color w:themeColor="text2" w:val="44546A"/>
      <w:spacing w:val="-15"/>
      <w:sz w:val="72"/>
      <w:szCs w:val="72"/>
    </w:rPr>
  </w:style>
  <w:style w:styleId="Podnaslov" w:type="paragraph">
    <w:name w:val="Subtitle"/>
    <w:basedOn w:val="Normal"/>
    <w:next w:val="Normal"/>
    <w:link w:val="PodnaslovChar"/>
    <w:uiPriority w:val="11"/>
    <w:qFormat/>
    <w:rsid w:val="0040747D"/>
    <w:pPr>
      <w:numPr>
        <w:ilvl w:val="1"/>
      </w:numPr>
      <w:spacing w:after="240" w:line="240" w:lineRule="auto"/>
    </w:pPr>
    <w:rPr>
      <w:rFonts w:asciiTheme="majorHAnsi" w:cstheme="majorBidi" w:eastAsiaTheme="majorEastAsia" w:hAnsiTheme="majorHAnsi"/>
      <w:color w:themeColor="accent1" w:val="5B9BD5"/>
      <w:sz w:val="28"/>
      <w:szCs w:val="28"/>
    </w:rPr>
  </w:style>
  <w:style w:customStyle="1" w:styleId="PodnaslovChar" w:type="character">
    <w:name w:val="Podnaslov Char"/>
    <w:basedOn w:val="Zadanifontodlomka"/>
    <w:link w:val="Podnaslov"/>
    <w:uiPriority w:val="11"/>
    <w:rsid w:val="0040747D"/>
    <w:rPr>
      <w:rFonts w:asciiTheme="majorHAnsi" w:cstheme="majorBidi" w:eastAsiaTheme="majorEastAsia" w:hAnsiTheme="majorHAnsi"/>
      <w:color w:themeColor="accent1" w:val="5B9BD5"/>
      <w:sz w:val="28"/>
      <w:szCs w:val="28"/>
    </w:rPr>
  </w:style>
  <w:style w:styleId="Naglaeno" w:type="character">
    <w:name w:val="Strong"/>
    <w:basedOn w:val="Zadanifontodlomka"/>
    <w:uiPriority w:val="22"/>
    <w:qFormat/>
    <w:rsid w:val="0040747D"/>
    <w:rPr>
      <w:b/>
      <w:bCs/>
    </w:rPr>
  </w:style>
  <w:style w:styleId="Istaknuto" w:type="character">
    <w:name w:val="Emphasis"/>
    <w:basedOn w:val="Zadanifontodlomka"/>
    <w:uiPriority w:val="20"/>
    <w:qFormat/>
    <w:rsid w:val="0040747D"/>
    <w:rPr>
      <w:i/>
      <w:iCs/>
    </w:rPr>
  </w:style>
  <w:style w:styleId="Bezproreda" w:type="paragraph">
    <w:name w:val="No Spacing"/>
    <w:uiPriority w:val="1"/>
    <w:qFormat/>
    <w:rsid w:val="0040747D"/>
    <w:pPr>
      <w:spacing w:after="0" w:line="240" w:lineRule="auto"/>
    </w:pPr>
  </w:style>
  <w:style w:styleId="Citat" w:type="paragraph">
    <w:name w:val="Quote"/>
    <w:basedOn w:val="Normal"/>
    <w:next w:val="Normal"/>
    <w:link w:val="CitatChar"/>
    <w:uiPriority w:val="29"/>
    <w:qFormat/>
    <w:rsid w:val="0040747D"/>
    <w:pPr>
      <w:spacing w:after="120" w:before="120"/>
      <w:ind w:left="720"/>
    </w:pPr>
    <w:rPr>
      <w:color w:themeColor="text2" w:val="44546A"/>
      <w:sz w:val="24"/>
      <w:szCs w:val="24"/>
    </w:rPr>
  </w:style>
  <w:style w:customStyle="1" w:styleId="CitatChar" w:type="character">
    <w:name w:val="Citat Char"/>
    <w:basedOn w:val="Zadanifontodlomka"/>
    <w:link w:val="Citat"/>
    <w:uiPriority w:val="29"/>
    <w:rsid w:val="0040747D"/>
    <w:rPr>
      <w:color w:themeColor="text2" w:val="44546A"/>
      <w:sz w:val="24"/>
      <w:szCs w:val="24"/>
    </w:rPr>
  </w:style>
  <w:style w:styleId="Naglaencitat" w:type="paragraph">
    <w:name w:val="Intense Quote"/>
    <w:basedOn w:val="Normal"/>
    <w:next w:val="Normal"/>
    <w:link w:val="NaglaencitatChar"/>
    <w:uiPriority w:val="30"/>
    <w:qFormat/>
    <w:rsid w:val="0040747D"/>
    <w:pPr>
      <w:spacing w:after="240" w:before="100" w:beforeAutospacing="1" w:line="240" w:lineRule="auto"/>
      <w:ind w:left="720"/>
      <w:jc w:val="center"/>
    </w:pPr>
    <w:rPr>
      <w:rFonts w:asciiTheme="majorHAnsi" w:cstheme="majorBidi" w:eastAsiaTheme="majorEastAsia" w:hAnsiTheme="majorHAnsi"/>
      <w:color w:themeColor="text2" w:val="44546A"/>
      <w:spacing w:val="-6"/>
      <w:sz w:val="32"/>
      <w:szCs w:val="32"/>
    </w:rPr>
  </w:style>
  <w:style w:customStyle="1" w:styleId="NaglaencitatChar" w:type="character">
    <w:name w:val="Naglašen citat Char"/>
    <w:basedOn w:val="Zadanifontodlomka"/>
    <w:link w:val="Naglaencitat"/>
    <w:uiPriority w:val="30"/>
    <w:rsid w:val="0040747D"/>
    <w:rPr>
      <w:rFonts w:asciiTheme="majorHAnsi" w:cstheme="majorBidi" w:eastAsiaTheme="majorEastAsia" w:hAnsiTheme="majorHAnsi"/>
      <w:color w:themeColor="text2" w:val="44546A"/>
      <w:spacing w:val="-6"/>
      <w:sz w:val="32"/>
      <w:szCs w:val="32"/>
    </w:rPr>
  </w:style>
  <w:style w:styleId="Neupadljivoisticanje" w:type="character">
    <w:name w:val="Subtle Emphasis"/>
    <w:basedOn w:val="Zadanifontodlomka"/>
    <w:uiPriority w:val="19"/>
    <w:qFormat/>
    <w:rsid w:val="0040747D"/>
    <w:rPr>
      <w:i/>
      <w:iCs/>
      <w:color w:themeColor="text1" w:themeTint="A6" w:val="595959"/>
    </w:rPr>
  </w:style>
  <w:style w:styleId="Jakoisticanje" w:type="character">
    <w:name w:val="Intense Emphasis"/>
    <w:basedOn w:val="Zadanifontodlomka"/>
    <w:uiPriority w:val="21"/>
    <w:qFormat/>
    <w:rsid w:val="0040747D"/>
    <w:rPr>
      <w:b/>
      <w:bCs/>
      <w:i/>
      <w:iCs/>
    </w:rPr>
  </w:style>
  <w:style w:styleId="Neupadljivareferenca" w:type="character">
    <w:name w:val="Subtle Reference"/>
    <w:basedOn w:val="Zadanifontodlomka"/>
    <w:uiPriority w:val="31"/>
    <w:qFormat/>
    <w:rsid w:val="0040747D"/>
    <w:rPr>
      <w:smallCaps/>
      <w:color w:themeColor="text1" w:themeTint="A6" w:val="595959"/>
      <w:u w:color="7F7F7F" w:themeColor="text1" w:themeTint="80" w:val="none"/>
      <w:bdr w:color="auto" w:space="0" w:sz="0" w:val="none"/>
    </w:rPr>
  </w:style>
  <w:style w:styleId="Istaknutareferenca" w:type="character">
    <w:name w:val="Intense Reference"/>
    <w:basedOn w:val="Zadanifontodlomka"/>
    <w:uiPriority w:val="32"/>
    <w:qFormat/>
    <w:rsid w:val="0040747D"/>
    <w:rPr>
      <w:b/>
      <w:bCs/>
      <w:smallCaps/>
      <w:color w:themeColor="text2" w:val="44546A"/>
      <w:u w:val="single"/>
    </w:rPr>
  </w:style>
  <w:style w:styleId="Naslovknjige" w:type="character">
    <w:name w:val="Book Title"/>
    <w:basedOn w:val="Zadanifontodlomka"/>
    <w:uiPriority w:val="33"/>
    <w:qFormat/>
    <w:rsid w:val="0040747D"/>
    <w:rPr>
      <w:b/>
      <w:bCs/>
      <w:smallCaps/>
      <w:spacing w:val="10"/>
    </w:rPr>
  </w:style>
  <w:style w:styleId="TOCNaslov" w:type="paragraph">
    <w:name w:val="TOC Heading"/>
    <w:basedOn w:val="Naslov1"/>
    <w:next w:val="Normal"/>
    <w:uiPriority w:val="39"/>
    <w:unhideWhenUsed/>
    <w:qFormat/>
    <w:rsid w:val="0040747D"/>
    <w:pPr>
      <w:outlineLvl w:val="9"/>
    </w:pPr>
  </w:style>
  <w:style w:styleId="StandardWeb" w:type="paragraph">
    <w:name w:val="Normal (Web)"/>
    <w:basedOn w:val="Normal"/>
    <w:uiPriority w:val="99"/>
    <w:semiHidden/>
    <w:unhideWhenUsed/>
    <w:rsid w:val="001A5B2F"/>
    <w:pPr>
      <w:spacing w:after="100" w:afterAutospacing="1" w:before="100" w:beforeAutospacing="1" w:line="240" w:lineRule="auto"/>
    </w:pPr>
    <w:rPr>
      <w:rFonts w:ascii="Times New Roman" w:cs="Times New Roman" w:eastAsia="Times New Roman" w:hAnsi="Times New Roman"/>
      <w:sz w:val="24"/>
      <w:szCs w:val="24"/>
      <w:lang w:eastAsia="hr-HR"/>
    </w:rPr>
  </w:style>
  <w:style w:styleId="Reetkatablice" w:type="table">
    <w:name w:val="Table Grid"/>
    <w:basedOn w:val="Obinatablica"/>
    <w:uiPriority w:val="39"/>
    <w:rsid w:val="004B51F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unhideWhenUsed/>
    <w:rsid w:val="004B51FC"/>
    <w:rPr>
      <w:color w:val="0000FF"/>
      <w:u w:val="single"/>
    </w:rPr>
  </w:style>
  <w:style w:styleId="SlijeenaHiperveza" w:type="character">
    <w:name w:val="FollowedHyperlink"/>
    <w:basedOn w:val="Zadanifontodlomka"/>
    <w:uiPriority w:val="99"/>
    <w:semiHidden/>
    <w:unhideWhenUsed/>
    <w:rsid w:val="004B51FC"/>
    <w:rPr>
      <w:color w:val="800080"/>
      <w:u w:val="single"/>
    </w:rPr>
  </w:style>
  <w:style w:customStyle="1" w:styleId="xl7298" w:type="paragraph">
    <w:name w:val="xl7298"/>
    <w:basedOn w:val="Normal"/>
    <w:rsid w:val="004B51FC"/>
    <w:pPr>
      <w:spacing w:after="100" w:afterAutospacing="1" w:before="100" w:beforeAutospacing="1" w:line="240" w:lineRule="auto"/>
      <w:textAlignment w:val="bottom"/>
    </w:pPr>
    <w:rPr>
      <w:rFonts w:ascii="Calibri" w:cs="Times New Roman" w:eastAsia="Times New Roman" w:hAnsi="Calibri"/>
      <w:sz w:val="24"/>
      <w:szCs w:val="24"/>
      <w:lang w:eastAsia="hr-HR"/>
    </w:rPr>
  </w:style>
  <w:style w:customStyle="1" w:styleId="xl7299" w:type="paragraph">
    <w:name w:val="xl7299"/>
    <w:basedOn w:val="Normal"/>
    <w:rsid w:val="004B51FC"/>
    <w:pPr>
      <w:spacing w:after="100" w:afterAutospacing="1" w:before="100" w:beforeAutospacing="1" w:line="240" w:lineRule="auto"/>
      <w:jc w:val="right"/>
      <w:textAlignment w:val="bottom"/>
    </w:pPr>
    <w:rPr>
      <w:rFonts w:ascii="Calibri" w:cs="Times New Roman" w:eastAsia="Times New Roman" w:hAnsi="Calibri"/>
      <w:sz w:val="24"/>
      <w:szCs w:val="24"/>
      <w:lang w:eastAsia="hr-HR"/>
    </w:rPr>
  </w:style>
  <w:style w:customStyle="1" w:styleId="xl7300" w:type="paragraph">
    <w:name w:val="xl7300"/>
    <w:basedOn w:val="Normal"/>
    <w:rsid w:val="004B51FC"/>
    <w:pPr>
      <w:spacing w:after="100" w:afterAutospacing="1" w:before="100" w:beforeAutospacing="1" w:line="240" w:lineRule="auto"/>
      <w:textAlignment w:val="bottom"/>
    </w:pPr>
    <w:rPr>
      <w:rFonts w:ascii="Calibri" w:cs="Times New Roman" w:eastAsia="Times New Roman" w:hAnsi="Calibri"/>
      <w:b/>
      <w:bCs/>
      <w:color w:val="000000"/>
      <w:sz w:val="24"/>
      <w:szCs w:val="24"/>
      <w:lang w:eastAsia="hr-HR"/>
    </w:rPr>
  </w:style>
  <w:style w:customStyle="1" w:styleId="xl7301" w:type="paragraph">
    <w:name w:val="xl7301"/>
    <w:basedOn w:val="Normal"/>
    <w:rsid w:val="004B51FC"/>
    <w:pPr>
      <w:pBdr>
        <w:top w:color="auto" w:space="0" w:sz="4" w:val="single"/>
        <w:left w:color="auto" w:space="0" w:sz="4" w:val="single"/>
        <w:bottom w:color="auto" w:space="0" w:sz="4" w:val="single"/>
        <w:right w:color="auto" w:space="0" w:sz="4" w:val="single"/>
      </w:pBdr>
      <w:shd w:color="000000" w:fill="F2F2F2" w:val="clear"/>
      <w:spacing w:after="100" w:afterAutospacing="1" w:before="100" w:beforeAutospacing="1" w:line="240" w:lineRule="auto"/>
      <w:textAlignment w:val="bottom"/>
    </w:pPr>
    <w:rPr>
      <w:rFonts w:ascii="Calibri" w:cs="Times New Roman" w:eastAsia="Times New Roman" w:hAnsi="Calibri"/>
      <w:b/>
      <w:bCs/>
      <w:sz w:val="24"/>
      <w:szCs w:val="24"/>
      <w:lang w:eastAsia="hr-HR"/>
    </w:rPr>
  </w:style>
  <w:style w:customStyle="1" w:styleId="xl7302" w:type="paragraph">
    <w:name w:val="xl7302"/>
    <w:basedOn w:val="Normal"/>
    <w:rsid w:val="004B51FC"/>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bottom"/>
    </w:pPr>
    <w:rPr>
      <w:rFonts w:ascii="Calibri" w:cs="Times New Roman" w:eastAsia="Times New Roman" w:hAnsi="Calibri"/>
      <w:sz w:val="24"/>
      <w:szCs w:val="24"/>
      <w:lang w:eastAsia="hr-HR"/>
    </w:rPr>
  </w:style>
  <w:style w:customStyle="1" w:styleId="xl7303" w:type="paragraph">
    <w:name w:val="xl7303"/>
    <w:basedOn w:val="Normal"/>
    <w:rsid w:val="004B51FC"/>
    <w:pPr>
      <w:pBdr>
        <w:top w:color="auto" w:space="0" w:sz="4" w:val="single"/>
        <w:left w:color="auto" w:space="0" w:sz="4" w:val="single"/>
        <w:bottom w:color="auto" w:space="0" w:sz="4" w:val="single"/>
        <w:right w:color="auto" w:space="0" w:sz="4" w:val="single"/>
      </w:pBdr>
      <w:shd w:color="000000" w:fill="F2F2F2" w:val="clear"/>
      <w:spacing w:after="100" w:afterAutospacing="1" w:before="100" w:beforeAutospacing="1" w:line="240" w:lineRule="auto"/>
      <w:textAlignment w:val="bottom"/>
    </w:pPr>
    <w:rPr>
      <w:rFonts w:ascii="Calibri" w:cs="Times New Roman" w:eastAsia="Times New Roman" w:hAnsi="Calibri"/>
      <w:sz w:val="24"/>
      <w:szCs w:val="24"/>
      <w:lang w:eastAsia="hr-HR"/>
    </w:rPr>
  </w:style>
  <w:style w:customStyle="1" w:styleId="xl7304" w:type="paragraph">
    <w:name w:val="xl7304"/>
    <w:basedOn w:val="Normal"/>
    <w:rsid w:val="004B51FC"/>
    <w:pPr>
      <w:pBdr>
        <w:top w:color="auto" w:space="0" w:sz="4" w:val="single"/>
        <w:left w:color="auto" w:space="0" w:sz="4" w:val="single"/>
        <w:bottom w:color="auto" w:space="0" w:sz="4" w:val="single"/>
        <w:right w:color="auto" w:space="0" w:sz="4" w:val="single"/>
      </w:pBdr>
      <w:shd w:color="000000" w:fill="C4D79B" w:val="clear"/>
      <w:spacing w:after="100" w:afterAutospacing="1" w:before="100" w:beforeAutospacing="1" w:line="240" w:lineRule="auto"/>
      <w:textAlignment w:val="bottom"/>
    </w:pPr>
    <w:rPr>
      <w:rFonts w:ascii="Calibri" w:cs="Times New Roman" w:eastAsia="Times New Roman" w:hAnsi="Calibri"/>
      <w:b/>
      <w:bCs/>
      <w:sz w:val="16"/>
      <w:szCs w:val="16"/>
      <w:lang w:eastAsia="hr-HR"/>
    </w:rPr>
  </w:style>
  <w:style w:customStyle="1" w:styleId="xl7305" w:type="paragraph">
    <w:name w:val="xl7305"/>
    <w:basedOn w:val="Normal"/>
    <w:rsid w:val="004B51FC"/>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textAlignment w:val="bottom"/>
    </w:pPr>
    <w:rPr>
      <w:rFonts w:ascii="Calibri" w:cs="Times New Roman" w:eastAsia="Times New Roman" w:hAnsi="Calibri"/>
      <w:sz w:val="24"/>
      <w:szCs w:val="24"/>
      <w:lang w:eastAsia="hr-HR"/>
    </w:rPr>
  </w:style>
  <w:style w:customStyle="1" w:styleId="xl7306" w:type="paragraph">
    <w:name w:val="xl7306"/>
    <w:basedOn w:val="Normal"/>
    <w:rsid w:val="004B51FC"/>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textAlignment w:val="bottom"/>
    </w:pPr>
    <w:rPr>
      <w:rFonts w:ascii="Calibri" w:cs="Times New Roman" w:eastAsia="Times New Roman" w:hAnsi="Calibri"/>
      <w:sz w:val="24"/>
      <w:szCs w:val="24"/>
      <w:lang w:eastAsia="hr-HR"/>
    </w:rPr>
  </w:style>
  <w:style w:customStyle="1" w:styleId="xl7307" w:type="paragraph">
    <w:name w:val="xl7307"/>
    <w:basedOn w:val="Normal"/>
    <w:rsid w:val="004B51FC"/>
    <w:pPr>
      <w:pBdr>
        <w:top w:color="auto" w:space="0" w:sz="4" w:val="single"/>
        <w:left w:color="auto" w:space="0" w:sz="4" w:val="single"/>
        <w:bottom w:color="auto" w:space="0" w:sz="4" w:val="single"/>
        <w:right w:color="auto" w:space="0" w:sz="4" w:val="single"/>
      </w:pBdr>
      <w:shd w:color="000000" w:fill="F2F2F2" w:val="clear"/>
      <w:spacing w:after="100" w:afterAutospacing="1" w:before="100" w:beforeAutospacing="1" w:line="240" w:lineRule="auto"/>
      <w:textAlignment w:val="bottom"/>
    </w:pPr>
    <w:rPr>
      <w:rFonts w:ascii="Calibri" w:cs="Times New Roman" w:eastAsia="Times New Roman" w:hAnsi="Calibri"/>
      <w:b/>
      <w:bCs/>
      <w:lang w:eastAsia="hr-HR"/>
    </w:rPr>
  </w:style>
  <w:style w:customStyle="1" w:styleId="xl7308" w:type="paragraph">
    <w:name w:val="xl7308"/>
    <w:basedOn w:val="Normal"/>
    <w:rsid w:val="004B51FC"/>
    <w:pPr>
      <w:pBdr>
        <w:top w:color="auto" w:space="0" w:sz="4" w:val="single"/>
        <w:left w:color="auto" w:space="0" w:sz="4" w:val="single"/>
        <w:bottom w:color="auto" w:space="0" w:sz="4" w:val="single"/>
        <w:right w:color="auto" w:space="0" w:sz="4" w:val="single"/>
      </w:pBdr>
      <w:shd w:color="000000" w:fill="F2F2F2" w:val="clear"/>
      <w:spacing w:after="100" w:afterAutospacing="1" w:before="100" w:beforeAutospacing="1" w:line="240" w:lineRule="auto"/>
      <w:jc w:val="right"/>
      <w:textAlignment w:val="bottom"/>
    </w:pPr>
    <w:rPr>
      <w:rFonts w:ascii="Calibri" w:cs="Times New Roman" w:eastAsia="Times New Roman" w:hAnsi="Calibri"/>
      <w:b/>
      <w:bCs/>
      <w:lang w:eastAsia="hr-HR"/>
    </w:rPr>
  </w:style>
  <w:style w:customStyle="1" w:styleId="xl7309" w:type="paragraph">
    <w:name w:val="xl7309"/>
    <w:basedOn w:val="Normal"/>
    <w:rsid w:val="004B51FC"/>
    <w:pPr>
      <w:pBdr>
        <w:top w:color="auto" w:space="0" w:sz="4" w:val="single"/>
        <w:left w:color="auto" w:space="0" w:sz="4" w:val="single"/>
        <w:bottom w:color="auto" w:space="0" w:sz="4" w:val="single"/>
      </w:pBdr>
      <w:shd w:color="000000" w:fill="F2F2F2" w:val="clear"/>
      <w:spacing w:after="100" w:afterAutospacing="1" w:before="100" w:beforeAutospacing="1" w:line="240" w:lineRule="auto"/>
      <w:jc w:val="right"/>
      <w:textAlignment w:val="bottom"/>
    </w:pPr>
    <w:rPr>
      <w:rFonts w:ascii="Calibri" w:cs="Times New Roman" w:eastAsia="Times New Roman" w:hAnsi="Calibri"/>
      <w:b/>
      <w:bCs/>
      <w:lang w:eastAsia="hr-HR"/>
    </w:rPr>
  </w:style>
  <w:style w:customStyle="1" w:styleId="xl7310" w:type="paragraph">
    <w:name w:val="xl7310"/>
    <w:basedOn w:val="Normal"/>
    <w:rsid w:val="004B51FC"/>
    <w:pPr>
      <w:pBdr>
        <w:top w:color="auto" w:space="0" w:sz="4" w:val="single"/>
        <w:left w:color="auto" w:space="0" w:sz="4" w:val="single"/>
        <w:bottom w:color="auto" w:space="0" w:sz="4" w:val="single"/>
        <w:right w:color="auto" w:space="0" w:sz="4" w:val="single"/>
      </w:pBdr>
      <w:shd w:color="000000" w:fill="F2F2F2" w:val="clear"/>
      <w:spacing w:after="100" w:afterAutospacing="1" w:before="100" w:beforeAutospacing="1" w:line="240" w:lineRule="auto"/>
      <w:jc w:val="right"/>
      <w:textAlignment w:val="bottom"/>
    </w:pPr>
    <w:rPr>
      <w:rFonts w:ascii="Calibri" w:cs="Times New Roman" w:eastAsia="Times New Roman" w:hAnsi="Calibri"/>
      <w:b/>
      <w:bCs/>
      <w:lang w:eastAsia="hr-HR"/>
    </w:rPr>
  </w:style>
  <w:style w:customStyle="1" w:styleId="xl7311" w:type="paragraph">
    <w:name w:val="xl7311"/>
    <w:basedOn w:val="Normal"/>
    <w:rsid w:val="004B51FC"/>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bottom"/>
    </w:pPr>
    <w:rPr>
      <w:rFonts w:ascii="Calibri" w:cs="Times New Roman" w:eastAsia="Times New Roman" w:hAnsi="Calibri"/>
      <w:lang w:eastAsia="hr-HR"/>
    </w:rPr>
  </w:style>
  <w:style w:customStyle="1" w:styleId="xl7312" w:type="paragraph">
    <w:name w:val="xl7312"/>
    <w:basedOn w:val="Normal"/>
    <w:rsid w:val="004B51FC"/>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textAlignment w:val="bottom"/>
    </w:pPr>
    <w:rPr>
      <w:rFonts w:ascii="Calibri" w:cs="Times New Roman" w:eastAsia="Times New Roman" w:hAnsi="Calibri"/>
      <w:lang w:eastAsia="hr-HR"/>
    </w:rPr>
  </w:style>
  <w:style w:customStyle="1" w:styleId="xl7313" w:type="paragraph">
    <w:name w:val="xl7313"/>
    <w:basedOn w:val="Normal"/>
    <w:rsid w:val="004B51FC"/>
    <w:pPr>
      <w:pBdr>
        <w:top w:color="auto" w:space="0" w:sz="4" w:val="single"/>
        <w:left w:color="auto" w:space="0" w:sz="4" w:val="single"/>
        <w:bottom w:color="auto" w:space="0" w:sz="4" w:val="single"/>
      </w:pBdr>
      <w:spacing w:after="100" w:afterAutospacing="1" w:before="100" w:beforeAutospacing="1" w:line="240" w:lineRule="auto"/>
      <w:jc w:val="right"/>
      <w:textAlignment w:val="bottom"/>
    </w:pPr>
    <w:rPr>
      <w:rFonts w:ascii="Calibri" w:cs="Times New Roman" w:eastAsia="Times New Roman" w:hAnsi="Calibri"/>
      <w:lang w:eastAsia="hr-HR"/>
    </w:rPr>
  </w:style>
  <w:style w:customStyle="1" w:styleId="xl7314" w:type="paragraph">
    <w:name w:val="xl7314"/>
    <w:basedOn w:val="Normal"/>
    <w:rsid w:val="004B51FC"/>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textAlignment w:val="bottom"/>
    </w:pPr>
    <w:rPr>
      <w:rFonts w:ascii="Calibri" w:cs="Times New Roman" w:eastAsia="Times New Roman" w:hAnsi="Calibri"/>
      <w:lang w:eastAsia="hr-HR"/>
    </w:rPr>
  </w:style>
  <w:style w:customStyle="1" w:styleId="xl7315" w:type="paragraph">
    <w:name w:val="xl7315"/>
    <w:basedOn w:val="Normal"/>
    <w:rsid w:val="004B51FC"/>
    <w:pPr>
      <w:pBdr>
        <w:top w:color="auto" w:space="0" w:sz="4" w:val="single"/>
        <w:left w:color="auto" w:space="0" w:sz="4" w:val="single"/>
        <w:bottom w:color="auto" w:space="0" w:sz="4" w:val="single"/>
        <w:right w:color="auto" w:space="0" w:sz="4" w:val="single"/>
      </w:pBdr>
      <w:shd w:color="000000" w:fill="F2F2F2" w:val="clear"/>
      <w:spacing w:after="100" w:afterAutospacing="1" w:before="100" w:beforeAutospacing="1" w:line="240" w:lineRule="auto"/>
      <w:textAlignment w:val="bottom"/>
    </w:pPr>
    <w:rPr>
      <w:rFonts w:ascii="Calibri" w:cs="Times New Roman" w:eastAsia="Times New Roman" w:hAnsi="Calibri"/>
      <w:b/>
      <w:bCs/>
      <w:lang w:eastAsia="hr-HR"/>
    </w:rPr>
  </w:style>
  <w:style w:customStyle="1" w:styleId="xl7316" w:type="paragraph">
    <w:name w:val="xl7316"/>
    <w:basedOn w:val="Normal"/>
    <w:rsid w:val="004B51FC"/>
    <w:pPr>
      <w:pBdr>
        <w:top w:color="auto" w:space="0" w:sz="4" w:val="single"/>
        <w:left w:color="auto" w:space="0" w:sz="4" w:val="single"/>
        <w:bottom w:color="auto" w:space="0" w:sz="4" w:val="single"/>
        <w:right w:color="auto" w:space="0" w:sz="4" w:val="single"/>
      </w:pBdr>
      <w:shd w:color="000000" w:fill="F2F2F2" w:val="clear"/>
      <w:spacing w:after="100" w:afterAutospacing="1" w:before="100" w:beforeAutospacing="1" w:line="240" w:lineRule="auto"/>
      <w:jc w:val="right"/>
      <w:textAlignment w:val="bottom"/>
    </w:pPr>
    <w:rPr>
      <w:rFonts w:ascii="Calibri" w:cs="Times New Roman" w:eastAsia="Times New Roman" w:hAnsi="Calibri"/>
      <w:b/>
      <w:bCs/>
      <w:lang w:eastAsia="hr-HR"/>
    </w:rPr>
  </w:style>
  <w:style w:customStyle="1" w:styleId="xl7317" w:type="paragraph">
    <w:name w:val="xl7317"/>
    <w:basedOn w:val="Normal"/>
    <w:rsid w:val="004B51FC"/>
    <w:pPr>
      <w:pBdr>
        <w:top w:color="auto" w:space="0" w:sz="4" w:val="single"/>
        <w:left w:color="auto" w:space="0" w:sz="4" w:val="single"/>
        <w:bottom w:color="auto" w:space="0" w:sz="4" w:val="single"/>
      </w:pBdr>
      <w:shd w:color="000000" w:fill="F2F2F2" w:val="clear"/>
      <w:spacing w:after="100" w:afterAutospacing="1" w:before="100" w:beforeAutospacing="1" w:line="240" w:lineRule="auto"/>
      <w:jc w:val="right"/>
      <w:textAlignment w:val="bottom"/>
    </w:pPr>
    <w:rPr>
      <w:rFonts w:ascii="Calibri" w:cs="Times New Roman" w:eastAsia="Times New Roman" w:hAnsi="Calibri"/>
      <w:b/>
      <w:bCs/>
      <w:lang w:eastAsia="hr-HR"/>
    </w:rPr>
  </w:style>
  <w:style w:customStyle="1" w:styleId="xl7318" w:type="paragraph">
    <w:name w:val="xl7318"/>
    <w:basedOn w:val="Normal"/>
    <w:rsid w:val="004B51FC"/>
    <w:pPr>
      <w:pBdr>
        <w:top w:color="auto" w:space="0" w:sz="4" w:val="single"/>
        <w:left w:color="auto" w:space="0" w:sz="4" w:val="single"/>
        <w:bottom w:color="auto" w:space="0" w:sz="4" w:val="single"/>
        <w:right w:color="auto" w:space="0" w:sz="4" w:val="single"/>
      </w:pBdr>
      <w:shd w:color="000000" w:fill="F2F2F2" w:val="clear"/>
      <w:spacing w:after="100" w:afterAutospacing="1" w:before="100" w:beforeAutospacing="1" w:line="240" w:lineRule="auto"/>
      <w:jc w:val="right"/>
      <w:textAlignment w:val="bottom"/>
    </w:pPr>
    <w:rPr>
      <w:rFonts w:ascii="Calibri" w:cs="Times New Roman" w:eastAsia="Times New Roman" w:hAnsi="Calibri"/>
      <w:b/>
      <w:bCs/>
      <w:lang w:eastAsia="hr-HR"/>
    </w:rPr>
  </w:style>
  <w:style w:customStyle="1" w:styleId="xl7319" w:type="paragraph">
    <w:name w:val="xl7319"/>
    <w:basedOn w:val="Normal"/>
    <w:rsid w:val="004B51FC"/>
    <w:pPr>
      <w:pBdr>
        <w:top w:color="auto" w:space="0" w:sz="4" w:val="single"/>
        <w:left w:color="auto" w:space="0" w:sz="4" w:val="single"/>
        <w:bottom w:color="auto" w:space="0" w:sz="4" w:val="single"/>
      </w:pBdr>
      <w:spacing w:after="100" w:afterAutospacing="1" w:before="100" w:beforeAutospacing="1" w:line="240" w:lineRule="auto"/>
      <w:textAlignment w:val="bottom"/>
    </w:pPr>
    <w:rPr>
      <w:rFonts w:ascii="Calibri" w:cs="Times New Roman" w:eastAsia="Times New Roman" w:hAnsi="Calibri"/>
      <w:lang w:eastAsia="hr-HR"/>
    </w:rPr>
  </w:style>
  <w:style w:customStyle="1" w:styleId="xl7320" w:type="paragraph">
    <w:name w:val="xl7320"/>
    <w:basedOn w:val="Normal"/>
    <w:rsid w:val="004B51FC"/>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bottom"/>
    </w:pPr>
    <w:rPr>
      <w:rFonts w:ascii="Calibri" w:cs="Times New Roman" w:eastAsia="Times New Roman" w:hAnsi="Calibri"/>
      <w:lang w:eastAsia="hr-HR"/>
    </w:rPr>
  </w:style>
  <w:style w:customStyle="1" w:styleId="xl7321" w:type="paragraph">
    <w:name w:val="xl7321"/>
    <w:basedOn w:val="Normal"/>
    <w:rsid w:val="004B51FC"/>
    <w:pPr>
      <w:pBdr>
        <w:top w:color="auto" w:space="0" w:sz="4" w:val="single"/>
        <w:left w:color="auto" w:space="0" w:sz="4" w:val="single"/>
        <w:bottom w:color="auto" w:space="0" w:sz="4" w:val="single"/>
      </w:pBdr>
      <w:shd w:color="000000" w:fill="F2F2F2" w:val="clear"/>
      <w:spacing w:after="100" w:afterAutospacing="1" w:before="100" w:beforeAutospacing="1" w:line="240" w:lineRule="auto"/>
      <w:textAlignment w:val="bottom"/>
    </w:pPr>
    <w:rPr>
      <w:rFonts w:ascii="Calibri" w:cs="Times New Roman" w:eastAsia="Times New Roman" w:hAnsi="Calibri"/>
      <w:b/>
      <w:bCs/>
      <w:lang w:eastAsia="hr-HR"/>
    </w:rPr>
  </w:style>
  <w:style w:customStyle="1" w:styleId="xl7322" w:type="paragraph">
    <w:name w:val="xl7322"/>
    <w:basedOn w:val="Normal"/>
    <w:rsid w:val="004B51FC"/>
    <w:pPr>
      <w:pBdr>
        <w:top w:color="auto" w:space="0" w:sz="4" w:val="single"/>
        <w:left w:color="auto" w:space="0" w:sz="4" w:val="single"/>
        <w:bottom w:color="auto" w:space="0" w:sz="4" w:val="single"/>
        <w:right w:color="auto" w:space="0" w:sz="4" w:val="single"/>
      </w:pBdr>
      <w:shd w:color="000000" w:fill="F2F2F2" w:val="clear"/>
      <w:spacing w:after="100" w:afterAutospacing="1" w:before="100" w:beforeAutospacing="1" w:line="240" w:lineRule="auto"/>
      <w:textAlignment w:val="bottom"/>
    </w:pPr>
    <w:rPr>
      <w:rFonts w:ascii="Calibri" w:cs="Times New Roman" w:eastAsia="Times New Roman" w:hAnsi="Calibri"/>
      <w:b/>
      <w:bCs/>
      <w:lang w:eastAsia="hr-HR"/>
    </w:rPr>
  </w:style>
  <w:style w:customStyle="1" w:styleId="xl7323" w:type="paragraph">
    <w:name w:val="xl7323"/>
    <w:basedOn w:val="Normal"/>
    <w:rsid w:val="004B51FC"/>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textAlignment w:val="bottom"/>
    </w:pPr>
    <w:rPr>
      <w:rFonts w:ascii="Calibri" w:cs="Times New Roman" w:eastAsia="Times New Roman" w:hAnsi="Calibri"/>
      <w:b/>
      <w:bCs/>
      <w:lang w:eastAsia="hr-HR"/>
    </w:rPr>
  </w:style>
  <w:style w:customStyle="1" w:styleId="xl7324" w:type="paragraph">
    <w:name w:val="xl7324"/>
    <w:basedOn w:val="Normal"/>
    <w:rsid w:val="004B51FC"/>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jc w:val="right"/>
      <w:textAlignment w:val="bottom"/>
    </w:pPr>
    <w:rPr>
      <w:rFonts w:ascii="Calibri" w:cs="Times New Roman" w:eastAsia="Times New Roman" w:hAnsi="Calibri"/>
      <w:b/>
      <w:bCs/>
      <w:lang w:eastAsia="hr-HR"/>
    </w:rPr>
  </w:style>
  <w:style w:customStyle="1" w:styleId="xl7325" w:type="paragraph">
    <w:name w:val="xl7325"/>
    <w:basedOn w:val="Normal"/>
    <w:rsid w:val="004B51FC"/>
    <w:pPr>
      <w:pBdr>
        <w:top w:color="auto" w:space="0" w:sz="4" w:val="single"/>
        <w:left w:color="auto" w:space="0" w:sz="4" w:val="single"/>
        <w:bottom w:color="auto" w:space="0" w:sz="4" w:val="single"/>
      </w:pBdr>
      <w:shd w:color="000000" w:fill="FFFFFF" w:val="clear"/>
      <w:spacing w:after="100" w:afterAutospacing="1" w:before="100" w:beforeAutospacing="1" w:line="240" w:lineRule="auto"/>
      <w:textAlignment w:val="bottom"/>
    </w:pPr>
    <w:rPr>
      <w:rFonts w:ascii="Calibri" w:cs="Times New Roman" w:eastAsia="Times New Roman" w:hAnsi="Calibri"/>
      <w:b/>
      <w:bCs/>
      <w:lang w:eastAsia="hr-HR"/>
    </w:rPr>
  </w:style>
  <w:style w:customStyle="1" w:styleId="xl7326" w:type="paragraph">
    <w:name w:val="xl7326"/>
    <w:basedOn w:val="Normal"/>
    <w:rsid w:val="004B51FC"/>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textAlignment w:val="bottom"/>
    </w:pPr>
    <w:rPr>
      <w:rFonts w:ascii="Calibri" w:cs="Times New Roman" w:eastAsia="Times New Roman" w:hAnsi="Calibri"/>
      <w:b/>
      <w:bCs/>
      <w:lang w:eastAsia="hr-HR"/>
    </w:rPr>
  </w:style>
  <w:style w:customStyle="1" w:styleId="xl7327" w:type="paragraph">
    <w:name w:val="xl7327"/>
    <w:basedOn w:val="Normal"/>
    <w:rsid w:val="004B51FC"/>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bottom"/>
    </w:pPr>
    <w:rPr>
      <w:rFonts w:ascii="Calibri" w:cs="Times New Roman" w:eastAsia="Times New Roman" w:hAnsi="Calibri"/>
      <w:b/>
      <w:bCs/>
      <w:lang w:eastAsia="hr-HR"/>
    </w:rPr>
  </w:style>
  <w:style w:customStyle="1" w:styleId="xl7328" w:type="paragraph">
    <w:name w:val="xl7328"/>
    <w:basedOn w:val="Normal"/>
    <w:rsid w:val="004B51FC"/>
    <w:pPr>
      <w:pBdr>
        <w:top w:color="auto" w:space="0" w:sz="4" w:val="single"/>
        <w:left w:color="auto" w:space="0" w:sz="4" w:val="single"/>
        <w:bottom w:color="auto" w:space="0" w:sz="4" w:val="single"/>
      </w:pBdr>
      <w:spacing w:after="100" w:afterAutospacing="1" w:before="100" w:beforeAutospacing="1" w:line="240" w:lineRule="auto"/>
      <w:textAlignment w:val="bottom"/>
    </w:pPr>
    <w:rPr>
      <w:rFonts w:ascii="Calibri" w:cs="Times New Roman" w:eastAsia="Times New Roman" w:hAnsi="Calibri"/>
      <w:b/>
      <w:bCs/>
      <w:lang w:eastAsia="hr-HR"/>
    </w:rPr>
  </w:style>
  <w:style w:customStyle="1" w:styleId="xl7329" w:type="paragraph">
    <w:name w:val="xl7329"/>
    <w:basedOn w:val="Normal"/>
    <w:rsid w:val="004B51FC"/>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bottom"/>
    </w:pPr>
    <w:rPr>
      <w:rFonts w:ascii="Calibri" w:cs="Times New Roman" w:eastAsia="Times New Roman" w:hAnsi="Calibri"/>
      <w:b/>
      <w:bCs/>
      <w:lang w:eastAsia="hr-HR"/>
    </w:rPr>
  </w:style>
  <w:style w:customStyle="1" w:styleId="xl7330" w:type="paragraph">
    <w:name w:val="xl7330"/>
    <w:basedOn w:val="Normal"/>
    <w:rsid w:val="004B51FC"/>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textAlignment w:val="bottom"/>
    </w:pPr>
    <w:rPr>
      <w:rFonts w:ascii="Calibri" w:cs="Times New Roman" w:eastAsia="Times New Roman" w:hAnsi="Calibri"/>
      <w:b/>
      <w:bCs/>
      <w:lang w:eastAsia="hr-HR"/>
    </w:rPr>
  </w:style>
  <w:style w:customStyle="1" w:styleId="xl7331" w:type="paragraph">
    <w:name w:val="xl7331"/>
    <w:basedOn w:val="Normal"/>
    <w:rsid w:val="004B51FC"/>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textAlignment w:val="bottom"/>
    </w:pPr>
    <w:rPr>
      <w:rFonts w:ascii="Calibri" w:cs="Times New Roman" w:eastAsia="Times New Roman" w:hAnsi="Calibri"/>
      <w:lang w:eastAsia="hr-HR"/>
    </w:rPr>
  </w:style>
  <w:style w:customStyle="1" w:styleId="xl7332" w:type="paragraph">
    <w:name w:val="xl7332"/>
    <w:basedOn w:val="Normal"/>
    <w:rsid w:val="004B51FC"/>
    <w:pPr>
      <w:pBdr>
        <w:top w:color="auto" w:space="0" w:sz="4" w:val="single"/>
        <w:left w:color="auto" w:space="0" w:sz="4" w:val="single"/>
        <w:bottom w:color="auto" w:space="0" w:sz="4" w:val="single"/>
      </w:pBdr>
      <w:shd w:color="000000" w:fill="FFFFFF" w:val="clear"/>
      <w:spacing w:after="100" w:afterAutospacing="1" w:before="100" w:beforeAutospacing="1" w:line="240" w:lineRule="auto"/>
      <w:textAlignment w:val="bottom"/>
    </w:pPr>
    <w:rPr>
      <w:rFonts w:ascii="Calibri" w:cs="Times New Roman" w:eastAsia="Times New Roman" w:hAnsi="Calibri"/>
      <w:lang w:eastAsia="hr-HR"/>
    </w:rPr>
  </w:style>
  <w:style w:customStyle="1" w:styleId="xl7333" w:type="paragraph">
    <w:name w:val="xl7333"/>
    <w:basedOn w:val="Normal"/>
    <w:rsid w:val="004B51FC"/>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bottom"/>
    </w:pPr>
    <w:rPr>
      <w:rFonts w:ascii="Calibri" w:cs="Times New Roman" w:eastAsia="Times New Roman" w:hAnsi="Calibri"/>
      <w:lang w:eastAsia="hr-HR"/>
    </w:rPr>
  </w:style>
  <w:style w:customStyle="1" w:styleId="xl7334" w:type="paragraph">
    <w:name w:val="xl7334"/>
    <w:basedOn w:val="Normal"/>
    <w:rsid w:val="004B51FC"/>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bottom"/>
    </w:pPr>
    <w:rPr>
      <w:rFonts w:ascii="Calibri" w:cs="Times New Roman" w:eastAsia="Times New Roman" w:hAnsi="Calibri"/>
      <w:lang w:eastAsia="hr-HR"/>
    </w:rPr>
  </w:style>
  <w:style w:customStyle="1" w:styleId="xl7335" w:type="paragraph">
    <w:name w:val="xl7335"/>
    <w:basedOn w:val="Normal"/>
    <w:rsid w:val="004B51FC"/>
    <w:pPr>
      <w:pBdr>
        <w:top w:color="auto" w:space="0" w:sz="4" w:val="single"/>
        <w:left w:color="auto" w:space="0" w:sz="4" w:val="single"/>
        <w:right w:color="auto" w:space="0" w:sz="4" w:val="single"/>
      </w:pBdr>
      <w:spacing w:after="100" w:afterAutospacing="1" w:before="100" w:beforeAutospacing="1" w:line="240" w:lineRule="auto"/>
      <w:textAlignment w:val="bottom"/>
    </w:pPr>
    <w:rPr>
      <w:rFonts w:ascii="Calibri" w:cs="Times New Roman" w:eastAsia="Times New Roman" w:hAnsi="Calibri"/>
      <w:lang w:eastAsia="hr-HR"/>
    </w:rPr>
  </w:style>
  <w:style w:customStyle="1" w:styleId="xl7336" w:type="paragraph">
    <w:name w:val="xl7336"/>
    <w:basedOn w:val="Normal"/>
    <w:rsid w:val="004B51FC"/>
    <w:pPr>
      <w:pBdr>
        <w:top w:color="auto" w:space="0" w:sz="4" w:val="single"/>
        <w:left w:color="auto" w:space="0" w:sz="4" w:val="single"/>
        <w:right w:color="auto" w:space="0" w:sz="4" w:val="single"/>
      </w:pBdr>
      <w:spacing w:after="100" w:afterAutospacing="1" w:before="100" w:beforeAutospacing="1" w:line="240" w:lineRule="auto"/>
      <w:jc w:val="right"/>
      <w:textAlignment w:val="bottom"/>
    </w:pPr>
    <w:rPr>
      <w:rFonts w:ascii="Calibri" w:cs="Times New Roman" w:eastAsia="Times New Roman" w:hAnsi="Calibri"/>
      <w:lang w:eastAsia="hr-HR"/>
    </w:rPr>
  </w:style>
  <w:style w:customStyle="1" w:styleId="xl7337" w:type="paragraph">
    <w:name w:val="xl7337"/>
    <w:basedOn w:val="Normal"/>
    <w:rsid w:val="004B51FC"/>
    <w:pPr>
      <w:pBdr>
        <w:top w:color="auto" w:space="0" w:sz="4" w:val="single"/>
        <w:left w:color="auto" w:space="0" w:sz="4" w:val="single"/>
      </w:pBdr>
      <w:spacing w:after="100" w:afterAutospacing="1" w:before="100" w:beforeAutospacing="1" w:line="240" w:lineRule="auto"/>
      <w:textAlignment w:val="bottom"/>
    </w:pPr>
    <w:rPr>
      <w:rFonts w:ascii="Calibri" w:cs="Times New Roman" w:eastAsia="Times New Roman" w:hAnsi="Calibri"/>
      <w:lang w:eastAsia="hr-HR"/>
    </w:rPr>
  </w:style>
  <w:style w:customStyle="1" w:styleId="xl7338" w:type="paragraph">
    <w:name w:val="xl7338"/>
    <w:basedOn w:val="Normal"/>
    <w:rsid w:val="004B51FC"/>
    <w:pPr>
      <w:pBdr>
        <w:top w:color="auto" w:space="0" w:sz="4" w:val="single"/>
        <w:left w:color="auto" w:space="0" w:sz="4" w:val="single"/>
        <w:right w:color="auto" w:space="0" w:sz="4" w:val="single"/>
      </w:pBdr>
      <w:spacing w:after="100" w:afterAutospacing="1" w:before="100" w:beforeAutospacing="1" w:line="240" w:lineRule="auto"/>
      <w:textAlignment w:val="bottom"/>
    </w:pPr>
    <w:rPr>
      <w:rFonts w:ascii="Calibri" w:cs="Times New Roman" w:eastAsia="Times New Roman" w:hAnsi="Calibri"/>
      <w:lang w:eastAsia="hr-HR"/>
    </w:rPr>
  </w:style>
  <w:style w:customStyle="1" w:styleId="xl7339" w:type="paragraph">
    <w:name w:val="xl7339"/>
    <w:basedOn w:val="Normal"/>
    <w:rsid w:val="004B51FC"/>
    <w:pPr>
      <w:spacing w:after="100" w:afterAutospacing="1" w:before="100" w:beforeAutospacing="1" w:line="240" w:lineRule="auto"/>
      <w:jc w:val="right"/>
      <w:textAlignment w:val="center"/>
    </w:pPr>
    <w:rPr>
      <w:rFonts w:ascii="Arial" w:cs="Arial" w:eastAsia="Times New Roman" w:hAnsi="Arial"/>
      <w:lang w:eastAsia="hr-HR"/>
    </w:rPr>
  </w:style>
  <w:style w:customStyle="1" w:styleId="xl7340" w:type="paragraph">
    <w:name w:val="xl7340"/>
    <w:basedOn w:val="Normal"/>
    <w:rsid w:val="004B51FC"/>
    <w:pPr>
      <w:pBdr>
        <w:top w:color="auto" w:space="0" w:sz="4" w:val="single"/>
        <w:left w:color="auto" w:space="0" w:sz="4" w:val="single"/>
        <w:bottom w:color="auto" w:space="0" w:sz="4" w:val="single"/>
      </w:pBdr>
      <w:shd w:color="000000" w:fill="F2F2F2" w:val="clear"/>
      <w:spacing w:after="100" w:afterAutospacing="1" w:before="100" w:beforeAutospacing="1" w:line="240" w:lineRule="auto"/>
      <w:jc w:val="right"/>
      <w:textAlignment w:val="bottom"/>
    </w:pPr>
    <w:rPr>
      <w:rFonts w:ascii="Calibri" w:cs="Times New Roman" w:eastAsia="Times New Roman" w:hAnsi="Calibri"/>
      <w:b/>
      <w:bCs/>
      <w:lang w:eastAsia="hr-HR"/>
    </w:rPr>
  </w:style>
  <w:style w:customStyle="1" w:styleId="xl7341" w:type="paragraph">
    <w:name w:val="xl7341"/>
    <w:basedOn w:val="Normal"/>
    <w:rsid w:val="004B51FC"/>
    <w:pPr>
      <w:pBdr>
        <w:top w:color="auto" w:space="0" w:sz="4" w:val="single"/>
        <w:left w:color="auto" w:space="0" w:sz="4" w:val="single"/>
        <w:bottom w:color="auto" w:space="0" w:sz="4" w:val="single"/>
        <w:right w:color="auto" w:space="0" w:sz="4" w:val="single"/>
      </w:pBdr>
      <w:shd w:color="000000" w:fill="F2F2F2" w:val="clear"/>
      <w:spacing w:after="100" w:afterAutospacing="1" w:before="100" w:beforeAutospacing="1" w:line="240" w:lineRule="auto"/>
      <w:jc w:val="right"/>
      <w:textAlignment w:val="bottom"/>
    </w:pPr>
    <w:rPr>
      <w:rFonts w:ascii="Calibri" w:cs="Times New Roman" w:eastAsia="Times New Roman" w:hAnsi="Calibri"/>
      <w:b/>
      <w:bCs/>
      <w:lang w:eastAsia="hr-HR"/>
    </w:rPr>
  </w:style>
  <w:style w:customStyle="1" w:styleId="xl7342" w:type="paragraph">
    <w:name w:val="xl7342"/>
    <w:basedOn w:val="Normal"/>
    <w:rsid w:val="004B51FC"/>
    <w:pPr>
      <w:pBdr>
        <w:top w:color="auto" w:space="0" w:sz="4" w:val="single"/>
        <w:left w:color="auto" w:space="0" w:sz="4" w:val="single"/>
        <w:right w:color="auto" w:space="0" w:sz="4" w:val="single"/>
      </w:pBdr>
      <w:spacing w:after="100" w:afterAutospacing="1" w:before="100" w:beforeAutospacing="1" w:line="240" w:lineRule="auto"/>
      <w:textAlignment w:val="bottom"/>
    </w:pPr>
    <w:rPr>
      <w:rFonts w:ascii="Calibri" w:cs="Times New Roman" w:eastAsia="Times New Roman" w:hAnsi="Calibri"/>
      <w:lang w:eastAsia="hr-HR"/>
    </w:rPr>
  </w:style>
  <w:style w:customStyle="1" w:styleId="xl7343" w:type="paragraph">
    <w:name w:val="xl7343"/>
    <w:basedOn w:val="Normal"/>
    <w:rsid w:val="004B51FC"/>
    <w:pPr>
      <w:pBdr>
        <w:top w:color="auto" w:space="0" w:sz="4" w:val="single"/>
        <w:left w:color="auto" w:space="0" w:sz="4" w:val="single"/>
        <w:bottom w:color="auto" w:space="0" w:sz="4" w:val="single"/>
        <w:right w:color="auto" w:space="0" w:sz="4" w:val="single"/>
      </w:pBdr>
      <w:shd w:color="000000" w:fill="C4D79B" w:val="clear"/>
      <w:spacing w:after="100" w:afterAutospacing="1" w:before="100" w:beforeAutospacing="1" w:line="240" w:lineRule="auto"/>
      <w:textAlignment w:val="bottom"/>
    </w:pPr>
    <w:rPr>
      <w:rFonts w:ascii="Calibri" w:cs="Times New Roman" w:eastAsia="Times New Roman" w:hAnsi="Calibri"/>
      <w:b/>
      <w:bCs/>
      <w:lang w:eastAsia="hr-HR"/>
    </w:rPr>
  </w:style>
  <w:style w:customStyle="1" w:styleId="xl7344" w:type="paragraph">
    <w:name w:val="xl7344"/>
    <w:basedOn w:val="Normal"/>
    <w:rsid w:val="004B51FC"/>
    <w:pPr>
      <w:pBdr>
        <w:top w:color="auto" w:space="0" w:sz="4" w:val="single"/>
        <w:left w:color="auto" w:space="0" w:sz="4" w:val="single"/>
        <w:bottom w:color="auto" w:space="0" w:sz="4" w:val="single"/>
        <w:right w:color="auto" w:space="0" w:sz="4" w:val="single"/>
      </w:pBdr>
      <w:shd w:color="000000" w:fill="C4D79B" w:val="clear"/>
      <w:spacing w:after="100" w:afterAutospacing="1" w:before="100" w:beforeAutospacing="1" w:line="240" w:lineRule="auto"/>
      <w:jc w:val="right"/>
      <w:textAlignment w:val="bottom"/>
    </w:pPr>
    <w:rPr>
      <w:rFonts w:ascii="Calibri" w:cs="Times New Roman" w:eastAsia="Times New Roman" w:hAnsi="Calibri"/>
      <w:b/>
      <w:bCs/>
      <w:lang w:eastAsia="hr-HR"/>
    </w:rPr>
  </w:style>
  <w:style w:customStyle="1" w:styleId="xl7345" w:type="paragraph">
    <w:name w:val="xl7345"/>
    <w:basedOn w:val="Normal"/>
    <w:rsid w:val="004B51FC"/>
    <w:pPr>
      <w:pBdr>
        <w:top w:color="auto" w:space="0" w:sz="4" w:val="single"/>
        <w:left w:color="auto" w:space="0" w:sz="4" w:val="single"/>
        <w:bottom w:color="auto" w:space="0" w:sz="4" w:val="single"/>
        <w:right w:color="auto" w:space="0" w:sz="4" w:val="single"/>
      </w:pBdr>
      <w:shd w:color="000000" w:fill="C4D79B" w:val="clear"/>
      <w:spacing w:after="100" w:afterAutospacing="1" w:before="100" w:beforeAutospacing="1" w:line="240" w:lineRule="auto"/>
      <w:jc w:val="right"/>
      <w:textAlignment w:val="bottom"/>
    </w:pPr>
    <w:rPr>
      <w:rFonts w:ascii="Calibri" w:cs="Times New Roman" w:eastAsia="Times New Roman" w:hAnsi="Calibri"/>
      <w:b/>
      <w:bCs/>
      <w:lang w:eastAsia="hr-HR"/>
    </w:rPr>
  </w:style>
  <w:style w:customStyle="1" w:styleId="xl7346" w:type="paragraph">
    <w:name w:val="xl7346"/>
    <w:basedOn w:val="Normal"/>
    <w:rsid w:val="004B51FC"/>
    <w:pPr>
      <w:pBdr>
        <w:left w:color="auto" w:space="0" w:sz="4" w:val="single"/>
        <w:bottom w:color="auto" w:space="0" w:sz="4" w:val="single"/>
        <w:right w:color="auto" w:space="0" w:sz="4" w:val="single"/>
      </w:pBdr>
      <w:spacing w:after="100" w:afterAutospacing="1" w:before="100" w:beforeAutospacing="1" w:line="240" w:lineRule="auto"/>
      <w:jc w:val="right"/>
      <w:textAlignment w:val="bottom"/>
    </w:pPr>
    <w:rPr>
      <w:rFonts w:ascii="Calibri" w:cs="Times New Roman" w:eastAsia="Times New Roman" w:hAnsi="Calibri"/>
      <w:lang w:eastAsia="hr-HR"/>
    </w:rPr>
  </w:style>
  <w:style w:styleId="Sadraj1" w:type="paragraph">
    <w:name w:val="toc 1"/>
    <w:basedOn w:val="Normal"/>
    <w:next w:val="Normal"/>
    <w:autoRedefine/>
    <w:uiPriority w:val="39"/>
    <w:unhideWhenUsed/>
    <w:rsid w:val="00524E36"/>
    <w:pPr>
      <w:spacing w:after="100"/>
    </w:pPr>
  </w:style>
  <w:style w:styleId="Referencakomentara" w:type="character">
    <w:name w:val="annotation reference"/>
    <w:basedOn w:val="Zadanifontodlomka"/>
    <w:uiPriority w:val="99"/>
    <w:semiHidden/>
    <w:unhideWhenUsed/>
    <w:rsid w:val="00FC4B36"/>
    <w:rPr>
      <w:sz w:val="16"/>
      <w:szCs w:val="16"/>
    </w:rPr>
  </w:style>
  <w:style w:styleId="Tekstkomentara" w:type="paragraph">
    <w:name w:val="annotation text"/>
    <w:basedOn w:val="Normal"/>
    <w:link w:val="TekstkomentaraChar"/>
    <w:uiPriority w:val="99"/>
    <w:semiHidden/>
    <w:unhideWhenUsed/>
    <w:rsid w:val="00FC4B36"/>
    <w:pPr>
      <w:spacing w:line="240" w:lineRule="auto"/>
    </w:pPr>
    <w:rPr>
      <w:sz w:val="20"/>
      <w:szCs w:val="20"/>
    </w:rPr>
  </w:style>
  <w:style w:customStyle="1" w:styleId="TekstkomentaraChar" w:type="character">
    <w:name w:val="Tekst komentara Char"/>
    <w:basedOn w:val="Zadanifontodlomka"/>
    <w:link w:val="Tekstkomentara"/>
    <w:uiPriority w:val="99"/>
    <w:semiHidden/>
    <w:rsid w:val="00FC4B36"/>
    <w:rPr>
      <w:sz w:val="20"/>
      <w:szCs w:val="20"/>
    </w:rPr>
  </w:style>
  <w:style w:styleId="Predmetkomentara" w:type="paragraph">
    <w:name w:val="annotation subject"/>
    <w:basedOn w:val="Tekstkomentara"/>
    <w:next w:val="Tekstkomentara"/>
    <w:link w:val="PredmetkomentaraChar"/>
    <w:uiPriority w:val="99"/>
    <w:semiHidden/>
    <w:unhideWhenUsed/>
    <w:rsid w:val="00FC4B36"/>
    <w:rPr>
      <w:b/>
      <w:bCs/>
    </w:rPr>
  </w:style>
  <w:style w:customStyle="1" w:styleId="PredmetkomentaraChar" w:type="character">
    <w:name w:val="Predmet komentara Char"/>
    <w:basedOn w:val="TekstkomentaraChar"/>
    <w:link w:val="Predmetkomentara"/>
    <w:uiPriority w:val="99"/>
    <w:semiHidden/>
    <w:rsid w:val="00FC4B36"/>
    <w:rPr>
      <w:b/>
      <w:bCs/>
      <w:sz w:val="20"/>
      <w:szCs w:val="20"/>
    </w:rPr>
  </w:style>
  <w:style w:styleId="Tekstrezerviranogmjesta" w:type="character">
    <w:name w:val="Placeholder Text"/>
    <w:basedOn w:val="Zadanifontodlomka"/>
    <w:uiPriority w:val="99"/>
    <w:semiHidden/>
    <w:rsid w:val="005A5BB5"/>
    <w:rPr>
      <w:color w:val="808080"/>
      <w:bdr w:color="auto" w:space="0" w:sz="0" w:val="none"/>
      <w:shd w:color="auto" w:fill="auto" w:val="clear"/>
    </w:rPr>
  </w:style>
  <w:style w:customStyle="1" w:styleId="eSPISCCParagraphDefaultFont" w:type="character">
    <w:name w:val="eSPIS_CC_Paragraph Default Font"/>
    <w:basedOn w:val="Zadanifontodlomka"/>
    <w:rsid w:val="005A5B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5BB5"/>
    <w:rPr>
      <w:bdr w:color="auto" w:space="0" w:sz="0" w:val="none"/>
      <w:shd w:color="auto" w:fill="FFFFCC" w:val="clear"/>
      <w:lang w:val="hr-HR"/>
    </w:rPr>
  </w:style>
  <w:style w:customStyle="1" w:styleId="PozadinaSvijetloCrvena" w:type="character">
    <w:name w:val="Pozadina_SvijetloCrvena"/>
    <w:basedOn w:val="eSPISCCParagraphDefaultFont"/>
    <w:rsid w:val="005A5B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5B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97062">
      <w:bodyDiv w:val="true"/>
      <w:marLeft w:val="0"/>
      <w:marRight w:val="0"/>
      <w:marTop w:val="0"/>
      <w:marBottom w:val="0"/>
      <w:divBdr>
        <w:top w:space="0" w:sz="0" w:color="auto" w:val="none"/>
        <w:left w:space="0" w:sz="0" w:color="auto" w:val="none"/>
        <w:bottom w:space="0" w:sz="0" w:color="auto" w:val="none"/>
        <w:right w:space="0" w:sz="0" w:color="auto" w:val="none"/>
      </w:divBdr>
    </w:div>
    <w:div w:id="10956598">
      <w:bodyDiv w:val="true"/>
      <w:marLeft w:val="0"/>
      <w:marRight w:val="0"/>
      <w:marTop w:val="0"/>
      <w:marBottom w:val="0"/>
      <w:divBdr>
        <w:top w:space="0" w:sz="0" w:color="auto" w:val="none"/>
        <w:left w:space="0" w:sz="0" w:color="auto" w:val="none"/>
        <w:bottom w:space="0" w:sz="0" w:color="auto" w:val="none"/>
        <w:right w:space="0" w:sz="0" w:color="auto" w:val="none"/>
      </w:divBdr>
    </w:div>
    <w:div w:id="14960229">
      <w:bodyDiv w:val="true"/>
      <w:marLeft w:val="0"/>
      <w:marRight w:val="0"/>
      <w:marTop w:val="0"/>
      <w:marBottom w:val="0"/>
      <w:divBdr>
        <w:top w:space="0" w:sz="0" w:color="auto" w:val="none"/>
        <w:left w:space="0" w:sz="0" w:color="auto" w:val="none"/>
        <w:bottom w:space="0" w:sz="0" w:color="auto" w:val="none"/>
        <w:right w:space="0" w:sz="0" w:color="auto" w:val="none"/>
      </w:divBdr>
    </w:div>
    <w:div w:id="20907856">
      <w:bodyDiv w:val="true"/>
      <w:marLeft w:val="0"/>
      <w:marRight w:val="0"/>
      <w:marTop w:val="0"/>
      <w:marBottom w:val="0"/>
      <w:divBdr>
        <w:top w:space="0" w:sz="0" w:color="auto" w:val="none"/>
        <w:left w:space="0" w:sz="0" w:color="auto" w:val="none"/>
        <w:bottom w:space="0" w:sz="0" w:color="auto" w:val="none"/>
        <w:right w:space="0" w:sz="0" w:color="auto" w:val="none"/>
      </w:divBdr>
    </w:div>
    <w:div w:id="25762543">
      <w:bodyDiv w:val="true"/>
      <w:marLeft w:val="0"/>
      <w:marRight w:val="0"/>
      <w:marTop w:val="0"/>
      <w:marBottom w:val="0"/>
      <w:divBdr>
        <w:top w:space="0" w:sz="0" w:color="auto" w:val="none"/>
        <w:left w:space="0" w:sz="0" w:color="auto" w:val="none"/>
        <w:bottom w:space="0" w:sz="0" w:color="auto" w:val="none"/>
        <w:right w:space="0" w:sz="0" w:color="auto" w:val="none"/>
      </w:divBdr>
    </w:div>
    <w:div w:id="30346396">
      <w:bodyDiv w:val="true"/>
      <w:marLeft w:val="0"/>
      <w:marRight w:val="0"/>
      <w:marTop w:val="0"/>
      <w:marBottom w:val="0"/>
      <w:divBdr>
        <w:top w:space="0" w:sz="0" w:color="auto" w:val="none"/>
        <w:left w:space="0" w:sz="0" w:color="auto" w:val="none"/>
        <w:bottom w:space="0" w:sz="0" w:color="auto" w:val="none"/>
        <w:right w:space="0" w:sz="0" w:color="auto" w:val="none"/>
      </w:divBdr>
    </w:div>
    <w:div w:id="32003785">
      <w:bodyDiv w:val="true"/>
      <w:marLeft w:val="0"/>
      <w:marRight w:val="0"/>
      <w:marTop w:val="0"/>
      <w:marBottom w:val="0"/>
      <w:divBdr>
        <w:top w:space="0" w:sz="0" w:color="auto" w:val="none"/>
        <w:left w:space="0" w:sz="0" w:color="auto" w:val="none"/>
        <w:bottom w:space="0" w:sz="0" w:color="auto" w:val="none"/>
        <w:right w:space="0" w:sz="0" w:color="auto" w:val="none"/>
      </w:divBdr>
    </w:div>
    <w:div w:id="33191318">
      <w:bodyDiv w:val="true"/>
      <w:marLeft w:val="0"/>
      <w:marRight w:val="0"/>
      <w:marTop w:val="0"/>
      <w:marBottom w:val="0"/>
      <w:divBdr>
        <w:top w:space="0" w:sz="0" w:color="auto" w:val="none"/>
        <w:left w:space="0" w:sz="0" w:color="auto" w:val="none"/>
        <w:bottom w:space="0" w:sz="0" w:color="auto" w:val="none"/>
        <w:right w:space="0" w:sz="0" w:color="auto" w:val="none"/>
      </w:divBdr>
    </w:div>
    <w:div w:id="36397019">
      <w:bodyDiv w:val="true"/>
      <w:marLeft w:val="0"/>
      <w:marRight w:val="0"/>
      <w:marTop w:val="0"/>
      <w:marBottom w:val="0"/>
      <w:divBdr>
        <w:top w:space="0" w:sz="0" w:color="auto" w:val="none"/>
        <w:left w:space="0" w:sz="0" w:color="auto" w:val="none"/>
        <w:bottom w:space="0" w:sz="0" w:color="auto" w:val="none"/>
        <w:right w:space="0" w:sz="0" w:color="auto" w:val="none"/>
      </w:divBdr>
    </w:div>
    <w:div w:id="52504347">
      <w:bodyDiv w:val="true"/>
      <w:marLeft w:val="0"/>
      <w:marRight w:val="0"/>
      <w:marTop w:val="0"/>
      <w:marBottom w:val="0"/>
      <w:divBdr>
        <w:top w:space="0" w:sz="0" w:color="auto" w:val="none"/>
        <w:left w:space="0" w:sz="0" w:color="auto" w:val="none"/>
        <w:bottom w:space="0" w:sz="0" w:color="auto" w:val="none"/>
        <w:right w:space="0" w:sz="0" w:color="auto" w:val="none"/>
      </w:divBdr>
    </w:div>
    <w:div w:id="53437545">
      <w:bodyDiv w:val="true"/>
      <w:marLeft w:val="0"/>
      <w:marRight w:val="0"/>
      <w:marTop w:val="0"/>
      <w:marBottom w:val="0"/>
      <w:divBdr>
        <w:top w:space="0" w:sz="0" w:color="auto" w:val="none"/>
        <w:left w:space="0" w:sz="0" w:color="auto" w:val="none"/>
        <w:bottom w:space="0" w:sz="0" w:color="auto" w:val="none"/>
        <w:right w:space="0" w:sz="0" w:color="auto" w:val="none"/>
      </w:divBdr>
    </w:div>
    <w:div w:id="54594603">
      <w:bodyDiv w:val="true"/>
      <w:marLeft w:val="0"/>
      <w:marRight w:val="0"/>
      <w:marTop w:val="0"/>
      <w:marBottom w:val="0"/>
      <w:divBdr>
        <w:top w:space="0" w:sz="0" w:color="auto" w:val="none"/>
        <w:left w:space="0" w:sz="0" w:color="auto" w:val="none"/>
        <w:bottom w:space="0" w:sz="0" w:color="auto" w:val="none"/>
        <w:right w:space="0" w:sz="0" w:color="auto" w:val="none"/>
      </w:divBdr>
    </w:div>
    <w:div w:id="62072953">
      <w:bodyDiv w:val="true"/>
      <w:marLeft w:val="0"/>
      <w:marRight w:val="0"/>
      <w:marTop w:val="0"/>
      <w:marBottom w:val="0"/>
      <w:divBdr>
        <w:top w:space="0" w:sz="0" w:color="auto" w:val="none"/>
        <w:left w:space="0" w:sz="0" w:color="auto" w:val="none"/>
        <w:bottom w:space="0" w:sz="0" w:color="auto" w:val="none"/>
        <w:right w:space="0" w:sz="0" w:color="auto" w:val="none"/>
      </w:divBdr>
    </w:div>
    <w:div w:id="65960420">
      <w:bodyDiv w:val="true"/>
      <w:marLeft w:val="0"/>
      <w:marRight w:val="0"/>
      <w:marTop w:val="0"/>
      <w:marBottom w:val="0"/>
      <w:divBdr>
        <w:top w:space="0" w:sz="0" w:color="auto" w:val="none"/>
        <w:left w:space="0" w:sz="0" w:color="auto" w:val="none"/>
        <w:bottom w:space="0" w:sz="0" w:color="auto" w:val="none"/>
        <w:right w:space="0" w:sz="0" w:color="auto" w:val="none"/>
      </w:divBdr>
    </w:div>
    <w:div w:id="72746874">
      <w:bodyDiv w:val="true"/>
      <w:marLeft w:val="0"/>
      <w:marRight w:val="0"/>
      <w:marTop w:val="0"/>
      <w:marBottom w:val="0"/>
      <w:divBdr>
        <w:top w:space="0" w:sz="0" w:color="auto" w:val="none"/>
        <w:left w:space="0" w:sz="0" w:color="auto" w:val="none"/>
        <w:bottom w:space="0" w:sz="0" w:color="auto" w:val="none"/>
        <w:right w:space="0" w:sz="0" w:color="auto" w:val="none"/>
      </w:divBdr>
    </w:div>
    <w:div w:id="73556605">
      <w:bodyDiv w:val="true"/>
      <w:marLeft w:val="0"/>
      <w:marRight w:val="0"/>
      <w:marTop w:val="0"/>
      <w:marBottom w:val="0"/>
      <w:divBdr>
        <w:top w:space="0" w:sz="0" w:color="auto" w:val="none"/>
        <w:left w:space="0" w:sz="0" w:color="auto" w:val="none"/>
        <w:bottom w:space="0" w:sz="0" w:color="auto" w:val="none"/>
        <w:right w:space="0" w:sz="0" w:color="auto" w:val="none"/>
      </w:divBdr>
    </w:div>
    <w:div w:id="79329358">
      <w:bodyDiv w:val="true"/>
      <w:marLeft w:val="0"/>
      <w:marRight w:val="0"/>
      <w:marTop w:val="0"/>
      <w:marBottom w:val="0"/>
      <w:divBdr>
        <w:top w:space="0" w:sz="0" w:color="auto" w:val="none"/>
        <w:left w:space="0" w:sz="0" w:color="auto" w:val="none"/>
        <w:bottom w:space="0" w:sz="0" w:color="auto" w:val="none"/>
        <w:right w:space="0" w:sz="0" w:color="auto" w:val="none"/>
      </w:divBdr>
    </w:div>
    <w:div w:id="86461147">
      <w:bodyDiv w:val="true"/>
      <w:marLeft w:val="0"/>
      <w:marRight w:val="0"/>
      <w:marTop w:val="0"/>
      <w:marBottom w:val="0"/>
      <w:divBdr>
        <w:top w:space="0" w:sz="0" w:color="auto" w:val="none"/>
        <w:left w:space="0" w:sz="0" w:color="auto" w:val="none"/>
        <w:bottom w:space="0" w:sz="0" w:color="auto" w:val="none"/>
        <w:right w:space="0" w:sz="0" w:color="auto" w:val="none"/>
      </w:divBdr>
    </w:div>
    <w:div w:id="88624621">
      <w:bodyDiv w:val="true"/>
      <w:marLeft w:val="0"/>
      <w:marRight w:val="0"/>
      <w:marTop w:val="0"/>
      <w:marBottom w:val="0"/>
      <w:divBdr>
        <w:top w:space="0" w:sz="0" w:color="auto" w:val="none"/>
        <w:left w:space="0" w:sz="0" w:color="auto" w:val="none"/>
        <w:bottom w:space="0" w:sz="0" w:color="auto" w:val="none"/>
        <w:right w:space="0" w:sz="0" w:color="auto" w:val="none"/>
      </w:divBdr>
    </w:div>
    <w:div w:id="101457087">
      <w:bodyDiv w:val="true"/>
      <w:marLeft w:val="0"/>
      <w:marRight w:val="0"/>
      <w:marTop w:val="0"/>
      <w:marBottom w:val="0"/>
      <w:divBdr>
        <w:top w:space="0" w:sz="0" w:color="auto" w:val="none"/>
        <w:left w:space="0" w:sz="0" w:color="auto" w:val="none"/>
        <w:bottom w:space="0" w:sz="0" w:color="auto" w:val="none"/>
        <w:right w:space="0" w:sz="0" w:color="auto" w:val="none"/>
      </w:divBdr>
    </w:div>
    <w:div w:id="101608730">
      <w:bodyDiv w:val="true"/>
      <w:marLeft w:val="0"/>
      <w:marRight w:val="0"/>
      <w:marTop w:val="0"/>
      <w:marBottom w:val="0"/>
      <w:divBdr>
        <w:top w:space="0" w:sz="0" w:color="auto" w:val="none"/>
        <w:left w:space="0" w:sz="0" w:color="auto" w:val="none"/>
        <w:bottom w:space="0" w:sz="0" w:color="auto" w:val="none"/>
        <w:right w:space="0" w:sz="0" w:color="auto" w:val="none"/>
      </w:divBdr>
    </w:div>
    <w:div w:id="106194334">
      <w:bodyDiv w:val="true"/>
      <w:marLeft w:val="0"/>
      <w:marRight w:val="0"/>
      <w:marTop w:val="0"/>
      <w:marBottom w:val="0"/>
      <w:divBdr>
        <w:top w:space="0" w:sz="0" w:color="auto" w:val="none"/>
        <w:left w:space="0" w:sz="0" w:color="auto" w:val="none"/>
        <w:bottom w:space="0" w:sz="0" w:color="auto" w:val="none"/>
        <w:right w:space="0" w:sz="0" w:color="auto" w:val="none"/>
      </w:divBdr>
    </w:div>
    <w:div w:id="121579087">
      <w:bodyDiv w:val="true"/>
      <w:marLeft w:val="0"/>
      <w:marRight w:val="0"/>
      <w:marTop w:val="0"/>
      <w:marBottom w:val="0"/>
      <w:divBdr>
        <w:top w:space="0" w:sz="0" w:color="auto" w:val="none"/>
        <w:left w:space="0" w:sz="0" w:color="auto" w:val="none"/>
        <w:bottom w:space="0" w:sz="0" w:color="auto" w:val="none"/>
        <w:right w:space="0" w:sz="0" w:color="auto" w:val="none"/>
      </w:divBdr>
    </w:div>
    <w:div w:id="138423191">
      <w:bodyDiv w:val="true"/>
      <w:marLeft w:val="0"/>
      <w:marRight w:val="0"/>
      <w:marTop w:val="0"/>
      <w:marBottom w:val="0"/>
      <w:divBdr>
        <w:top w:space="0" w:sz="0" w:color="auto" w:val="none"/>
        <w:left w:space="0" w:sz="0" w:color="auto" w:val="none"/>
        <w:bottom w:space="0" w:sz="0" w:color="auto" w:val="none"/>
        <w:right w:space="0" w:sz="0" w:color="auto" w:val="none"/>
      </w:divBdr>
    </w:div>
    <w:div w:id="140854409">
      <w:bodyDiv w:val="true"/>
      <w:marLeft w:val="0"/>
      <w:marRight w:val="0"/>
      <w:marTop w:val="0"/>
      <w:marBottom w:val="0"/>
      <w:divBdr>
        <w:top w:space="0" w:sz="0" w:color="auto" w:val="none"/>
        <w:left w:space="0" w:sz="0" w:color="auto" w:val="none"/>
        <w:bottom w:space="0" w:sz="0" w:color="auto" w:val="none"/>
        <w:right w:space="0" w:sz="0" w:color="auto" w:val="none"/>
      </w:divBdr>
    </w:div>
    <w:div w:id="141124046">
      <w:bodyDiv w:val="true"/>
      <w:marLeft w:val="0"/>
      <w:marRight w:val="0"/>
      <w:marTop w:val="0"/>
      <w:marBottom w:val="0"/>
      <w:divBdr>
        <w:top w:space="0" w:sz="0" w:color="auto" w:val="none"/>
        <w:left w:space="0" w:sz="0" w:color="auto" w:val="none"/>
        <w:bottom w:space="0" w:sz="0" w:color="auto" w:val="none"/>
        <w:right w:space="0" w:sz="0" w:color="auto" w:val="none"/>
      </w:divBdr>
    </w:div>
    <w:div w:id="142545162">
      <w:bodyDiv w:val="true"/>
      <w:marLeft w:val="0"/>
      <w:marRight w:val="0"/>
      <w:marTop w:val="0"/>
      <w:marBottom w:val="0"/>
      <w:divBdr>
        <w:top w:space="0" w:sz="0" w:color="auto" w:val="none"/>
        <w:left w:space="0" w:sz="0" w:color="auto" w:val="none"/>
        <w:bottom w:space="0" w:sz="0" w:color="auto" w:val="none"/>
        <w:right w:space="0" w:sz="0" w:color="auto" w:val="none"/>
      </w:divBdr>
    </w:div>
    <w:div w:id="143862663">
      <w:bodyDiv w:val="true"/>
      <w:marLeft w:val="0"/>
      <w:marRight w:val="0"/>
      <w:marTop w:val="0"/>
      <w:marBottom w:val="0"/>
      <w:divBdr>
        <w:top w:space="0" w:sz="0" w:color="auto" w:val="none"/>
        <w:left w:space="0" w:sz="0" w:color="auto" w:val="none"/>
        <w:bottom w:space="0" w:sz="0" w:color="auto" w:val="none"/>
        <w:right w:space="0" w:sz="0" w:color="auto" w:val="none"/>
      </w:divBdr>
    </w:div>
    <w:div w:id="150565410">
      <w:bodyDiv w:val="true"/>
      <w:marLeft w:val="0"/>
      <w:marRight w:val="0"/>
      <w:marTop w:val="0"/>
      <w:marBottom w:val="0"/>
      <w:divBdr>
        <w:top w:space="0" w:sz="0" w:color="auto" w:val="none"/>
        <w:left w:space="0" w:sz="0" w:color="auto" w:val="none"/>
        <w:bottom w:space="0" w:sz="0" w:color="auto" w:val="none"/>
        <w:right w:space="0" w:sz="0" w:color="auto" w:val="none"/>
      </w:divBdr>
    </w:div>
    <w:div w:id="160462673">
      <w:bodyDiv w:val="true"/>
      <w:marLeft w:val="0"/>
      <w:marRight w:val="0"/>
      <w:marTop w:val="0"/>
      <w:marBottom w:val="0"/>
      <w:divBdr>
        <w:top w:space="0" w:sz="0" w:color="auto" w:val="none"/>
        <w:left w:space="0" w:sz="0" w:color="auto" w:val="none"/>
        <w:bottom w:space="0" w:sz="0" w:color="auto" w:val="none"/>
        <w:right w:space="0" w:sz="0" w:color="auto" w:val="none"/>
      </w:divBdr>
    </w:div>
    <w:div w:id="165024147">
      <w:bodyDiv w:val="true"/>
      <w:marLeft w:val="0"/>
      <w:marRight w:val="0"/>
      <w:marTop w:val="0"/>
      <w:marBottom w:val="0"/>
      <w:divBdr>
        <w:top w:space="0" w:sz="0" w:color="auto" w:val="none"/>
        <w:left w:space="0" w:sz="0" w:color="auto" w:val="none"/>
        <w:bottom w:space="0" w:sz="0" w:color="auto" w:val="none"/>
        <w:right w:space="0" w:sz="0" w:color="auto" w:val="none"/>
      </w:divBdr>
    </w:div>
    <w:div w:id="166480941">
      <w:bodyDiv w:val="true"/>
      <w:marLeft w:val="0"/>
      <w:marRight w:val="0"/>
      <w:marTop w:val="0"/>
      <w:marBottom w:val="0"/>
      <w:divBdr>
        <w:top w:space="0" w:sz="0" w:color="auto" w:val="none"/>
        <w:left w:space="0" w:sz="0" w:color="auto" w:val="none"/>
        <w:bottom w:space="0" w:sz="0" w:color="auto" w:val="none"/>
        <w:right w:space="0" w:sz="0" w:color="auto" w:val="none"/>
      </w:divBdr>
    </w:div>
    <w:div w:id="181208077">
      <w:bodyDiv w:val="true"/>
      <w:marLeft w:val="0"/>
      <w:marRight w:val="0"/>
      <w:marTop w:val="0"/>
      <w:marBottom w:val="0"/>
      <w:divBdr>
        <w:top w:space="0" w:sz="0" w:color="auto" w:val="none"/>
        <w:left w:space="0" w:sz="0" w:color="auto" w:val="none"/>
        <w:bottom w:space="0" w:sz="0" w:color="auto" w:val="none"/>
        <w:right w:space="0" w:sz="0" w:color="auto" w:val="none"/>
      </w:divBdr>
    </w:div>
    <w:div w:id="193231227">
      <w:bodyDiv w:val="true"/>
      <w:marLeft w:val="0"/>
      <w:marRight w:val="0"/>
      <w:marTop w:val="0"/>
      <w:marBottom w:val="0"/>
      <w:divBdr>
        <w:top w:space="0" w:sz="0" w:color="auto" w:val="none"/>
        <w:left w:space="0" w:sz="0" w:color="auto" w:val="none"/>
        <w:bottom w:space="0" w:sz="0" w:color="auto" w:val="none"/>
        <w:right w:space="0" w:sz="0" w:color="auto" w:val="none"/>
      </w:divBdr>
    </w:div>
    <w:div w:id="197359129">
      <w:bodyDiv w:val="true"/>
      <w:marLeft w:val="0"/>
      <w:marRight w:val="0"/>
      <w:marTop w:val="0"/>
      <w:marBottom w:val="0"/>
      <w:divBdr>
        <w:top w:space="0" w:sz="0" w:color="auto" w:val="none"/>
        <w:left w:space="0" w:sz="0" w:color="auto" w:val="none"/>
        <w:bottom w:space="0" w:sz="0" w:color="auto" w:val="none"/>
        <w:right w:space="0" w:sz="0" w:color="auto" w:val="none"/>
      </w:divBdr>
    </w:div>
    <w:div w:id="199168146">
      <w:bodyDiv w:val="true"/>
      <w:marLeft w:val="0"/>
      <w:marRight w:val="0"/>
      <w:marTop w:val="0"/>
      <w:marBottom w:val="0"/>
      <w:divBdr>
        <w:top w:space="0" w:sz="0" w:color="auto" w:val="none"/>
        <w:left w:space="0" w:sz="0" w:color="auto" w:val="none"/>
        <w:bottom w:space="0" w:sz="0" w:color="auto" w:val="none"/>
        <w:right w:space="0" w:sz="0" w:color="auto" w:val="none"/>
      </w:divBdr>
    </w:div>
    <w:div w:id="207684717">
      <w:bodyDiv w:val="true"/>
      <w:marLeft w:val="0"/>
      <w:marRight w:val="0"/>
      <w:marTop w:val="0"/>
      <w:marBottom w:val="0"/>
      <w:divBdr>
        <w:top w:space="0" w:sz="0" w:color="auto" w:val="none"/>
        <w:left w:space="0" w:sz="0" w:color="auto" w:val="none"/>
        <w:bottom w:space="0" w:sz="0" w:color="auto" w:val="none"/>
        <w:right w:space="0" w:sz="0" w:color="auto" w:val="none"/>
      </w:divBdr>
    </w:div>
    <w:div w:id="209725927">
      <w:bodyDiv w:val="true"/>
      <w:marLeft w:val="0"/>
      <w:marRight w:val="0"/>
      <w:marTop w:val="0"/>
      <w:marBottom w:val="0"/>
      <w:divBdr>
        <w:top w:space="0" w:sz="0" w:color="auto" w:val="none"/>
        <w:left w:space="0" w:sz="0" w:color="auto" w:val="none"/>
        <w:bottom w:space="0" w:sz="0" w:color="auto" w:val="none"/>
        <w:right w:space="0" w:sz="0" w:color="auto" w:val="none"/>
      </w:divBdr>
    </w:div>
    <w:div w:id="213784898">
      <w:bodyDiv w:val="true"/>
      <w:marLeft w:val="0"/>
      <w:marRight w:val="0"/>
      <w:marTop w:val="0"/>
      <w:marBottom w:val="0"/>
      <w:divBdr>
        <w:top w:space="0" w:sz="0" w:color="auto" w:val="none"/>
        <w:left w:space="0" w:sz="0" w:color="auto" w:val="none"/>
        <w:bottom w:space="0" w:sz="0" w:color="auto" w:val="none"/>
        <w:right w:space="0" w:sz="0" w:color="auto" w:val="none"/>
      </w:divBdr>
    </w:div>
    <w:div w:id="218518865">
      <w:bodyDiv w:val="true"/>
      <w:marLeft w:val="0"/>
      <w:marRight w:val="0"/>
      <w:marTop w:val="0"/>
      <w:marBottom w:val="0"/>
      <w:divBdr>
        <w:top w:space="0" w:sz="0" w:color="auto" w:val="none"/>
        <w:left w:space="0" w:sz="0" w:color="auto" w:val="none"/>
        <w:bottom w:space="0" w:sz="0" w:color="auto" w:val="none"/>
        <w:right w:space="0" w:sz="0" w:color="auto" w:val="none"/>
      </w:divBdr>
    </w:div>
    <w:div w:id="221718982">
      <w:bodyDiv w:val="true"/>
      <w:marLeft w:val="0"/>
      <w:marRight w:val="0"/>
      <w:marTop w:val="0"/>
      <w:marBottom w:val="0"/>
      <w:divBdr>
        <w:top w:space="0" w:sz="0" w:color="auto" w:val="none"/>
        <w:left w:space="0" w:sz="0" w:color="auto" w:val="none"/>
        <w:bottom w:space="0" w:sz="0" w:color="auto" w:val="none"/>
        <w:right w:space="0" w:sz="0" w:color="auto" w:val="none"/>
      </w:divBdr>
    </w:div>
    <w:div w:id="238296563">
      <w:bodyDiv w:val="true"/>
      <w:marLeft w:val="0"/>
      <w:marRight w:val="0"/>
      <w:marTop w:val="0"/>
      <w:marBottom w:val="0"/>
      <w:divBdr>
        <w:top w:space="0" w:sz="0" w:color="auto" w:val="none"/>
        <w:left w:space="0" w:sz="0" w:color="auto" w:val="none"/>
        <w:bottom w:space="0" w:sz="0" w:color="auto" w:val="none"/>
        <w:right w:space="0" w:sz="0" w:color="auto" w:val="none"/>
      </w:divBdr>
    </w:div>
    <w:div w:id="244341833">
      <w:bodyDiv w:val="true"/>
      <w:marLeft w:val="0"/>
      <w:marRight w:val="0"/>
      <w:marTop w:val="0"/>
      <w:marBottom w:val="0"/>
      <w:divBdr>
        <w:top w:space="0" w:sz="0" w:color="auto" w:val="none"/>
        <w:left w:space="0" w:sz="0" w:color="auto" w:val="none"/>
        <w:bottom w:space="0" w:sz="0" w:color="auto" w:val="none"/>
        <w:right w:space="0" w:sz="0" w:color="auto" w:val="none"/>
      </w:divBdr>
    </w:div>
    <w:div w:id="248319757">
      <w:bodyDiv w:val="true"/>
      <w:marLeft w:val="0"/>
      <w:marRight w:val="0"/>
      <w:marTop w:val="0"/>
      <w:marBottom w:val="0"/>
      <w:divBdr>
        <w:top w:space="0" w:sz="0" w:color="auto" w:val="none"/>
        <w:left w:space="0" w:sz="0" w:color="auto" w:val="none"/>
        <w:bottom w:space="0" w:sz="0" w:color="auto" w:val="none"/>
        <w:right w:space="0" w:sz="0" w:color="auto" w:val="none"/>
      </w:divBdr>
    </w:div>
    <w:div w:id="255135862">
      <w:bodyDiv w:val="true"/>
      <w:marLeft w:val="0"/>
      <w:marRight w:val="0"/>
      <w:marTop w:val="0"/>
      <w:marBottom w:val="0"/>
      <w:divBdr>
        <w:top w:space="0" w:sz="0" w:color="auto" w:val="none"/>
        <w:left w:space="0" w:sz="0" w:color="auto" w:val="none"/>
        <w:bottom w:space="0" w:sz="0" w:color="auto" w:val="none"/>
        <w:right w:space="0" w:sz="0" w:color="auto" w:val="none"/>
      </w:divBdr>
    </w:div>
    <w:div w:id="258756813">
      <w:bodyDiv w:val="true"/>
      <w:marLeft w:val="0"/>
      <w:marRight w:val="0"/>
      <w:marTop w:val="0"/>
      <w:marBottom w:val="0"/>
      <w:divBdr>
        <w:top w:space="0" w:sz="0" w:color="auto" w:val="none"/>
        <w:left w:space="0" w:sz="0" w:color="auto" w:val="none"/>
        <w:bottom w:space="0" w:sz="0" w:color="auto" w:val="none"/>
        <w:right w:space="0" w:sz="0" w:color="auto" w:val="none"/>
      </w:divBdr>
    </w:div>
    <w:div w:id="263660575">
      <w:bodyDiv w:val="true"/>
      <w:marLeft w:val="0"/>
      <w:marRight w:val="0"/>
      <w:marTop w:val="0"/>
      <w:marBottom w:val="0"/>
      <w:divBdr>
        <w:top w:space="0" w:sz="0" w:color="auto" w:val="none"/>
        <w:left w:space="0" w:sz="0" w:color="auto" w:val="none"/>
        <w:bottom w:space="0" w:sz="0" w:color="auto" w:val="none"/>
        <w:right w:space="0" w:sz="0" w:color="auto" w:val="none"/>
      </w:divBdr>
    </w:div>
    <w:div w:id="267080648">
      <w:bodyDiv w:val="true"/>
      <w:marLeft w:val="0"/>
      <w:marRight w:val="0"/>
      <w:marTop w:val="0"/>
      <w:marBottom w:val="0"/>
      <w:divBdr>
        <w:top w:space="0" w:sz="0" w:color="auto" w:val="none"/>
        <w:left w:space="0" w:sz="0" w:color="auto" w:val="none"/>
        <w:bottom w:space="0" w:sz="0" w:color="auto" w:val="none"/>
        <w:right w:space="0" w:sz="0" w:color="auto" w:val="none"/>
      </w:divBdr>
    </w:div>
    <w:div w:id="269973502">
      <w:bodyDiv w:val="true"/>
      <w:marLeft w:val="0"/>
      <w:marRight w:val="0"/>
      <w:marTop w:val="0"/>
      <w:marBottom w:val="0"/>
      <w:divBdr>
        <w:top w:space="0" w:sz="0" w:color="auto" w:val="none"/>
        <w:left w:space="0" w:sz="0" w:color="auto" w:val="none"/>
        <w:bottom w:space="0" w:sz="0" w:color="auto" w:val="none"/>
        <w:right w:space="0" w:sz="0" w:color="auto" w:val="none"/>
      </w:divBdr>
    </w:div>
    <w:div w:id="271477490">
      <w:bodyDiv w:val="true"/>
      <w:marLeft w:val="0"/>
      <w:marRight w:val="0"/>
      <w:marTop w:val="0"/>
      <w:marBottom w:val="0"/>
      <w:divBdr>
        <w:top w:space="0" w:sz="0" w:color="auto" w:val="none"/>
        <w:left w:space="0" w:sz="0" w:color="auto" w:val="none"/>
        <w:bottom w:space="0" w:sz="0" w:color="auto" w:val="none"/>
        <w:right w:space="0" w:sz="0" w:color="auto" w:val="none"/>
      </w:divBdr>
    </w:div>
    <w:div w:id="281111278">
      <w:bodyDiv w:val="true"/>
      <w:marLeft w:val="0"/>
      <w:marRight w:val="0"/>
      <w:marTop w:val="0"/>
      <w:marBottom w:val="0"/>
      <w:divBdr>
        <w:top w:space="0" w:sz="0" w:color="auto" w:val="none"/>
        <w:left w:space="0" w:sz="0" w:color="auto" w:val="none"/>
        <w:bottom w:space="0" w:sz="0" w:color="auto" w:val="none"/>
        <w:right w:space="0" w:sz="0" w:color="auto" w:val="none"/>
      </w:divBdr>
    </w:div>
    <w:div w:id="298999904">
      <w:bodyDiv w:val="true"/>
      <w:marLeft w:val="0"/>
      <w:marRight w:val="0"/>
      <w:marTop w:val="0"/>
      <w:marBottom w:val="0"/>
      <w:divBdr>
        <w:top w:space="0" w:sz="0" w:color="auto" w:val="none"/>
        <w:left w:space="0" w:sz="0" w:color="auto" w:val="none"/>
        <w:bottom w:space="0" w:sz="0" w:color="auto" w:val="none"/>
        <w:right w:space="0" w:sz="0" w:color="auto" w:val="none"/>
      </w:divBdr>
    </w:div>
    <w:div w:id="304628394">
      <w:bodyDiv w:val="true"/>
      <w:marLeft w:val="0"/>
      <w:marRight w:val="0"/>
      <w:marTop w:val="0"/>
      <w:marBottom w:val="0"/>
      <w:divBdr>
        <w:top w:space="0" w:sz="0" w:color="auto" w:val="none"/>
        <w:left w:space="0" w:sz="0" w:color="auto" w:val="none"/>
        <w:bottom w:space="0" w:sz="0" w:color="auto" w:val="none"/>
        <w:right w:space="0" w:sz="0" w:color="auto" w:val="none"/>
      </w:divBdr>
    </w:div>
    <w:div w:id="317653129">
      <w:bodyDiv w:val="true"/>
      <w:marLeft w:val="0"/>
      <w:marRight w:val="0"/>
      <w:marTop w:val="0"/>
      <w:marBottom w:val="0"/>
      <w:divBdr>
        <w:top w:space="0" w:sz="0" w:color="auto" w:val="none"/>
        <w:left w:space="0" w:sz="0" w:color="auto" w:val="none"/>
        <w:bottom w:space="0" w:sz="0" w:color="auto" w:val="none"/>
        <w:right w:space="0" w:sz="0" w:color="auto" w:val="none"/>
      </w:divBdr>
    </w:div>
    <w:div w:id="318844640">
      <w:bodyDiv w:val="true"/>
      <w:marLeft w:val="0"/>
      <w:marRight w:val="0"/>
      <w:marTop w:val="0"/>
      <w:marBottom w:val="0"/>
      <w:divBdr>
        <w:top w:space="0" w:sz="0" w:color="auto" w:val="none"/>
        <w:left w:space="0" w:sz="0" w:color="auto" w:val="none"/>
        <w:bottom w:space="0" w:sz="0" w:color="auto" w:val="none"/>
        <w:right w:space="0" w:sz="0" w:color="auto" w:val="none"/>
      </w:divBdr>
    </w:div>
    <w:div w:id="321349694">
      <w:bodyDiv w:val="true"/>
      <w:marLeft w:val="0"/>
      <w:marRight w:val="0"/>
      <w:marTop w:val="0"/>
      <w:marBottom w:val="0"/>
      <w:divBdr>
        <w:top w:space="0" w:sz="0" w:color="auto" w:val="none"/>
        <w:left w:space="0" w:sz="0" w:color="auto" w:val="none"/>
        <w:bottom w:space="0" w:sz="0" w:color="auto" w:val="none"/>
        <w:right w:space="0" w:sz="0" w:color="auto" w:val="none"/>
      </w:divBdr>
    </w:div>
    <w:div w:id="323242933">
      <w:bodyDiv w:val="true"/>
      <w:marLeft w:val="0"/>
      <w:marRight w:val="0"/>
      <w:marTop w:val="0"/>
      <w:marBottom w:val="0"/>
      <w:divBdr>
        <w:top w:space="0" w:sz="0" w:color="auto" w:val="none"/>
        <w:left w:space="0" w:sz="0" w:color="auto" w:val="none"/>
        <w:bottom w:space="0" w:sz="0" w:color="auto" w:val="none"/>
        <w:right w:space="0" w:sz="0" w:color="auto" w:val="none"/>
      </w:divBdr>
    </w:div>
    <w:div w:id="323432438">
      <w:bodyDiv w:val="true"/>
      <w:marLeft w:val="0"/>
      <w:marRight w:val="0"/>
      <w:marTop w:val="0"/>
      <w:marBottom w:val="0"/>
      <w:divBdr>
        <w:top w:space="0" w:sz="0" w:color="auto" w:val="none"/>
        <w:left w:space="0" w:sz="0" w:color="auto" w:val="none"/>
        <w:bottom w:space="0" w:sz="0" w:color="auto" w:val="none"/>
        <w:right w:space="0" w:sz="0" w:color="auto" w:val="none"/>
      </w:divBdr>
    </w:div>
    <w:div w:id="333802102">
      <w:bodyDiv w:val="true"/>
      <w:marLeft w:val="0"/>
      <w:marRight w:val="0"/>
      <w:marTop w:val="0"/>
      <w:marBottom w:val="0"/>
      <w:divBdr>
        <w:top w:space="0" w:sz="0" w:color="auto" w:val="none"/>
        <w:left w:space="0" w:sz="0" w:color="auto" w:val="none"/>
        <w:bottom w:space="0" w:sz="0" w:color="auto" w:val="none"/>
        <w:right w:space="0" w:sz="0" w:color="auto" w:val="none"/>
      </w:divBdr>
    </w:div>
    <w:div w:id="339282801">
      <w:bodyDiv w:val="true"/>
      <w:marLeft w:val="0"/>
      <w:marRight w:val="0"/>
      <w:marTop w:val="0"/>
      <w:marBottom w:val="0"/>
      <w:divBdr>
        <w:top w:space="0" w:sz="0" w:color="auto" w:val="none"/>
        <w:left w:space="0" w:sz="0" w:color="auto" w:val="none"/>
        <w:bottom w:space="0" w:sz="0" w:color="auto" w:val="none"/>
        <w:right w:space="0" w:sz="0" w:color="auto" w:val="none"/>
      </w:divBdr>
    </w:div>
    <w:div w:id="341054119">
      <w:bodyDiv w:val="true"/>
      <w:marLeft w:val="0"/>
      <w:marRight w:val="0"/>
      <w:marTop w:val="0"/>
      <w:marBottom w:val="0"/>
      <w:divBdr>
        <w:top w:space="0" w:sz="0" w:color="auto" w:val="none"/>
        <w:left w:space="0" w:sz="0" w:color="auto" w:val="none"/>
        <w:bottom w:space="0" w:sz="0" w:color="auto" w:val="none"/>
        <w:right w:space="0" w:sz="0" w:color="auto" w:val="none"/>
      </w:divBdr>
    </w:div>
    <w:div w:id="341783707">
      <w:bodyDiv w:val="true"/>
      <w:marLeft w:val="0"/>
      <w:marRight w:val="0"/>
      <w:marTop w:val="0"/>
      <w:marBottom w:val="0"/>
      <w:divBdr>
        <w:top w:space="0" w:sz="0" w:color="auto" w:val="none"/>
        <w:left w:space="0" w:sz="0" w:color="auto" w:val="none"/>
        <w:bottom w:space="0" w:sz="0" w:color="auto" w:val="none"/>
        <w:right w:space="0" w:sz="0" w:color="auto" w:val="none"/>
      </w:divBdr>
    </w:div>
    <w:div w:id="344213826">
      <w:bodyDiv w:val="true"/>
      <w:marLeft w:val="0"/>
      <w:marRight w:val="0"/>
      <w:marTop w:val="0"/>
      <w:marBottom w:val="0"/>
      <w:divBdr>
        <w:top w:space="0" w:sz="0" w:color="auto" w:val="none"/>
        <w:left w:space="0" w:sz="0" w:color="auto" w:val="none"/>
        <w:bottom w:space="0" w:sz="0" w:color="auto" w:val="none"/>
        <w:right w:space="0" w:sz="0" w:color="auto" w:val="none"/>
      </w:divBdr>
    </w:div>
    <w:div w:id="345444029">
      <w:bodyDiv w:val="true"/>
      <w:marLeft w:val="0"/>
      <w:marRight w:val="0"/>
      <w:marTop w:val="0"/>
      <w:marBottom w:val="0"/>
      <w:divBdr>
        <w:top w:space="0" w:sz="0" w:color="auto" w:val="none"/>
        <w:left w:space="0" w:sz="0" w:color="auto" w:val="none"/>
        <w:bottom w:space="0" w:sz="0" w:color="auto" w:val="none"/>
        <w:right w:space="0" w:sz="0" w:color="auto" w:val="none"/>
      </w:divBdr>
    </w:div>
    <w:div w:id="347022116">
      <w:bodyDiv w:val="true"/>
      <w:marLeft w:val="0"/>
      <w:marRight w:val="0"/>
      <w:marTop w:val="0"/>
      <w:marBottom w:val="0"/>
      <w:divBdr>
        <w:top w:space="0" w:sz="0" w:color="auto" w:val="none"/>
        <w:left w:space="0" w:sz="0" w:color="auto" w:val="none"/>
        <w:bottom w:space="0" w:sz="0" w:color="auto" w:val="none"/>
        <w:right w:space="0" w:sz="0" w:color="auto" w:val="none"/>
      </w:divBdr>
    </w:div>
    <w:div w:id="352222266">
      <w:bodyDiv w:val="true"/>
      <w:marLeft w:val="0"/>
      <w:marRight w:val="0"/>
      <w:marTop w:val="0"/>
      <w:marBottom w:val="0"/>
      <w:divBdr>
        <w:top w:space="0" w:sz="0" w:color="auto" w:val="none"/>
        <w:left w:space="0" w:sz="0" w:color="auto" w:val="none"/>
        <w:bottom w:space="0" w:sz="0" w:color="auto" w:val="none"/>
        <w:right w:space="0" w:sz="0" w:color="auto" w:val="none"/>
      </w:divBdr>
    </w:div>
    <w:div w:id="354382948">
      <w:bodyDiv w:val="true"/>
      <w:marLeft w:val="0"/>
      <w:marRight w:val="0"/>
      <w:marTop w:val="0"/>
      <w:marBottom w:val="0"/>
      <w:divBdr>
        <w:top w:space="0" w:sz="0" w:color="auto" w:val="none"/>
        <w:left w:space="0" w:sz="0" w:color="auto" w:val="none"/>
        <w:bottom w:space="0" w:sz="0" w:color="auto" w:val="none"/>
        <w:right w:space="0" w:sz="0" w:color="auto" w:val="none"/>
      </w:divBdr>
    </w:div>
    <w:div w:id="367950443">
      <w:bodyDiv w:val="true"/>
      <w:marLeft w:val="0"/>
      <w:marRight w:val="0"/>
      <w:marTop w:val="0"/>
      <w:marBottom w:val="0"/>
      <w:divBdr>
        <w:top w:space="0" w:sz="0" w:color="auto" w:val="none"/>
        <w:left w:space="0" w:sz="0" w:color="auto" w:val="none"/>
        <w:bottom w:space="0" w:sz="0" w:color="auto" w:val="none"/>
        <w:right w:space="0" w:sz="0" w:color="auto" w:val="none"/>
      </w:divBdr>
    </w:div>
    <w:div w:id="375396267">
      <w:bodyDiv w:val="true"/>
      <w:marLeft w:val="0"/>
      <w:marRight w:val="0"/>
      <w:marTop w:val="0"/>
      <w:marBottom w:val="0"/>
      <w:divBdr>
        <w:top w:space="0" w:sz="0" w:color="auto" w:val="none"/>
        <w:left w:space="0" w:sz="0" w:color="auto" w:val="none"/>
        <w:bottom w:space="0" w:sz="0" w:color="auto" w:val="none"/>
        <w:right w:space="0" w:sz="0" w:color="auto" w:val="none"/>
      </w:divBdr>
    </w:div>
    <w:div w:id="376901760">
      <w:bodyDiv w:val="true"/>
      <w:marLeft w:val="0"/>
      <w:marRight w:val="0"/>
      <w:marTop w:val="0"/>
      <w:marBottom w:val="0"/>
      <w:divBdr>
        <w:top w:space="0" w:sz="0" w:color="auto" w:val="none"/>
        <w:left w:space="0" w:sz="0" w:color="auto" w:val="none"/>
        <w:bottom w:space="0" w:sz="0" w:color="auto" w:val="none"/>
        <w:right w:space="0" w:sz="0" w:color="auto" w:val="none"/>
      </w:divBdr>
    </w:div>
    <w:div w:id="377972769">
      <w:bodyDiv w:val="true"/>
      <w:marLeft w:val="0"/>
      <w:marRight w:val="0"/>
      <w:marTop w:val="0"/>
      <w:marBottom w:val="0"/>
      <w:divBdr>
        <w:top w:space="0" w:sz="0" w:color="auto" w:val="none"/>
        <w:left w:space="0" w:sz="0" w:color="auto" w:val="none"/>
        <w:bottom w:space="0" w:sz="0" w:color="auto" w:val="none"/>
        <w:right w:space="0" w:sz="0" w:color="auto" w:val="none"/>
      </w:divBdr>
    </w:div>
    <w:div w:id="389891065">
      <w:bodyDiv w:val="true"/>
      <w:marLeft w:val="0"/>
      <w:marRight w:val="0"/>
      <w:marTop w:val="0"/>
      <w:marBottom w:val="0"/>
      <w:divBdr>
        <w:top w:space="0" w:sz="0" w:color="auto" w:val="none"/>
        <w:left w:space="0" w:sz="0" w:color="auto" w:val="none"/>
        <w:bottom w:space="0" w:sz="0" w:color="auto" w:val="none"/>
        <w:right w:space="0" w:sz="0" w:color="auto" w:val="none"/>
      </w:divBdr>
    </w:div>
    <w:div w:id="392511125">
      <w:bodyDiv w:val="true"/>
      <w:marLeft w:val="0"/>
      <w:marRight w:val="0"/>
      <w:marTop w:val="0"/>
      <w:marBottom w:val="0"/>
      <w:divBdr>
        <w:top w:space="0" w:sz="0" w:color="auto" w:val="none"/>
        <w:left w:space="0" w:sz="0" w:color="auto" w:val="none"/>
        <w:bottom w:space="0" w:sz="0" w:color="auto" w:val="none"/>
        <w:right w:space="0" w:sz="0" w:color="auto" w:val="none"/>
      </w:divBdr>
    </w:div>
    <w:div w:id="393160387">
      <w:bodyDiv w:val="true"/>
      <w:marLeft w:val="0"/>
      <w:marRight w:val="0"/>
      <w:marTop w:val="0"/>
      <w:marBottom w:val="0"/>
      <w:divBdr>
        <w:top w:space="0" w:sz="0" w:color="auto" w:val="none"/>
        <w:left w:space="0" w:sz="0" w:color="auto" w:val="none"/>
        <w:bottom w:space="0" w:sz="0" w:color="auto" w:val="none"/>
        <w:right w:space="0" w:sz="0" w:color="auto" w:val="none"/>
      </w:divBdr>
    </w:div>
    <w:div w:id="394933622">
      <w:bodyDiv w:val="true"/>
      <w:marLeft w:val="0"/>
      <w:marRight w:val="0"/>
      <w:marTop w:val="0"/>
      <w:marBottom w:val="0"/>
      <w:divBdr>
        <w:top w:space="0" w:sz="0" w:color="auto" w:val="none"/>
        <w:left w:space="0" w:sz="0" w:color="auto" w:val="none"/>
        <w:bottom w:space="0" w:sz="0" w:color="auto" w:val="none"/>
        <w:right w:space="0" w:sz="0" w:color="auto" w:val="none"/>
      </w:divBdr>
    </w:div>
    <w:div w:id="405882687">
      <w:bodyDiv w:val="true"/>
      <w:marLeft w:val="0"/>
      <w:marRight w:val="0"/>
      <w:marTop w:val="0"/>
      <w:marBottom w:val="0"/>
      <w:divBdr>
        <w:top w:space="0" w:sz="0" w:color="auto" w:val="none"/>
        <w:left w:space="0" w:sz="0" w:color="auto" w:val="none"/>
        <w:bottom w:space="0" w:sz="0" w:color="auto" w:val="none"/>
        <w:right w:space="0" w:sz="0" w:color="auto" w:val="none"/>
      </w:divBdr>
    </w:div>
    <w:div w:id="406734134">
      <w:bodyDiv w:val="true"/>
      <w:marLeft w:val="0"/>
      <w:marRight w:val="0"/>
      <w:marTop w:val="0"/>
      <w:marBottom w:val="0"/>
      <w:divBdr>
        <w:top w:space="0" w:sz="0" w:color="auto" w:val="none"/>
        <w:left w:space="0" w:sz="0" w:color="auto" w:val="none"/>
        <w:bottom w:space="0" w:sz="0" w:color="auto" w:val="none"/>
        <w:right w:space="0" w:sz="0" w:color="auto" w:val="none"/>
      </w:divBdr>
    </w:div>
    <w:div w:id="409156788">
      <w:bodyDiv w:val="true"/>
      <w:marLeft w:val="0"/>
      <w:marRight w:val="0"/>
      <w:marTop w:val="0"/>
      <w:marBottom w:val="0"/>
      <w:divBdr>
        <w:top w:space="0" w:sz="0" w:color="auto" w:val="none"/>
        <w:left w:space="0" w:sz="0" w:color="auto" w:val="none"/>
        <w:bottom w:space="0" w:sz="0" w:color="auto" w:val="none"/>
        <w:right w:space="0" w:sz="0" w:color="auto" w:val="none"/>
      </w:divBdr>
    </w:div>
    <w:div w:id="410733198">
      <w:bodyDiv w:val="true"/>
      <w:marLeft w:val="0"/>
      <w:marRight w:val="0"/>
      <w:marTop w:val="0"/>
      <w:marBottom w:val="0"/>
      <w:divBdr>
        <w:top w:space="0" w:sz="0" w:color="auto" w:val="none"/>
        <w:left w:space="0" w:sz="0" w:color="auto" w:val="none"/>
        <w:bottom w:space="0" w:sz="0" w:color="auto" w:val="none"/>
        <w:right w:space="0" w:sz="0" w:color="auto" w:val="none"/>
      </w:divBdr>
    </w:div>
    <w:div w:id="425619202">
      <w:bodyDiv w:val="true"/>
      <w:marLeft w:val="0"/>
      <w:marRight w:val="0"/>
      <w:marTop w:val="0"/>
      <w:marBottom w:val="0"/>
      <w:divBdr>
        <w:top w:space="0" w:sz="0" w:color="auto" w:val="none"/>
        <w:left w:space="0" w:sz="0" w:color="auto" w:val="none"/>
        <w:bottom w:space="0" w:sz="0" w:color="auto" w:val="none"/>
        <w:right w:space="0" w:sz="0" w:color="auto" w:val="none"/>
      </w:divBdr>
    </w:div>
    <w:div w:id="431629466">
      <w:bodyDiv w:val="true"/>
      <w:marLeft w:val="0"/>
      <w:marRight w:val="0"/>
      <w:marTop w:val="0"/>
      <w:marBottom w:val="0"/>
      <w:divBdr>
        <w:top w:space="0" w:sz="0" w:color="auto" w:val="none"/>
        <w:left w:space="0" w:sz="0" w:color="auto" w:val="none"/>
        <w:bottom w:space="0" w:sz="0" w:color="auto" w:val="none"/>
        <w:right w:space="0" w:sz="0" w:color="auto" w:val="none"/>
      </w:divBdr>
    </w:div>
    <w:div w:id="441917530">
      <w:bodyDiv w:val="true"/>
      <w:marLeft w:val="0"/>
      <w:marRight w:val="0"/>
      <w:marTop w:val="0"/>
      <w:marBottom w:val="0"/>
      <w:divBdr>
        <w:top w:space="0" w:sz="0" w:color="auto" w:val="none"/>
        <w:left w:space="0" w:sz="0" w:color="auto" w:val="none"/>
        <w:bottom w:space="0" w:sz="0" w:color="auto" w:val="none"/>
        <w:right w:space="0" w:sz="0" w:color="auto" w:val="none"/>
      </w:divBdr>
    </w:div>
    <w:div w:id="448941317">
      <w:bodyDiv w:val="true"/>
      <w:marLeft w:val="0"/>
      <w:marRight w:val="0"/>
      <w:marTop w:val="0"/>
      <w:marBottom w:val="0"/>
      <w:divBdr>
        <w:top w:space="0" w:sz="0" w:color="auto" w:val="none"/>
        <w:left w:space="0" w:sz="0" w:color="auto" w:val="none"/>
        <w:bottom w:space="0" w:sz="0" w:color="auto" w:val="none"/>
        <w:right w:space="0" w:sz="0" w:color="auto" w:val="none"/>
      </w:divBdr>
    </w:div>
    <w:div w:id="454642722">
      <w:bodyDiv w:val="true"/>
      <w:marLeft w:val="0"/>
      <w:marRight w:val="0"/>
      <w:marTop w:val="0"/>
      <w:marBottom w:val="0"/>
      <w:divBdr>
        <w:top w:space="0" w:sz="0" w:color="auto" w:val="none"/>
        <w:left w:space="0" w:sz="0" w:color="auto" w:val="none"/>
        <w:bottom w:space="0" w:sz="0" w:color="auto" w:val="none"/>
        <w:right w:space="0" w:sz="0" w:color="auto" w:val="none"/>
      </w:divBdr>
    </w:div>
    <w:div w:id="459300150">
      <w:bodyDiv w:val="true"/>
      <w:marLeft w:val="0"/>
      <w:marRight w:val="0"/>
      <w:marTop w:val="0"/>
      <w:marBottom w:val="0"/>
      <w:divBdr>
        <w:top w:space="0" w:sz="0" w:color="auto" w:val="none"/>
        <w:left w:space="0" w:sz="0" w:color="auto" w:val="none"/>
        <w:bottom w:space="0" w:sz="0" w:color="auto" w:val="none"/>
        <w:right w:space="0" w:sz="0" w:color="auto" w:val="none"/>
      </w:divBdr>
    </w:div>
    <w:div w:id="466243734">
      <w:bodyDiv w:val="true"/>
      <w:marLeft w:val="0"/>
      <w:marRight w:val="0"/>
      <w:marTop w:val="0"/>
      <w:marBottom w:val="0"/>
      <w:divBdr>
        <w:top w:space="0" w:sz="0" w:color="auto" w:val="none"/>
        <w:left w:space="0" w:sz="0" w:color="auto" w:val="none"/>
        <w:bottom w:space="0" w:sz="0" w:color="auto" w:val="none"/>
        <w:right w:space="0" w:sz="0" w:color="auto" w:val="none"/>
      </w:divBdr>
    </w:div>
    <w:div w:id="472214506">
      <w:bodyDiv w:val="true"/>
      <w:marLeft w:val="0"/>
      <w:marRight w:val="0"/>
      <w:marTop w:val="0"/>
      <w:marBottom w:val="0"/>
      <w:divBdr>
        <w:top w:space="0" w:sz="0" w:color="auto" w:val="none"/>
        <w:left w:space="0" w:sz="0" w:color="auto" w:val="none"/>
        <w:bottom w:space="0" w:sz="0" w:color="auto" w:val="none"/>
        <w:right w:space="0" w:sz="0" w:color="auto" w:val="none"/>
      </w:divBdr>
    </w:div>
    <w:div w:id="473761939">
      <w:bodyDiv w:val="true"/>
      <w:marLeft w:val="0"/>
      <w:marRight w:val="0"/>
      <w:marTop w:val="0"/>
      <w:marBottom w:val="0"/>
      <w:divBdr>
        <w:top w:space="0" w:sz="0" w:color="auto" w:val="none"/>
        <w:left w:space="0" w:sz="0" w:color="auto" w:val="none"/>
        <w:bottom w:space="0" w:sz="0" w:color="auto" w:val="none"/>
        <w:right w:space="0" w:sz="0" w:color="auto" w:val="none"/>
      </w:divBdr>
    </w:div>
    <w:div w:id="481653950">
      <w:bodyDiv w:val="true"/>
      <w:marLeft w:val="0"/>
      <w:marRight w:val="0"/>
      <w:marTop w:val="0"/>
      <w:marBottom w:val="0"/>
      <w:divBdr>
        <w:top w:space="0" w:sz="0" w:color="auto" w:val="none"/>
        <w:left w:space="0" w:sz="0" w:color="auto" w:val="none"/>
        <w:bottom w:space="0" w:sz="0" w:color="auto" w:val="none"/>
        <w:right w:space="0" w:sz="0" w:color="auto" w:val="none"/>
      </w:divBdr>
    </w:div>
    <w:div w:id="491528813">
      <w:bodyDiv w:val="true"/>
      <w:marLeft w:val="0"/>
      <w:marRight w:val="0"/>
      <w:marTop w:val="0"/>
      <w:marBottom w:val="0"/>
      <w:divBdr>
        <w:top w:space="0" w:sz="0" w:color="auto" w:val="none"/>
        <w:left w:space="0" w:sz="0" w:color="auto" w:val="none"/>
        <w:bottom w:space="0" w:sz="0" w:color="auto" w:val="none"/>
        <w:right w:space="0" w:sz="0" w:color="auto" w:val="none"/>
      </w:divBdr>
    </w:div>
    <w:div w:id="505748726">
      <w:bodyDiv w:val="true"/>
      <w:marLeft w:val="0"/>
      <w:marRight w:val="0"/>
      <w:marTop w:val="0"/>
      <w:marBottom w:val="0"/>
      <w:divBdr>
        <w:top w:space="0" w:sz="0" w:color="auto" w:val="none"/>
        <w:left w:space="0" w:sz="0" w:color="auto" w:val="none"/>
        <w:bottom w:space="0" w:sz="0" w:color="auto" w:val="none"/>
        <w:right w:space="0" w:sz="0" w:color="auto" w:val="none"/>
      </w:divBdr>
    </w:div>
    <w:div w:id="513109985">
      <w:bodyDiv w:val="true"/>
      <w:marLeft w:val="0"/>
      <w:marRight w:val="0"/>
      <w:marTop w:val="0"/>
      <w:marBottom w:val="0"/>
      <w:divBdr>
        <w:top w:space="0" w:sz="0" w:color="auto" w:val="none"/>
        <w:left w:space="0" w:sz="0" w:color="auto" w:val="none"/>
        <w:bottom w:space="0" w:sz="0" w:color="auto" w:val="none"/>
        <w:right w:space="0" w:sz="0" w:color="auto" w:val="none"/>
      </w:divBdr>
    </w:div>
    <w:div w:id="518468465">
      <w:bodyDiv w:val="true"/>
      <w:marLeft w:val="0"/>
      <w:marRight w:val="0"/>
      <w:marTop w:val="0"/>
      <w:marBottom w:val="0"/>
      <w:divBdr>
        <w:top w:space="0" w:sz="0" w:color="auto" w:val="none"/>
        <w:left w:space="0" w:sz="0" w:color="auto" w:val="none"/>
        <w:bottom w:space="0" w:sz="0" w:color="auto" w:val="none"/>
        <w:right w:space="0" w:sz="0" w:color="auto" w:val="none"/>
      </w:divBdr>
    </w:div>
    <w:div w:id="521436762">
      <w:bodyDiv w:val="true"/>
      <w:marLeft w:val="0"/>
      <w:marRight w:val="0"/>
      <w:marTop w:val="0"/>
      <w:marBottom w:val="0"/>
      <w:divBdr>
        <w:top w:space="0" w:sz="0" w:color="auto" w:val="none"/>
        <w:left w:space="0" w:sz="0" w:color="auto" w:val="none"/>
        <w:bottom w:space="0" w:sz="0" w:color="auto" w:val="none"/>
        <w:right w:space="0" w:sz="0" w:color="auto" w:val="none"/>
      </w:divBdr>
    </w:div>
    <w:div w:id="522204497">
      <w:bodyDiv w:val="true"/>
      <w:marLeft w:val="0"/>
      <w:marRight w:val="0"/>
      <w:marTop w:val="0"/>
      <w:marBottom w:val="0"/>
      <w:divBdr>
        <w:top w:space="0" w:sz="0" w:color="auto" w:val="none"/>
        <w:left w:space="0" w:sz="0" w:color="auto" w:val="none"/>
        <w:bottom w:space="0" w:sz="0" w:color="auto" w:val="none"/>
        <w:right w:space="0" w:sz="0" w:color="auto" w:val="none"/>
      </w:divBdr>
    </w:div>
    <w:div w:id="528102608">
      <w:bodyDiv w:val="true"/>
      <w:marLeft w:val="0"/>
      <w:marRight w:val="0"/>
      <w:marTop w:val="0"/>
      <w:marBottom w:val="0"/>
      <w:divBdr>
        <w:top w:space="0" w:sz="0" w:color="auto" w:val="none"/>
        <w:left w:space="0" w:sz="0" w:color="auto" w:val="none"/>
        <w:bottom w:space="0" w:sz="0" w:color="auto" w:val="none"/>
        <w:right w:space="0" w:sz="0" w:color="auto" w:val="none"/>
      </w:divBdr>
    </w:div>
    <w:div w:id="530847789">
      <w:bodyDiv w:val="true"/>
      <w:marLeft w:val="0"/>
      <w:marRight w:val="0"/>
      <w:marTop w:val="0"/>
      <w:marBottom w:val="0"/>
      <w:divBdr>
        <w:top w:space="0" w:sz="0" w:color="auto" w:val="none"/>
        <w:left w:space="0" w:sz="0" w:color="auto" w:val="none"/>
        <w:bottom w:space="0" w:sz="0" w:color="auto" w:val="none"/>
        <w:right w:space="0" w:sz="0" w:color="auto" w:val="none"/>
      </w:divBdr>
    </w:div>
    <w:div w:id="537622512">
      <w:bodyDiv w:val="true"/>
      <w:marLeft w:val="0"/>
      <w:marRight w:val="0"/>
      <w:marTop w:val="0"/>
      <w:marBottom w:val="0"/>
      <w:divBdr>
        <w:top w:space="0" w:sz="0" w:color="auto" w:val="none"/>
        <w:left w:space="0" w:sz="0" w:color="auto" w:val="none"/>
        <w:bottom w:space="0" w:sz="0" w:color="auto" w:val="none"/>
        <w:right w:space="0" w:sz="0" w:color="auto" w:val="none"/>
      </w:divBdr>
    </w:div>
    <w:div w:id="546374467">
      <w:bodyDiv w:val="true"/>
      <w:marLeft w:val="0"/>
      <w:marRight w:val="0"/>
      <w:marTop w:val="0"/>
      <w:marBottom w:val="0"/>
      <w:divBdr>
        <w:top w:space="0" w:sz="0" w:color="auto" w:val="none"/>
        <w:left w:space="0" w:sz="0" w:color="auto" w:val="none"/>
        <w:bottom w:space="0" w:sz="0" w:color="auto" w:val="none"/>
        <w:right w:space="0" w:sz="0" w:color="auto" w:val="none"/>
      </w:divBdr>
    </w:div>
    <w:div w:id="551310475">
      <w:bodyDiv w:val="true"/>
      <w:marLeft w:val="0"/>
      <w:marRight w:val="0"/>
      <w:marTop w:val="0"/>
      <w:marBottom w:val="0"/>
      <w:divBdr>
        <w:top w:space="0" w:sz="0" w:color="auto" w:val="none"/>
        <w:left w:space="0" w:sz="0" w:color="auto" w:val="none"/>
        <w:bottom w:space="0" w:sz="0" w:color="auto" w:val="none"/>
        <w:right w:space="0" w:sz="0" w:color="auto" w:val="none"/>
      </w:divBdr>
    </w:div>
    <w:div w:id="552539957">
      <w:bodyDiv w:val="true"/>
      <w:marLeft w:val="0"/>
      <w:marRight w:val="0"/>
      <w:marTop w:val="0"/>
      <w:marBottom w:val="0"/>
      <w:divBdr>
        <w:top w:space="0" w:sz="0" w:color="auto" w:val="none"/>
        <w:left w:space="0" w:sz="0" w:color="auto" w:val="none"/>
        <w:bottom w:space="0" w:sz="0" w:color="auto" w:val="none"/>
        <w:right w:space="0" w:sz="0" w:color="auto" w:val="none"/>
      </w:divBdr>
    </w:div>
    <w:div w:id="553539711">
      <w:bodyDiv w:val="true"/>
      <w:marLeft w:val="0"/>
      <w:marRight w:val="0"/>
      <w:marTop w:val="0"/>
      <w:marBottom w:val="0"/>
      <w:divBdr>
        <w:top w:space="0" w:sz="0" w:color="auto" w:val="none"/>
        <w:left w:space="0" w:sz="0" w:color="auto" w:val="none"/>
        <w:bottom w:space="0" w:sz="0" w:color="auto" w:val="none"/>
        <w:right w:space="0" w:sz="0" w:color="auto" w:val="none"/>
      </w:divBdr>
    </w:div>
    <w:div w:id="557982493">
      <w:bodyDiv w:val="true"/>
      <w:marLeft w:val="0"/>
      <w:marRight w:val="0"/>
      <w:marTop w:val="0"/>
      <w:marBottom w:val="0"/>
      <w:divBdr>
        <w:top w:space="0" w:sz="0" w:color="auto" w:val="none"/>
        <w:left w:space="0" w:sz="0" w:color="auto" w:val="none"/>
        <w:bottom w:space="0" w:sz="0" w:color="auto" w:val="none"/>
        <w:right w:space="0" w:sz="0" w:color="auto" w:val="none"/>
      </w:divBdr>
    </w:div>
    <w:div w:id="563295174">
      <w:bodyDiv w:val="true"/>
      <w:marLeft w:val="0"/>
      <w:marRight w:val="0"/>
      <w:marTop w:val="0"/>
      <w:marBottom w:val="0"/>
      <w:divBdr>
        <w:top w:space="0" w:sz="0" w:color="auto" w:val="none"/>
        <w:left w:space="0" w:sz="0" w:color="auto" w:val="none"/>
        <w:bottom w:space="0" w:sz="0" w:color="auto" w:val="none"/>
        <w:right w:space="0" w:sz="0" w:color="auto" w:val="none"/>
      </w:divBdr>
    </w:div>
    <w:div w:id="564492902">
      <w:bodyDiv w:val="true"/>
      <w:marLeft w:val="0"/>
      <w:marRight w:val="0"/>
      <w:marTop w:val="0"/>
      <w:marBottom w:val="0"/>
      <w:divBdr>
        <w:top w:space="0" w:sz="0" w:color="auto" w:val="none"/>
        <w:left w:space="0" w:sz="0" w:color="auto" w:val="none"/>
        <w:bottom w:space="0" w:sz="0" w:color="auto" w:val="none"/>
        <w:right w:space="0" w:sz="0" w:color="auto" w:val="none"/>
      </w:divBdr>
    </w:div>
    <w:div w:id="566690711">
      <w:bodyDiv w:val="true"/>
      <w:marLeft w:val="0"/>
      <w:marRight w:val="0"/>
      <w:marTop w:val="0"/>
      <w:marBottom w:val="0"/>
      <w:divBdr>
        <w:top w:space="0" w:sz="0" w:color="auto" w:val="none"/>
        <w:left w:space="0" w:sz="0" w:color="auto" w:val="none"/>
        <w:bottom w:space="0" w:sz="0" w:color="auto" w:val="none"/>
        <w:right w:space="0" w:sz="0" w:color="auto" w:val="none"/>
      </w:divBdr>
    </w:div>
    <w:div w:id="567574268">
      <w:bodyDiv w:val="true"/>
      <w:marLeft w:val="0"/>
      <w:marRight w:val="0"/>
      <w:marTop w:val="0"/>
      <w:marBottom w:val="0"/>
      <w:divBdr>
        <w:top w:space="0" w:sz="0" w:color="auto" w:val="none"/>
        <w:left w:space="0" w:sz="0" w:color="auto" w:val="none"/>
        <w:bottom w:space="0" w:sz="0" w:color="auto" w:val="none"/>
        <w:right w:space="0" w:sz="0" w:color="auto" w:val="none"/>
      </w:divBdr>
    </w:div>
    <w:div w:id="569073467">
      <w:bodyDiv w:val="true"/>
      <w:marLeft w:val="0"/>
      <w:marRight w:val="0"/>
      <w:marTop w:val="0"/>
      <w:marBottom w:val="0"/>
      <w:divBdr>
        <w:top w:space="0" w:sz="0" w:color="auto" w:val="none"/>
        <w:left w:space="0" w:sz="0" w:color="auto" w:val="none"/>
        <w:bottom w:space="0" w:sz="0" w:color="auto" w:val="none"/>
        <w:right w:space="0" w:sz="0" w:color="auto" w:val="none"/>
      </w:divBdr>
    </w:div>
    <w:div w:id="579949640">
      <w:bodyDiv w:val="true"/>
      <w:marLeft w:val="0"/>
      <w:marRight w:val="0"/>
      <w:marTop w:val="0"/>
      <w:marBottom w:val="0"/>
      <w:divBdr>
        <w:top w:space="0" w:sz="0" w:color="auto" w:val="none"/>
        <w:left w:space="0" w:sz="0" w:color="auto" w:val="none"/>
        <w:bottom w:space="0" w:sz="0" w:color="auto" w:val="none"/>
        <w:right w:space="0" w:sz="0" w:color="auto" w:val="none"/>
      </w:divBdr>
    </w:div>
    <w:div w:id="586382796">
      <w:bodyDiv w:val="true"/>
      <w:marLeft w:val="0"/>
      <w:marRight w:val="0"/>
      <w:marTop w:val="0"/>
      <w:marBottom w:val="0"/>
      <w:divBdr>
        <w:top w:space="0" w:sz="0" w:color="auto" w:val="none"/>
        <w:left w:space="0" w:sz="0" w:color="auto" w:val="none"/>
        <w:bottom w:space="0" w:sz="0" w:color="auto" w:val="none"/>
        <w:right w:space="0" w:sz="0" w:color="auto" w:val="none"/>
      </w:divBdr>
    </w:div>
    <w:div w:id="590705177">
      <w:bodyDiv w:val="true"/>
      <w:marLeft w:val="0"/>
      <w:marRight w:val="0"/>
      <w:marTop w:val="0"/>
      <w:marBottom w:val="0"/>
      <w:divBdr>
        <w:top w:space="0" w:sz="0" w:color="auto" w:val="none"/>
        <w:left w:space="0" w:sz="0" w:color="auto" w:val="none"/>
        <w:bottom w:space="0" w:sz="0" w:color="auto" w:val="none"/>
        <w:right w:space="0" w:sz="0" w:color="auto" w:val="none"/>
      </w:divBdr>
    </w:div>
    <w:div w:id="593250861">
      <w:bodyDiv w:val="true"/>
      <w:marLeft w:val="0"/>
      <w:marRight w:val="0"/>
      <w:marTop w:val="0"/>
      <w:marBottom w:val="0"/>
      <w:divBdr>
        <w:top w:space="0" w:sz="0" w:color="auto" w:val="none"/>
        <w:left w:space="0" w:sz="0" w:color="auto" w:val="none"/>
        <w:bottom w:space="0" w:sz="0" w:color="auto" w:val="none"/>
        <w:right w:space="0" w:sz="0" w:color="auto" w:val="none"/>
      </w:divBdr>
    </w:div>
    <w:div w:id="597173940">
      <w:bodyDiv w:val="true"/>
      <w:marLeft w:val="0"/>
      <w:marRight w:val="0"/>
      <w:marTop w:val="0"/>
      <w:marBottom w:val="0"/>
      <w:divBdr>
        <w:top w:space="0" w:sz="0" w:color="auto" w:val="none"/>
        <w:left w:space="0" w:sz="0" w:color="auto" w:val="none"/>
        <w:bottom w:space="0" w:sz="0" w:color="auto" w:val="none"/>
        <w:right w:space="0" w:sz="0" w:color="auto" w:val="none"/>
      </w:divBdr>
    </w:div>
    <w:div w:id="602566660">
      <w:bodyDiv w:val="true"/>
      <w:marLeft w:val="0"/>
      <w:marRight w:val="0"/>
      <w:marTop w:val="0"/>
      <w:marBottom w:val="0"/>
      <w:divBdr>
        <w:top w:space="0" w:sz="0" w:color="auto" w:val="none"/>
        <w:left w:space="0" w:sz="0" w:color="auto" w:val="none"/>
        <w:bottom w:space="0" w:sz="0" w:color="auto" w:val="none"/>
        <w:right w:space="0" w:sz="0" w:color="auto" w:val="none"/>
      </w:divBdr>
    </w:div>
    <w:div w:id="602960355">
      <w:bodyDiv w:val="true"/>
      <w:marLeft w:val="0"/>
      <w:marRight w:val="0"/>
      <w:marTop w:val="0"/>
      <w:marBottom w:val="0"/>
      <w:divBdr>
        <w:top w:space="0" w:sz="0" w:color="auto" w:val="none"/>
        <w:left w:space="0" w:sz="0" w:color="auto" w:val="none"/>
        <w:bottom w:space="0" w:sz="0" w:color="auto" w:val="none"/>
        <w:right w:space="0" w:sz="0" w:color="auto" w:val="none"/>
      </w:divBdr>
    </w:div>
    <w:div w:id="608781006">
      <w:bodyDiv w:val="true"/>
      <w:marLeft w:val="0"/>
      <w:marRight w:val="0"/>
      <w:marTop w:val="0"/>
      <w:marBottom w:val="0"/>
      <w:divBdr>
        <w:top w:space="0" w:sz="0" w:color="auto" w:val="none"/>
        <w:left w:space="0" w:sz="0" w:color="auto" w:val="none"/>
        <w:bottom w:space="0" w:sz="0" w:color="auto" w:val="none"/>
        <w:right w:space="0" w:sz="0" w:color="auto" w:val="none"/>
      </w:divBdr>
    </w:div>
    <w:div w:id="609046682">
      <w:bodyDiv w:val="true"/>
      <w:marLeft w:val="0"/>
      <w:marRight w:val="0"/>
      <w:marTop w:val="0"/>
      <w:marBottom w:val="0"/>
      <w:divBdr>
        <w:top w:space="0" w:sz="0" w:color="auto" w:val="none"/>
        <w:left w:space="0" w:sz="0" w:color="auto" w:val="none"/>
        <w:bottom w:space="0" w:sz="0" w:color="auto" w:val="none"/>
        <w:right w:space="0" w:sz="0" w:color="auto" w:val="none"/>
      </w:divBdr>
    </w:div>
    <w:div w:id="609362155">
      <w:bodyDiv w:val="true"/>
      <w:marLeft w:val="0"/>
      <w:marRight w:val="0"/>
      <w:marTop w:val="0"/>
      <w:marBottom w:val="0"/>
      <w:divBdr>
        <w:top w:space="0" w:sz="0" w:color="auto" w:val="none"/>
        <w:left w:space="0" w:sz="0" w:color="auto" w:val="none"/>
        <w:bottom w:space="0" w:sz="0" w:color="auto" w:val="none"/>
        <w:right w:space="0" w:sz="0" w:color="auto" w:val="none"/>
      </w:divBdr>
    </w:div>
    <w:div w:id="618996311">
      <w:bodyDiv w:val="true"/>
      <w:marLeft w:val="0"/>
      <w:marRight w:val="0"/>
      <w:marTop w:val="0"/>
      <w:marBottom w:val="0"/>
      <w:divBdr>
        <w:top w:space="0" w:sz="0" w:color="auto" w:val="none"/>
        <w:left w:space="0" w:sz="0" w:color="auto" w:val="none"/>
        <w:bottom w:space="0" w:sz="0" w:color="auto" w:val="none"/>
        <w:right w:space="0" w:sz="0" w:color="auto" w:val="none"/>
      </w:divBdr>
    </w:div>
    <w:div w:id="622539756">
      <w:bodyDiv w:val="true"/>
      <w:marLeft w:val="0"/>
      <w:marRight w:val="0"/>
      <w:marTop w:val="0"/>
      <w:marBottom w:val="0"/>
      <w:divBdr>
        <w:top w:space="0" w:sz="0" w:color="auto" w:val="none"/>
        <w:left w:space="0" w:sz="0" w:color="auto" w:val="none"/>
        <w:bottom w:space="0" w:sz="0" w:color="auto" w:val="none"/>
        <w:right w:space="0" w:sz="0" w:color="auto" w:val="none"/>
      </w:divBdr>
    </w:div>
    <w:div w:id="629752850">
      <w:bodyDiv w:val="true"/>
      <w:marLeft w:val="0"/>
      <w:marRight w:val="0"/>
      <w:marTop w:val="0"/>
      <w:marBottom w:val="0"/>
      <w:divBdr>
        <w:top w:space="0" w:sz="0" w:color="auto" w:val="none"/>
        <w:left w:space="0" w:sz="0" w:color="auto" w:val="none"/>
        <w:bottom w:space="0" w:sz="0" w:color="auto" w:val="none"/>
        <w:right w:space="0" w:sz="0" w:color="auto" w:val="none"/>
      </w:divBdr>
    </w:div>
    <w:div w:id="630090680">
      <w:bodyDiv w:val="true"/>
      <w:marLeft w:val="0"/>
      <w:marRight w:val="0"/>
      <w:marTop w:val="0"/>
      <w:marBottom w:val="0"/>
      <w:divBdr>
        <w:top w:space="0" w:sz="0" w:color="auto" w:val="none"/>
        <w:left w:space="0" w:sz="0" w:color="auto" w:val="none"/>
        <w:bottom w:space="0" w:sz="0" w:color="auto" w:val="none"/>
        <w:right w:space="0" w:sz="0" w:color="auto" w:val="none"/>
      </w:divBdr>
    </w:div>
    <w:div w:id="636884687">
      <w:bodyDiv w:val="true"/>
      <w:marLeft w:val="0"/>
      <w:marRight w:val="0"/>
      <w:marTop w:val="0"/>
      <w:marBottom w:val="0"/>
      <w:divBdr>
        <w:top w:space="0" w:sz="0" w:color="auto" w:val="none"/>
        <w:left w:space="0" w:sz="0" w:color="auto" w:val="none"/>
        <w:bottom w:space="0" w:sz="0" w:color="auto" w:val="none"/>
        <w:right w:space="0" w:sz="0" w:color="auto" w:val="none"/>
      </w:divBdr>
    </w:div>
    <w:div w:id="638270774">
      <w:bodyDiv w:val="true"/>
      <w:marLeft w:val="0"/>
      <w:marRight w:val="0"/>
      <w:marTop w:val="0"/>
      <w:marBottom w:val="0"/>
      <w:divBdr>
        <w:top w:space="0" w:sz="0" w:color="auto" w:val="none"/>
        <w:left w:space="0" w:sz="0" w:color="auto" w:val="none"/>
        <w:bottom w:space="0" w:sz="0" w:color="auto" w:val="none"/>
        <w:right w:space="0" w:sz="0" w:color="auto" w:val="none"/>
      </w:divBdr>
    </w:div>
    <w:div w:id="644966480">
      <w:bodyDiv w:val="true"/>
      <w:marLeft w:val="0"/>
      <w:marRight w:val="0"/>
      <w:marTop w:val="0"/>
      <w:marBottom w:val="0"/>
      <w:divBdr>
        <w:top w:space="0" w:sz="0" w:color="auto" w:val="none"/>
        <w:left w:space="0" w:sz="0" w:color="auto" w:val="none"/>
        <w:bottom w:space="0" w:sz="0" w:color="auto" w:val="none"/>
        <w:right w:space="0" w:sz="0" w:color="auto" w:val="none"/>
      </w:divBdr>
    </w:div>
    <w:div w:id="648636113">
      <w:bodyDiv w:val="true"/>
      <w:marLeft w:val="0"/>
      <w:marRight w:val="0"/>
      <w:marTop w:val="0"/>
      <w:marBottom w:val="0"/>
      <w:divBdr>
        <w:top w:space="0" w:sz="0" w:color="auto" w:val="none"/>
        <w:left w:space="0" w:sz="0" w:color="auto" w:val="none"/>
        <w:bottom w:space="0" w:sz="0" w:color="auto" w:val="none"/>
        <w:right w:space="0" w:sz="0" w:color="auto" w:val="none"/>
      </w:divBdr>
    </w:div>
    <w:div w:id="650988270">
      <w:bodyDiv w:val="true"/>
      <w:marLeft w:val="0"/>
      <w:marRight w:val="0"/>
      <w:marTop w:val="0"/>
      <w:marBottom w:val="0"/>
      <w:divBdr>
        <w:top w:space="0" w:sz="0" w:color="auto" w:val="none"/>
        <w:left w:space="0" w:sz="0" w:color="auto" w:val="none"/>
        <w:bottom w:space="0" w:sz="0" w:color="auto" w:val="none"/>
        <w:right w:space="0" w:sz="0" w:color="auto" w:val="none"/>
      </w:divBdr>
    </w:div>
    <w:div w:id="651297445">
      <w:bodyDiv w:val="true"/>
      <w:marLeft w:val="0"/>
      <w:marRight w:val="0"/>
      <w:marTop w:val="0"/>
      <w:marBottom w:val="0"/>
      <w:divBdr>
        <w:top w:space="0" w:sz="0" w:color="auto" w:val="none"/>
        <w:left w:space="0" w:sz="0" w:color="auto" w:val="none"/>
        <w:bottom w:space="0" w:sz="0" w:color="auto" w:val="none"/>
        <w:right w:space="0" w:sz="0" w:color="auto" w:val="none"/>
      </w:divBdr>
    </w:div>
    <w:div w:id="651567778">
      <w:bodyDiv w:val="true"/>
      <w:marLeft w:val="0"/>
      <w:marRight w:val="0"/>
      <w:marTop w:val="0"/>
      <w:marBottom w:val="0"/>
      <w:divBdr>
        <w:top w:space="0" w:sz="0" w:color="auto" w:val="none"/>
        <w:left w:space="0" w:sz="0" w:color="auto" w:val="none"/>
        <w:bottom w:space="0" w:sz="0" w:color="auto" w:val="none"/>
        <w:right w:space="0" w:sz="0" w:color="auto" w:val="none"/>
      </w:divBdr>
      <w:divsChild>
        <w:div w:id="691538206">
          <w:marLeft w:val="547"/>
          <w:marRight w:val="0"/>
          <w:marTop w:val="0"/>
          <w:marBottom w:val="0"/>
          <w:divBdr>
            <w:top w:space="0" w:sz="0" w:color="auto" w:val="none"/>
            <w:left w:space="0" w:sz="0" w:color="auto" w:val="none"/>
            <w:bottom w:space="0" w:sz="0" w:color="auto" w:val="none"/>
            <w:right w:space="0" w:sz="0" w:color="auto" w:val="none"/>
          </w:divBdr>
        </w:div>
        <w:div w:id="103693546">
          <w:marLeft w:val="547"/>
          <w:marRight w:val="0"/>
          <w:marTop w:val="0"/>
          <w:marBottom w:val="0"/>
          <w:divBdr>
            <w:top w:space="0" w:sz="0" w:color="auto" w:val="none"/>
            <w:left w:space="0" w:sz="0" w:color="auto" w:val="none"/>
            <w:bottom w:space="0" w:sz="0" w:color="auto" w:val="none"/>
            <w:right w:space="0" w:sz="0" w:color="auto" w:val="none"/>
          </w:divBdr>
        </w:div>
        <w:div w:id="1271738559">
          <w:marLeft w:val="547"/>
          <w:marRight w:val="0"/>
          <w:marTop w:val="0"/>
          <w:marBottom w:val="0"/>
          <w:divBdr>
            <w:top w:space="0" w:sz="0" w:color="auto" w:val="none"/>
            <w:left w:space="0" w:sz="0" w:color="auto" w:val="none"/>
            <w:bottom w:space="0" w:sz="0" w:color="auto" w:val="none"/>
            <w:right w:space="0" w:sz="0" w:color="auto" w:val="none"/>
          </w:divBdr>
        </w:div>
        <w:div w:id="2136830645">
          <w:marLeft w:val="547"/>
          <w:marRight w:val="0"/>
          <w:marTop w:val="0"/>
          <w:marBottom w:val="0"/>
          <w:divBdr>
            <w:top w:space="0" w:sz="0" w:color="auto" w:val="none"/>
            <w:left w:space="0" w:sz="0" w:color="auto" w:val="none"/>
            <w:bottom w:space="0" w:sz="0" w:color="auto" w:val="none"/>
            <w:right w:space="0" w:sz="0" w:color="auto" w:val="none"/>
          </w:divBdr>
        </w:div>
        <w:div w:id="1181966063">
          <w:marLeft w:val="547"/>
          <w:marRight w:val="0"/>
          <w:marTop w:val="0"/>
          <w:marBottom w:val="0"/>
          <w:divBdr>
            <w:top w:space="0" w:sz="0" w:color="auto" w:val="none"/>
            <w:left w:space="0" w:sz="0" w:color="auto" w:val="none"/>
            <w:bottom w:space="0" w:sz="0" w:color="auto" w:val="none"/>
            <w:right w:space="0" w:sz="0" w:color="auto" w:val="none"/>
          </w:divBdr>
        </w:div>
        <w:div w:id="2129347696">
          <w:marLeft w:val="547"/>
          <w:marRight w:val="0"/>
          <w:marTop w:val="0"/>
          <w:marBottom w:val="0"/>
          <w:divBdr>
            <w:top w:space="0" w:sz="0" w:color="auto" w:val="none"/>
            <w:left w:space="0" w:sz="0" w:color="auto" w:val="none"/>
            <w:bottom w:space="0" w:sz="0" w:color="auto" w:val="none"/>
            <w:right w:space="0" w:sz="0" w:color="auto" w:val="none"/>
          </w:divBdr>
        </w:div>
        <w:div w:id="179586299">
          <w:marLeft w:val="547"/>
          <w:marRight w:val="0"/>
          <w:marTop w:val="0"/>
          <w:marBottom w:val="0"/>
          <w:divBdr>
            <w:top w:space="0" w:sz="0" w:color="auto" w:val="none"/>
            <w:left w:space="0" w:sz="0" w:color="auto" w:val="none"/>
            <w:bottom w:space="0" w:sz="0" w:color="auto" w:val="none"/>
            <w:right w:space="0" w:sz="0" w:color="auto" w:val="none"/>
          </w:divBdr>
        </w:div>
        <w:div w:id="1023937665">
          <w:marLeft w:val="547"/>
          <w:marRight w:val="0"/>
          <w:marTop w:val="0"/>
          <w:marBottom w:val="0"/>
          <w:divBdr>
            <w:top w:space="0" w:sz="0" w:color="auto" w:val="none"/>
            <w:left w:space="0" w:sz="0" w:color="auto" w:val="none"/>
            <w:bottom w:space="0" w:sz="0" w:color="auto" w:val="none"/>
            <w:right w:space="0" w:sz="0" w:color="auto" w:val="none"/>
          </w:divBdr>
        </w:div>
        <w:div w:id="1641108755">
          <w:marLeft w:val="547"/>
          <w:marRight w:val="0"/>
          <w:marTop w:val="0"/>
          <w:marBottom w:val="0"/>
          <w:divBdr>
            <w:top w:space="0" w:sz="0" w:color="auto" w:val="none"/>
            <w:left w:space="0" w:sz="0" w:color="auto" w:val="none"/>
            <w:bottom w:space="0" w:sz="0" w:color="auto" w:val="none"/>
            <w:right w:space="0" w:sz="0" w:color="auto" w:val="none"/>
          </w:divBdr>
        </w:div>
        <w:div w:id="1944459632">
          <w:marLeft w:val="547"/>
          <w:marRight w:val="0"/>
          <w:marTop w:val="0"/>
          <w:marBottom w:val="0"/>
          <w:divBdr>
            <w:top w:space="0" w:sz="0" w:color="auto" w:val="none"/>
            <w:left w:space="0" w:sz="0" w:color="auto" w:val="none"/>
            <w:bottom w:space="0" w:sz="0" w:color="auto" w:val="none"/>
            <w:right w:space="0" w:sz="0" w:color="auto" w:val="none"/>
          </w:divBdr>
        </w:div>
        <w:div w:id="599216884">
          <w:marLeft w:val="547"/>
          <w:marRight w:val="0"/>
          <w:marTop w:val="0"/>
          <w:marBottom w:val="0"/>
          <w:divBdr>
            <w:top w:space="0" w:sz="0" w:color="auto" w:val="none"/>
            <w:left w:space="0" w:sz="0" w:color="auto" w:val="none"/>
            <w:bottom w:space="0" w:sz="0" w:color="auto" w:val="none"/>
            <w:right w:space="0" w:sz="0" w:color="auto" w:val="none"/>
          </w:divBdr>
        </w:div>
        <w:div w:id="2022466183">
          <w:marLeft w:val="547"/>
          <w:marRight w:val="0"/>
          <w:marTop w:val="0"/>
          <w:marBottom w:val="0"/>
          <w:divBdr>
            <w:top w:space="0" w:sz="0" w:color="auto" w:val="none"/>
            <w:left w:space="0" w:sz="0" w:color="auto" w:val="none"/>
            <w:bottom w:space="0" w:sz="0" w:color="auto" w:val="none"/>
            <w:right w:space="0" w:sz="0" w:color="auto" w:val="none"/>
          </w:divBdr>
        </w:div>
        <w:div w:id="1996375836">
          <w:marLeft w:val="547"/>
          <w:marRight w:val="0"/>
          <w:marTop w:val="0"/>
          <w:marBottom w:val="0"/>
          <w:divBdr>
            <w:top w:space="0" w:sz="0" w:color="auto" w:val="none"/>
            <w:left w:space="0" w:sz="0" w:color="auto" w:val="none"/>
            <w:bottom w:space="0" w:sz="0" w:color="auto" w:val="none"/>
            <w:right w:space="0" w:sz="0" w:color="auto" w:val="none"/>
          </w:divBdr>
        </w:div>
        <w:div w:id="885260880">
          <w:marLeft w:val="547"/>
          <w:marRight w:val="0"/>
          <w:marTop w:val="0"/>
          <w:marBottom w:val="0"/>
          <w:divBdr>
            <w:top w:space="0" w:sz="0" w:color="auto" w:val="none"/>
            <w:left w:space="0" w:sz="0" w:color="auto" w:val="none"/>
            <w:bottom w:space="0" w:sz="0" w:color="auto" w:val="none"/>
            <w:right w:space="0" w:sz="0" w:color="auto" w:val="none"/>
          </w:divBdr>
        </w:div>
        <w:div w:id="1323582273">
          <w:marLeft w:val="547"/>
          <w:marRight w:val="0"/>
          <w:marTop w:val="0"/>
          <w:marBottom w:val="0"/>
          <w:divBdr>
            <w:top w:space="0" w:sz="0" w:color="auto" w:val="none"/>
            <w:left w:space="0" w:sz="0" w:color="auto" w:val="none"/>
            <w:bottom w:space="0" w:sz="0" w:color="auto" w:val="none"/>
            <w:right w:space="0" w:sz="0" w:color="auto" w:val="none"/>
          </w:divBdr>
        </w:div>
        <w:div w:id="606160029">
          <w:marLeft w:val="547"/>
          <w:marRight w:val="0"/>
          <w:marTop w:val="0"/>
          <w:marBottom w:val="0"/>
          <w:divBdr>
            <w:top w:space="0" w:sz="0" w:color="auto" w:val="none"/>
            <w:left w:space="0" w:sz="0" w:color="auto" w:val="none"/>
            <w:bottom w:space="0" w:sz="0" w:color="auto" w:val="none"/>
            <w:right w:space="0" w:sz="0" w:color="auto" w:val="none"/>
          </w:divBdr>
        </w:div>
        <w:div w:id="1217475590">
          <w:marLeft w:val="547"/>
          <w:marRight w:val="0"/>
          <w:marTop w:val="0"/>
          <w:marBottom w:val="0"/>
          <w:divBdr>
            <w:top w:space="0" w:sz="0" w:color="auto" w:val="none"/>
            <w:left w:space="0" w:sz="0" w:color="auto" w:val="none"/>
            <w:bottom w:space="0" w:sz="0" w:color="auto" w:val="none"/>
            <w:right w:space="0" w:sz="0" w:color="auto" w:val="none"/>
          </w:divBdr>
        </w:div>
        <w:div w:id="1925873332">
          <w:marLeft w:val="547"/>
          <w:marRight w:val="0"/>
          <w:marTop w:val="0"/>
          <w:marBottom w:val="0"/>
          <w:divBdr>
            <w:top w:space="0" w:sz="0" w:color="auto" w:val="none"/>
            <w:left w:space="0" w:sz="0" w:color="auto" w:val="none"/>
            <w:bottom w:space="0" w:sz="0" w:color="auto" w:val="none"/>
            <w:right w:space="0" w:sz="0" w:color="auto" w:val="none"/>
          </w:divBdr>
        </w:div>
        <w:div w:id="1058043908">
          <w:marLeft w:val="547"/>
          <w:marRight w:val="0"/>
          <w:marTop w:val="0"/>
          <w:marBottom w:val="0"/>
          <w:divBdr>
            <w:top w:space="0" w:sz="0" w:color="auto" w:val="none"/>
            <w:left w:space="0" w:sz="0" w:color="auto" w:val="none"/>
            <w:bottom w:space="0" w:sz="0" w:color="auto" w:val="none"/>
            <w:right w:space="0" w:sz="0" w:color="auto" w:val="none"/>
          </w:divBdr>
        </w:div>
        <w:div w:id="1957173816">
          <w:marLeft w:val="547"/>
          <w:marRight w:val="0"/>
          <w:marTop w:val="0"/>
          <w:marBottom w:val="0"/>
          <w:divBdr>
            <w:top w:space="0" w:sz="0" w:color="auto" w:val="none"/>
            <w:left w:space="0" w:sz="0" w:color="auto" w:val="none"/>
            <w:bottom w:space="0" w:sz="0" w:color="auto" w:val="none"/>
            <w:right w:space="0" w:sz="0" w:color="auto" w:val="none"/>
          </w:divBdr>
        </w:div>
        <w:div w:id="820459908">
          <w:marLeft w:val="547"/>
          <w:marRight w:val="0"/>
          <w:marTop w:val="0"/>
          <w:marBottom w:val="0"/>
          <w:divBdr>
            <w:top w:space="0" w:sz="0" w:color="auto" w:val="none"/>
            <w:left w:space="0" w:sz="0" w:color="auto" w:val="none"/>
            <w:bottom w:space="0" w:sz="0" w:color="auto" w:val="none"/>
            <w:right w:space="0" w:sz="0" w:color="auto" w:val="none"/>
          </w:divBdr>
        </w:div>
      </w:divsChild>
    </w:div>
    <w:div w:id="652176970">
      <w:bodyDiv w:val="true"/>
      <w:marLeft w:val="0"/>
      <w:marRight w:val="0"/>
      <w:marTop w:val="0"/>
      <w:marBottom w:val="0"/>
      <w:divBdr>
        <w:top w:space="0" w:sz="0" w:color="auto" w:val="none"/>
        <w:left w:space="0" w:sz="0" w:color="auto" w:val="none"/>
        <w:bottom w:space="0" w:sz="0" w:color="auto" w:val="none"/>
        <w:right w:space="0" w:sz="0" w:color="auto" w:val="none"/>
      </w:divBdr>
    </w:div>
    <w:div w:id="654643756">
      <w:bodyDiv w:val="true"/>
      <w:marLeft w:val="0"/>
      <w:marRight w:val="0"/>
      <w:marTop w:val="0"/>
      <w:marBottom w:val="0"/>
      <w:divBdr>
        <w:top w:space="0" w:sz="0" w:color="auto" w:val="none"/>
        <w:left w:space="0" w:sz="0" w:color="auto" w:val="none"/>
        <w:bottom w:space="0" w:sz="0" w:color="auto" w:val="none"/>
        <w:right w:space="0" w:sz="0" w:color="auto" w:val="none"/>
      </w:divBdr>
    </w:div>
    <w:div w:id="660239576">
      <w:bodyDiv w:val="true"/>
      <w:marLeft w:val="0"/>
      <w:marRight w:val="0"/>
      <w:marTop w:val="0"/>
      <w:marBottom w:val="0"/>
      <w:divBdr>
        <w:top w:space="0" w:sz="0" w:color="auto" w:val="none"/>
        <w:left w:space="0" w:sz="0" w:color="auto" w:val="none"/>
        <w:bottom w:space="0" w:sz="0" w:color="auto" w:val="none"/>
        <w:right w:space="0" w:sz="0" w:color="auto" w:val="none"/>
      </w:divBdr>
    </w:div>
    <w:div w:id="666445566">
      <w:bodyDiv w:val="true"/>
      <w:marLeft w:val="0"/>
      <w:marRight w:val="0"/>
      <w:marTop w:val="0"/>
      <w:marBottom w:val="0"/>
      <w:divBdr>
        <w:top w:space="0" w:sz="0" w:color="auto" w:val="none"/>
        <w:left w:space="0" w:sz="0" w:color="auto" w:val="none"/>
        <w:bottom w:space="0" w:sz="0" w:color="auto" w:val="none"/>
        <w:right w:space="0" w:sz="0" w:color="auto" w:val="none"/>
      </w:divBdr>
    </w:div>
    <w:div w:id="666639923">
      <w:bodyDiv w:val="true"/>
      <w:marLeft w:val="0"/>
      <w:marRight w:val="0"/>
      <w:marTop w:val="0"/>
      <w:marBottom w:val="0"/>
      <w:divBdr>
        <w:top w:space="0" w:sz="0" w:color="auto" w:val="none"/>
        <w:left w:space="0" w:sz="0" w:color="auto" w:val="none"/>
        <w:bottom w:space="0" w:sz="0" w:color="auto" w:val="none"/>
        <w:right w:space="0" w:sz="0" w:color="auto" w:val="none"/>
      </w:divBdr>
    </w:div>
    <w:div w:id="681275234">
      <w:bodyDiv w:val="true"/>
      <w:marLeft w:val="0"/>
      <w:marRight w:val="0"/>
      <w:marTop w:val="0"/>
      <w:marBottom w:val="0"/>
      <w:divBdr>
        <w:top w:space="0" w:sz="0" w:color="auto" w:val="none"/>
        <w:left w:space="0" w:sz="0" w:color="auto" w:val="none"/>
        <w:bottom w:space="0" w:sz="0" w:color="auto" w:val="none"/>
        <w:right w:space="0" w:sz="0" w:color="auto" w:val="none"/>
      </w:divBdr>
    </w:div>
    <w:div w:id="692271562">
      <w:bodyDiv w:val="true"/>
      <w:marLeft w:val="0"/>
      <w:marRight w:val="0"/>
      <w:marTop w:val="0"/>
      <w:marBottom w:val="0"/>
      <w:divBdr>
        <w:top w:space="0" w:sz="0" w:color="auto" w:val="none"/>
        <w:left w:space="0" w:sz="0" w:color="auto" w:val="none"/>
        <w:bottom w:space="0" w:sz="0" w:color="auto" w:val="none"/>
        <w:right w:space="0" w:sz="0" w:color="auto" w:val="none"/>
      </w:divBdr>
    </w:div>
    <w:div w:id="695500537">
      <w:bodyDiv w:val="true"/>
      <w:marLeft w:val="0"/>
      <w:marRight w:val="0"/>
      <w:marTop w:val="0"/>
      <w:marBottom w:val="0"/>
      <w:divBdr>
        <w:top w:space="0" w:sz="0" w:color="auto" w:val="none"/>
        <w:left w:space="0" w:sz="0" w:color="auto" w:val="none"/>
        <w:bottom w:space="0" w:sz="0" w:color="auto" w:val="none"/>
        <w:right w:space="0" w:sz="0" w:color="auto" w:val="none"/>
      </w:divBdr>
    </w:div>
    <w:div w:id="707879502">
      <w:bodyDiv w:val="true"/>
      <w:marLeft w:val="0"/>
      <w:marRight w:val="0"/>
      <w:marTop w:val="0"/>
      <w:marBottom w:val="0"/>
      <w:divBdr>
        <w:top w:space="0" w:sz="0" w:color="auto" w:val="none"/>
        <w:left w:space="0" w:sz="0" w:color="auto" w:val="none"/>
        <w:bottom w:space="0" w:sz="0" w:color="auto" w:val="none"/>
        <w:right w:space="0" w:sz="0" w:color="auto" w:val="none"/>
      </w:divBdr>
    </w:div>
    <w:div w:id="709231637">
      <w:bodyDiv w:val="true"/>
      <w:marLeft w:val="0"/>
      <w:marRight w:val="0"/>
      <w:marTop w:val="0"/>
      <w:marBottom w:val="0"/>
      <w:divBdr>
        <w:top w:space="0" w:sz="0" w:color="auto" w:val="none"/>
        <w:left w:space="0" w:sz="0" w:color="auto" w:val="none"/>
        <w:bottom w:space="0" w:sz="0" w:color="auto" w:val="none"/>
        <w:right w:space="0" w:sz="0" w:color="auto" w:val="none"/>
      </w:divBdr>
    </w:div>
    <w:div w:id="710500249">
      <w:bodyDiv w:val="true"/>
      <w:marLeft w:val="0"/>
      <w:marRight w:val="0"/>
      <w:marTop w:val="0"/>
      <w:marBottom w:val="0"/>
      <w:divBdr>
        <w:top w:space="0" w:sz="0" w:color="auto" w:val="none"/>
        <w:left w:space="0" w:sz="0" w:color="auto" w:val="none"/>
        <w:bottom w:space="0" w:sz="0" w:color="auto" w:val="none"/>
        <w:right w:space="0" w:sz="0" w:color="auto" w:val="none"/>
      </w:divBdr>
    </w:div>
    <w:div w:id="712971289">
      <w:bodyDiv w:val="true"/>
      <w:marLeft w:val="0"/>
      <w:marRight w:val="0"/>
      <w:marTop w:val="0"/>
      <w:marBottom w:val="0"/>
      <w:divBdr>
        <w:top w:space="0" w:sz="0" w:color="auto" w:val="none"/>
        <w:left w:space="0" w:sz="0" w:color="auto" w:val="none"/>
        <w:bottom w:space="0" w:sz="0" w:color="auto" w:val="none"/>
        <w:right w:space="0" w:sz="0" w:color="auto" w:val="none"/>
      </w:divBdr>
    </w:div>
    <w:div w:id="717632206">
      <w:bodyDiv w:val="true"/>
      <w:marLeft w:val="0"/>
      <w:marRight w:val="0"/>
      <w:marTop w:val="0"/>
      <w:marBottom w:val="0"/>
      <w:divBdr>
        <w:top w:space="0" w:sz="0" w:color="auto" w:val="none"/>
        <w:left w:space="0" w:sz="0" w:color="auto" w:val="none"/>
        <w:bottom w:space="0" w:sz="0" w:color="auto" w:val="none"/>
        <w:right w:space="0" w:sz="0" w:color="auto" w:val="none"/>
      </w:divBdr>
    </w:div>
    <w:div w:id="721254153">
      <w:bodyDiv w:val="true"/>
      <w:marLeft w:val="0"/>
      <w:marRight w:val="0"/>
      <w:marTop w:val="0"/>
      <w:marBottom w:val="0"/>
      <w:divBdr>
        <w:top w:space="0" w:sz="0" w:color="auto" w:val="none"/>
        <w:left w:space="0" w:sz="0" w:color="auto" w:val="none"/>
        <w:bottom w:space="0" w:sz="0" w:color="auto" w:val="none"/>
        <w:right w:space="0" w:sz="0" w:color="auto" w:val="none"/>
      </w:divBdr>
    </w:div>
    <w:div w:id="728461775">
      <w:bodyDiv w:val="true"/>
      <w:marLeft w:val="0"/>
      <w:marRight w:val="0"/>
      <w:marTop w:val="0"/>
      <w:marBottom w:val="0"/>
      <w:divBdr>
        <w:top w:space="0" w:sz="0" w:color="auto" w:val="none"/>
        <w:left w:space="0" w:sz="0" w:color="auto" w:val="none"/>
        <w:bottom w:space="0" w:sz="0" w:color="auto" w:val="none"/>
        <w:right w:space="0" w:sz="0" w:color="auto" w:val="none"/>
      </w:divBdr>
    </w:div>
    <w:div w:id="728765495">
      <w:bodyDiv w:val="true"/>
      <w:marLeft w:val="0"/>
      <w:marRight w:val="0"/>
      <w:marTop w:val="0"/>
      <w:marBottom w:val="0"/>
      <w:divBdr>
        <w:top w:space="0" w:sz="0" w:color="auto" w:val="none"/>
        <w:left w:space="0" w:sz="0" w:color="auto" w:val="none"/>
        <w:bottom w:space="0" w:sz="0" w:color="auto" w:val="none"/>
        <w:right w:space="0" w:sz="0" w:color="auto" w:val="none"/>
      </w:divBdr>
    </w:div>
    <w:div w:id="738594822">
      <w:bodyDiv w:val="true"/>
      <w:marLeft w:val="0"/>
      <w:marRight w:val="0"/>
      <w:marTop w:val="0"/>
      <w:marBottom w:val="0"/>
      <w:divBdr>
        <w:top w:space="0" w:sz="0" w:color="auto" w:val="none"/>
        <w:left w:space="0" w:sz="0" w:color="auto" w:val="none"/>
        <w:bottom w:space="0" w:sz="0" w:color="auto" w:val="none"/>
        <w:right w:space="0" w:sz="0" w:color="auto" w:val="none"/>
      </w:divBdr>
    </w:div>
    <w:div w:id="739909928">
      <w:bodyDiv w:val="true"/>
      <w:marLeft w:val="0"/>
      <w:marRight w:val="0"/>
      <w:marTop w:val="0"/>
      <w:marBottom w:val="0"/>
      <w:divBdr>
        <w:top w:space="0" w:sz="0" w:color="auto" w:val="none"/>
        <w:left w:space="0" w:sz="0" w:color="auto" w:val="none"/>
        <w:bottom w:space="0" w:sz="0" w:color="auto" w:val="none"/>
        <w:right w:space="0" w:sz="0" w:color="auto" w:val="none"/>
      </w:divBdr>
    </w:div>
    <w:div w:id="741369110">
      <w:bodyDiv w:val="true"/>
      <w:marLeft w:val="0"/>
      <w:marRight w:val="0"/>
      <w:marTop w:val="0"/>
      <w:marBottom w:val="0"/>
      <w:divBdr>
        <w:top w:space="0" w:sz="0" w:color="auto" w:val="none"/>
        <w:left w:space="0" w:sz="0" w:color="auto" w:val="none"/>
        <w:bottom w:space="0" w:sz="0" w:color="auto" w:val="none"/>
        <w:right w:space="0" w:sz="0" w:color="auto" w:val="none"/>
      </w:divBdr>
    </w:div>
    <w:div w:id="743644982">
      <w:bodyDiv w:val="true"/>
      <w:marLeft w:val="0"/>
      <w:marRight w:val="0"/>
      <w:marTop w:val="0"/>
      <w:marBottom w:val="0"/>
      <w:divBdr>
        <w:top w:space="0" w:sz="0" w:color="auto" w:val="none"/>
        <w:left w:space="0" w:sz="0" w:color="auto" w:val="none"/>
        <w:bottom w:space="0" w:sz="0" w:color="auto" w:val="none"/>
        <w:right w:space="0" w:sz="0" w:color="auto" w:val="none"/>
      </w:divBdr>
    </w:div>
    <w:div w:id="751707746">
      <w:bodyDiv w:val="true"/>
      <w:marLeft w:val="0"/>
      <w:marRight w:val="0"/>
      <w:marTop w:val="0"/>
      <w:marBottom w:val="0"/>
      <w:divBdr>
        <w:top w:space="0" w:sz="0" w:color="auto" w:val="none"/>
        <w:left w:space="0" w:sz="0" w:color="auto" w:val="none"/>
        <w:bottom w:space="0" w:sz="0" w:color="auto" w:val="none"/>
        <w:right w:space="0" w:sz="0" w:color="auto" w:val="none"/>
      </w:divBdr>
    </w:div>
    <w:div w:id="755134748">
      <w:bodyDiv w:val="true"/>
      <w:marLeft w:val="0"/>
      <w:marRight w:val="0"/>
      <w:marTop w:val="0"/>
      <w:marBottom w:val="0"/>
      <w:divBdr>
        <w:top w:space="0" w:sz="0" w:color="auto" w:val="none"/>
        <w:left w:space="0" w:sz="0" w:color="auto" w:val="none"/>
        <w:bottom w:space="0" w:sz="0" w:color="auto" w:val="none"/>
        <w:right w:space="0" w:sz="0" w:color="auto" w:val="none"/>
      </w:divBdr>
    </w:div>
    <w:div w:id="756054348">
      <w:bodyDiv w:val="true"/>
      <w:marLeft w:val="0"/>
      <w:marRight w:val="0"/>
      <w:marTop w:val="0"/>
      <w:marBottom w:val="0"/>
      <w:divBdr>
        <w:top w:space="0" w:sz="0" w:color="auto" w:val="none"/>
        <w:left w:space="0" w:sz="0" w:color="auto" w:val="none"/>
        <w:bottom w:space="0" w:sz="0" w:color="auto" w:val="none"/>
        <w:right w:space="0" w:sz="0" w:color="auto" w:val="none"/>
      </w:divBdr>
    </w:div>
    <w:div w:id="757097886">
      <w:bodyDiv w:val="true"/>
      <w:marLeft w:val="0"/>
      <w:marRight w:val="0"/>
      <w:marTop w:val="0"/>
      <w:marBottom w:val="0"/>
      <w:divBdr>
        <w:top w:space="0" w:sz="0" w:color="auto" w:val="none"/>
        <w:left w:space="0" w:sz="0" w:color="auto" w:val="none"/>
        <w:bottom w:space="0" w:sz="0" w:color="auto" w:val="none"/>
        <w:right w:space="0" w:sz="0" w:color="auto" w:val="none"/>
      </w:divBdr>
    </w:div>
    <w:div w:id="766459890">
      <w:bodyDiv w:val="true"/>
      <w:marLeft w:val="0"/>
      <w:marRight w:val="0"/>
      <w:marTop w:val="0"/>
      <w:marBottom w:val="0"/>
      <w:divBdr>
        <w:top w:space="0" w:sz="0" w:color="auto" w:val="none"/>
        <w:left w:space="0" w:sz="0" w:color="auto" w:val="none"/>
        <w:bottom w:space="0" w:sz="0" w:color="auto" w:val="none"/>
        <w:right w:space="0" w:sz="0" w:color="auto" w:val="none"/>
      </w:divBdr>
    </w:div>
    <w:div w:id="766929589">
      <w:bodyDiv w:val="true"/>
      <w:marLeft w:val="0"/>
      <w:marRight w:val="0"/>
      <w:marTop w:val="0"/>
      <w:marBottom w:val="0"/>
      <w:divBdr>
        <w:top w:space="0" w:sz="0" w:color="auto" w:val="none"/>
        <w:left w:space="0" w:sz="0" w:color="auto" w:val="none"/>
        <w:bottom w:space="0" w:sz="0" w:color="auto" w:val="none"/>
        <w:right w:space="0" w:sz="0" w:color="auto" w:val="none"/>
      </w:divBdr>
    </w:div>
    <w:div w:id="772552650">
      <w:bodyDiv w:val="true"/>
      <w:marLeft w:val="0"/>
      <w:marRight w:val="0"/>
      <w:marTop w:val="0"/>
      <w:marBottom w:val="0"/>
      <w:divBdr>
        <w:top w:space="0" w:sz="0" w:color="auto" w:val="none"/>
        <w:left w:space="0" w:sz="0" w:color="auto" w:val="none"/>
        <w:bottom w:space="0" w:sz="0" w:color="auto" w:val="none"/>
        <w:right w:space="0" w:sz="0" w:color="auto" w:val="none"/>
      </w:divBdr>
    </w:div>
    <w:div w:id="773936855">
      <w:bodyDiv w:val="true"/>
      <w:marLeft w:val="0"/>
      <w:marRight w:val="0"/>
      <w:marTop w:val="0"/>
      <w:marBottom w:val="0"/>
      <w:divBdr>
        <w:top w:space="0" w:sz="0" w:color="auto" w:val="none"/>
        <w:left w:space="0" w:sz="0" w:color="auto" w:val="none"/>
        <w:bottom w:space="0" w:sz="0" w:color="auto" w:val="none"/>
        <w:right w:space="0" w:sz="0" w:color="auto" w:val="none"/>
      </w:divBdr>
    </w:div>
    <w:div w:id="778914255">
      <w:bodyDiv w:val="true"/>
      <w:marLeft w:val="0"/>
      <w:marRight w:val="0"/>
      <w:marTop w:val="0"/>
      <w:marBottom w:val="0"/>
      <w:divBdr>
        <w:top w:space="0" w:sz="0" w:color="auto" w:val="none"/>
        <w:left w:space="0" w:sz="0" w:color="auto" w:val="none"/>
        <w:bottom w:space="0" w:sz="0" w:color="auto" w:val="none"/>
        <w:right w:space="0" w:sz="0" w:color="auto" w:val="none"/>
      </w:divBdr>
    </w:div>
    <w:div w:id="779766630">
      <w:bodyDiv w:val="true"/>
      <w:marLeft w:val="0"/>
      <w:marRight w:val="0"/>
      <w:marTop w:val="0"/>
      <w:marBottom w:val="0"/>
      <w:divBdr>
        <w:top w:space="0" w:sz="0" w:color="auto" w:val="none"/>
        <w:left w:space="0" w:sz="0" w:color="auto" w:val="none"/>
        <w:bottom w:space="0" w:sz="0" w:color="auto" w:val="none"/>
        <w:right w:space="0" w:sz="0" w:color="auto" w:val="none"/>
      </w:divBdr>
    </w:div>
    <w:div w:id="783571923">
      <w:bodyDiv w:val="true"/>
      <w:marLeft w:val="0"/>
      <w:marRight w:val="0"/>
      <w:marTop w:val="0"/>
      <w:marBottom w:val="0"/>
      <w:divBdr>
        <w:top w:space="0" w:sz="0" w:color="auto" w:val="none"/>
        <w:left w:space="0" w:sz="0" w:color="auto" w:val="none"/>
        <w:bottom w:space="0" w:sz="0" w:color="auto" w:val="none"/>
        <w:right w:space="0" w:sz="0" w:color="auto" w:val="none"/>
      </w:divBdr>
    </w:div>
    <w:div w:id="801728543">
      <w:bodyDiv w:val="true"/>
      <w:marLeft w:val="0"/>
      <w:marRight w:val="0"/>
      <w:marTop w:val="0"/>
      <w:marBottom w:val="0"/>
      <w:divBdr>
        <w:top w:space="0" w:sz="0" w:color="auto" w:val="none"/>
        <w:left w:space="0" w:sz="0" w:color="auto" w:val="none"/>
        <w:bottom w:space="0" w:sz="0" w:color="auto" w:val="none"/>
        <w:right w:space="0" w:sz="0" w:color="auto" w:val="none"/>
      </w:divBdr>
    </w:div>
    <w:div w:id="811486993">
      <w:bodyDiv w:val="true"/>
      <w:marLeft w:val="0"/>
      <w:marRight w:val="0"/>
      <w:marTop w:val="0"/>
      <w:marBottom w:val="0"/>
      <w:divBdr>
        <w:top w:space="0" w:sz="0" w:color="auto" w:val="none"/>
        <w:left w:space="0" w:sz="0" w:color="auto" w:val="none"/>
        <w:bottom w:space="0" w:sz="0" w:color="auto" w:val="none"/>
        <w:right w:space="0" w:sz="0" w:color="auto" w:val="none"/>
      </w:divBdr>
    </w:div>
    <w:div w:id="825975112">
      <w:bodyDiv w:val="true"/>
      <w:marLeft w:val="0"/>
      <w:marRight w:val="0"/>
      <w:marTop w:val="0"/>
      <w:marBottom w:val="0"/>
      <w:divBdr>
        <w:top w:space="0" w:sz="0" w:color="auto" w:val="none"/>
        <w:left w:space="0" w:sz="0" w:color="auto" w:val="none"/>
        <w:bottom w:space="0" w:sz="0" w:color="auto" w:val="none"/>
        <w:right w:space="0" w:sz="0" w:color="auto" w:val="none"/>
      </w:divBdr>
    </w:div>
    <w:div w:id="831599795">
      <w:bodyDiv w:val="true"/>
      <w:marLeft w:val="0"/>
      <w:marRight w:val="0"/>
      <w:marTop w:val="0"/>
      <w:marBottom w:val="0"/>
      <w:divBdr>
        <w:top w:space="0" w:sz="0" w:color="auto" w:val="none"/>
        <w:left w:space="0" w:sz="0" w:color="auto" w:val="none"/>
        <w:bottom w:space="0" w:sz="0" w:color="auto" w:val="none"/>
        <w:right w:space="0" w:sz="0" w:color="auto" w:val="none"/>
      </w:divBdr>
    </w:div>
    <w:div w:id="836962676">
      <w:bodyDiv w:val="true"/>
      <w:marLeft w:val="0"/>
      <w:marRight w:val="0"/>
      <w:marTop w:val="0"/>
      <w:marBottom w:val="0"/>
      <w:divBdr>
        <w:top w:space="0" w:sz="0" w:color="auto" w:val="none"/>
        <w:left w:space="0" w:sz="0" w:color="auto" w:val="none"/>
        <w:bottom w:space="0" w:sz="0" w:color="auto" w:val="none"/>
        <w:right w:space="0" w:sz="0" w:color="auto" w:val="none"/>
      </w:divBdr>
    </w:div>
    <w:div w:id="839199001">
      <w:bodyDiv w:val="true"/>
      <w:marLeft w:val="0"/>
      <w:marRight w:val="0"/>
      <w:marTop w:val="0"/>
      <w:marBottom w:val="0"/>
      <w:divBdr>
        <w:top w:space="0" w:sz="0" w:color="auto" w:val="none"/>
        <w:left w:space="0" w:sz="0" w:color="auto" w:val="none"/>
        <w:bottom w:space="0" w:sz="0" w:color="auto" w:val="none"/>
        <w:right w:space="0" w:sz="0" w:color="auto" w:val="none"/>
      </w:divBdr>
    </w:div>
    <w:div w:id="843008459">
      <w:bodyDiv w:val="true"/>
      <w:marLeft w:val="0"/>
      <w:marRight w:val="0"/>
      <w:marTop w:val="0"/>
      <w:marBottom w:val="0"/>
      <w:divBdr>
        <w:top w:space="0" w:sz="0" w:color="auto" w:val="none"/>
        <w:left w:space="0" w:sz="0" w:color="auto" w:val="none"/>
        <w:bottom w:space="0" w:sz="0" w:color="auto" w:val="none"/>
        <w:right w:space="0" w:sz="0" w:color="auto" w:val="none"/>
      </w:divBdr>
    </w:div>
    <w:div w:id="848179775">
      <w:bodyDiv w:val="true"/>
      <w:marLeft w:val="0"/>
      <w:marRight w:val="0"/>
      <w:marTop w:val="0"/>
      <w:marBottom w:val="0"/>
      <w:divBdr>
        <w:top w:space="0" w:sz="0" w:color="auto" w:val="none"/>
        <w:left w:space="0" w:sz="0" w:color="auto" w:val="none"/>
        <w:bottom w:space="0" w:sz="0" w:color="auto" w:val="none"/>
        <w:right w:space="0" w:sz="0" w:color="auto" w:val="none"/>
      </w:divBdr>
    </w:div>
    <w:div w:id="850148642">
      <w:bodyDiv w:val="true"/>
      <w:marLeft w:val="0"/>
      <w:marRight w:val="0"/>
      <w:marTop w:val="0"/>
      <w:marBottom w:val="0"/>
      <w:divBdr>
        <w:top w:space="0" w:sz="0" w:color="auto" w:val="none"/>
        <w:left w:space="0" w:sz="0" w:color="auto" w:val="none"/>
        <w:bottom w:space="0" w:sz="0" w:color="auto" w:val="none"/>
        <w:right w:space="0" w:sz="0" w:color="auto" w:val="none"/>
      </w:divBdr>
    </w:div>
    <w:div w:id="856844253">
      <w:bodyDiv w:val="true"/>
      <w:marLeft w:val="0"/>
      <w:marRight w:val="0"/>
      <w:marTop w:val="0"/>
      <w:marBottom w:val="0"/>
      <w:divBdr>
        <w:top w:space="0" w:sz="0" w:color="auto" w:val="none"/>
        <w:left w:space="0" w:sz="0" w:color="auto" w:val="none"/>
        <w:bottom w:space="0" w:sz="0" w:color="auto" w:val="none"/>
        <w:right w:space="0" w:sz="0" w:color="auto" w:val="none"/>
      </w:divBdr>
    </w:div>
    <w:div w:id="859205341">
      <w:bodyDiv w:val="true"/>
      <w:marLeft w:val="0"/>
      <w:marRight w:val="0"/>
      <w:marTop w:val="0"/>
      <w:marBottom w:val="0"/>
      <w:divBdr>
        <w:top w:space="0" w:sz="0" w:color="auto" w:val="none"/>
        <w:left w:space="0" w:sz="0" w:color="auto" w:val="none"/>
        <w:bottom w:space="0" w:sz="0" w:color="auto" w:val="none"/>
        <w:right w:space="0" w:sz="0" w:color="auto" w:val="none"/>
      </w:divBdr>
    </w:div>
    <w:div w:id="867985942">
      <w:bodyDiv w:val="true"/>
      <w:marLeft w:val="0"/>
      <w:marRight w:val="0"/>
      <w:marTop w:val="0"/>
      <w:marBottom w:val="0"/>
      <w:divBdr>
        <w:top w:space="0" w:sz="0" w:color="auto" w:val="none"/>
        <w:left w:space="0" w:sz="0" w:color="auto" w:val="none"/>
        <w:bottom w:space="0" w:sz="0" w:color="auto" w:val="none"/>
        <w:right w:space="0" w:sz="0" w:color="auto" w:val="none"/>
      </w:divBdr>
    </w:div>
    <w:div w:id="869611255">
      <w:bodyDiv w:val="true"/>
      <w:marLeft w:val="0"/>
      <w:marRight w:val="0"/>
      <w:marTop w:val="0"/>
      <w:marBottom w:val="0"/>
      <w:divBdr>
        <w:top w:space="0" w:sz="0" w:color="auto" w:val="none"/>
        <w:left w:space="0" w:sz="0" w:color="auto" w:val="none"/>
        <w:bottom w:space="0" w:sz="0" w:color="auto" w:val="none"/>
        <w:right w:space="0" w:sz="0" w:color="auto" w:val="none"/>
      </w:divBdr>
    </w:div>
    <w:div w:id="876509394">
      <w:bodyDiv w:val="true"/>
      <w:marLeft w:val="0"/>
      <w:marRight w:val="0"/>
      <w:marTop w:val="0"/>
      <w:marBottom w:val="0"/>
      <w:divBdr>
        <w:top w:space="0" w:sz="0" w:color="auto" w:val="none"/>
        <w:left w:space="0" w:sz="0" w:color="auto" w:val="none"/>
        <w:bottom w:space="0" w:sz="0" w:color="auto" w:val="none"/>
        <w:right w:space="0" w:sz="0" w:color="auto" w:val="none"/>
      </w:divBdr>
    </w:div>
    <w:div w:id="881943590">
      <w:bodyDiv w:val="true"/>
      <w:marLeft w:val="0"/>
      <w:marRight w:val="0"/>
      <w:marTop w:val="0"/>
      <w:marBottom w:val="0"/>
      <w:divBdr>
        <w:top w:space="0" w:sz="0" w:color="auto" w:val="none"/>
        <w:left w:space="0" w:sz="0" w:color="auto" w:val="none"/>
        <w:bottom w:space="0" w:sz="0" w:color="auto" w:val="none"/>
        <w:right w:space="0" w:sz="0" w:color="auto" w:val="none"/>
      </w:divBdr>
    </w:div>
    <w:div w:id="886798174">
      <w:bodyDiv w:val="true"/>
      <w:marLeft w:val="0"/>
      <w:marRight w:val="0"/>
      <w:marTop w:val="0"/>
      <w:marBottom w:val="0"/>
      <w:divBdr>
        <w:top w:space="0" w:sz="0" w:color="auto" w:val="none"/>
        <w:left w:space="0" w:sz="0" w:color="auto" w:val="none"/>
        <w:bottom w:space="0" w:sz="0" w:color="auto" w:val="none"/>
        <w:right w:space="0" w:sz="0" w:color="auto" w:val="none"/>
      </w:divBdr>
    </w:div>
    <w:div w:id="888761429">
      <w:bodyDiv w:val="true"/>
      <w:marLeft w:val="0"/>
      <w:marRight w:val="0"/>
      <w:marTop w:val="0"/>
      <w:marBottom w:val="0"/>
      <w:divBdr>
        <w:top w:space="0" w:sz="0" w:color="auto" w:val="none"/>
        <w:left w:space="0" w:sz="0" w:color="auto" w:val="none"/>
        <w:bottom w:space="0" w:sz="0" w:color="auto" w:val="none"/>
        <w:right w:space="0" w:sz="0" w:color="auto" w:val="none"/>
      </w:divBdr>
    </w:div>
    <w:div w:id="893587499">
      <w:bodyDiv w:val="true"/>
      <w:marLeft w:val="0"/>
      <w:marRight w:val="0"/>
      <w:marTop w:val="0"/>
      <w:marBottom w:val="0"/>
      <w:divBdr>
        <w:top w:space="0" w:sz="0" w:color="auto" w:val="none"/>
        <w:left w:space="0" w:sz="0" w:color="auto" w:val="none"/>
        <w:bottom w:space="0" w:sz="0" w:color="auto" w:val="none"/>
        <w:right w:space="0" w:sz="0" w:color="auto" w:val="none"/>
      </w:divBdr>
    </w:div>
    <w:div w:id="907425144">
      <w:bodyDiv w:val="true"/>
      <w:marLeft w:val="0"/>
      <w:marRight w:val="0"/>
      <w:marTop w:val="0"/>
      <w:marBottom w:val="0"/>
      <w:divBdr>
        <w:top w:space="0" w:sz="0" w:color="auto" w:val="none"/>
        <w:left w:space="0" w:sz="0" w:color="auto" w:val="none"/>
        <w:bottom w:space="0" w:sz="0" w:color="auto" w:val="none"/>
        <w:right w:space="0" w:sz="0" w:color="auto" w:val="none"/>
      </w:divBdr>
    </w:div>
    <w:div w:id="910964550">
      <w:bodyDiv w:val="true"/>
      <w:marLeft w:val="0"/>
      <w:marRight w:val="0"/>
      <w:marTop w:val="0"/>
      <w:marBottom w:val="0"/>
      <w:divBdr>
        <w:top w:space="0" w:sz="0" w:color="auto" w:val="none"/>
        <w:left w:space="0" w:sz="0" w:color="auto" w:val="none"/>
        <w:bottom w:space="0" w:sz="0" w:color="auto" w:val="none"/>
        <w:right w:space="0" w:sz="0" w:color="auto" w:val="none"/>
      </w:divBdr>
    </w:div>
    <w:div w:id="911505552">
      <w:bodyDiv w:val="true"/>
      <w:marLeft w:val="0"/>
      <w:marRight w:val="0"/>
      <w:marTop w:val="0"/>
      <w:marBottom w:val="0"/>
      <w:divBdr>
        <w:top w:space="0" w:sz="0" w:color="auto" w:val="none"/>
        <w:left w:space="0" w:sz="0" w:color="auto" w:val="none"/>
        <w:bottom w:space="0" w:sz="0" w:color="auto" w:val="none"/>
        <w:right w:space="0" w:sz="0" w:color="auto" w:val="none"/>
      </w:divBdr>
    </w:div>
    <w:div w:id="913128133">
      <w:bodyDiv w:val="true"/>
      <w:marLeft w:val="0"/>
      <w:marRight w:val="0"/>
      <w:marTop w:val="0"/>
      <w:marBottom w:val="0"/>
      <w:divBdr>
        <w:top w:space="0" w:sz="0" w:color="auto" w:val="none"/>
        <w:left w:space="0" w:sz="0" w:color="auto" w:val="none"/>
        <w:bottom w:space="0" w:sz="0" w:color="auto" w:val="none"/>
        <w:right w:space="0" w:sz="0" w:color="auto" w:val="none"/>
      </w:divBdr>
    </w:div>
    <w:div w:id="918438815">
      <w:bodyDiv w:val="true"/>
      <w:marLeft w:val="0"/>
      <w:marRight w:val="0"/>
      <w:marTop w:val="0"/>
      <w:marBottom w:val="0"/>
      <w:divBdr>
        <w:top w:space="0" w:sz="0" w:color="auto" w:val="none"/>
        <w:left w:space="0" w:sz="0" w:color="auto" w:val="none"/>
        <w:bottom w:space="0" w:sz="0" w:color="auto" w:val="none"/>
        <w:right w:space="0" w:sz="0" w:color="auto" w:val="none"/>
      </w:divBdr>
    </w:div>
    <w:div w:id="918683824">
      <w:bodyDiv w:val="true"/>
      <w:marLeft w:val="0"/>
      <w:marRight w:val="0"/>
      <w:marTop w:val="0"/>
      <w:marBottom w:val="0"/>
      <w:divBdr>
        <w:top w:space="0" w:sz="0" w:color="auto" w:val="none"/>
        <w:left w:space="0" w:sz="0" w:color="auto" w:val="none"/>
        <w:bottom w:space="0" w:sz="0" w:color="auto" w:val="none"/>
        <w:right w:space="0" w:sz="0" w:color="auto" w:val="none"/>
      </w:divBdr>
    </w:div>
    <w:div w:id="922029744">
      <w:bodyDiv w:val="true"/>
      <w:marLeft w:val="0"/>
      <w:marRight w:val="0"/>
      <w:marTop w:val="0"/>
      <w:marBottom w:val="0"/>
      <w:divBdr>
        <w:top w:space="0" w:sz="0" w:color="auto" w:val="none"/>
        <w:left w:space="0" w:sz="0" w:color="auto" w:val="none"/>
        <w:bottom w:space="0" w:sz="0" w:color="auto" w:val="none"/>
        <w:right w:space="0" w:sz="0" w:color="auto" w:val="none"/>
      </w:divBdr>
    </w:div>
    <w:div w:id="925963620">
      <w:bodyDiv w:val="true"/>
      <w:marLeft w:val="0"/>
      <w:marRight w:val="0"/>
      <w:marTop w:val="0"/>
      <w:marBottom w:val="0"/>
      <w:divBdr>
        <w:top w:space="0" w:sz="0" w:color="auto" w:val="none"/>
        <w:left w:space="0" w:sz="0" w:color="auto" w:val="none"/>
        <w:bottom w:space="0" w:sz="0" w:color="auto" w:val="none"/>
        <w:right w:space="0" w:sz="0" w:color="auto" w:val="none"/>
      </w:divBdr>
    </w:div>
    <w:div w:id="931399748">
      <w:bodyDiv w:val="true"/>
      <w:marLeft w:val="0"/>
      <w:marRight w:val="0"/>
      <w:marTop w:val="0"/>
      <w:marBottom w:val="0"/>
      <w:divBdr>
        <w:top w:space="0" w:sz="0" w:color="auto" w:val="none"/>
        <w:left w:space="0" w:sz="0" w:color="auto" w:val="none"/>
        <w:bottom w:space="0" w:sz="0" w:color="auto" w:val="none"/>
        <w:right w:space="0" w:sz="0" w:color="auto" w:val="none"/>
      </w:divBdr>
    </w:div>
    <w:div w:id="933712234">
      <w:bodyDiv w:val="true"/>
      <w:marLeft w:val="0"/>
      <w:marRight w:val="0"/>
      <w:marTop w:val="0"/>
      <w:marBottom w:val="0"/>
      <w:divBdr>
        <w:top w:space="0" w:sz="0" w:color="auto" w:val="none"/>
        <w:left w:space="0" w:sz="0" w:color="auto" w:val="none"/>
        <w:bottom w:space="0" w:sz="0" w:color="auto" w:val="none"/>
        <w:right w:space="0" w:sz="0" w:color="auto" w:val="none"/>
      </w:divBdr>
    </w:div>
    <w:div w:id="935403861">
      <w:bodyDiv w:val="true"/>
      <w:marLeft w:val="0"/>
      <w:marRight w:val="0"/>
      <w:marTop w:val="0"/>
      <w:marBottom w:val="0"/>
      <w:divBdr>
        <w:top w:space="0" w:sz="0" w:color="auto" w:val="none"/>
        <w:left w:space="0" w:sz="0" w:color="auto" w:val="none"/>
        <w:bottom w:space="0" w:sz="0" w:color="auto" w:val="none"/>
        <w:right w:space="0" w:sz="0" w:color="auto" w:val="none"/>
      </w:divBdr>
    </w:div>
    <w:div w:id="937100002">
      <w:bodyDiv w:val="true"/>
      <w:marLeft w:val="0"/>
      <w:marRight w:val="0"/>
      <w:marTop w:val="0"/>
      <w:marBottom w:val="0"/>
      <w:divBdr>
        <w:top w:space="0" w:sz="0" w:color="auto" w:val="none"/>
        <w:left w:space="0" w:sz="0" w:color="auto" w:val="none"/>
        <w:bottom w:space="0" w:sz="0" w:color="auto" w:val="none"/>
        <w:right w:space="0" w:sz="0" w:color="auto" w:val="none"/>
      </w:divBdr>
    </w:div>
    <w:div w:id="942342376">
      <w:bodyDiv w:val="true"/>
      <w:marLeft w:val="0"/>
      <w:marRight w:val="0"/>
      <w:marTop w:val="0"/>
      <w:marBottom w:val="0"/>
      <w:divBdr>
        <w:top w:space="0" w:sz="0" w:color="auto" w:val="none"/>
        <w:left w:space="0" w:sz="0" w:color="auto" w:val="none"/>
        <w:bottom w:space="0" w:sz="0" w:color="auto" w:val="none"/>
        <w:right w:space="0" w:sz="0" w:color="auto" w:val="none"/>
      </w:divBdr>
    </w:div>
    <w:div w:id="943609293">
      <w:bodyDiv w:val="true"/>
      <w:marLeft w:val="0"/>
      <w:marRight w:val="0"/>
      <w:marTop w:val="0"/>
      <w:marBottom w:val="0"/>
      <w:divBdr>
        <w:top w:space="0" w:sz="0" w:color="auto" w:val="none"/>
        <w:left w:space="0" w:sz="0" w:color="auto" w:val="none"/>
        <w:bottom w:space="0" w:sz="0" w:color="auto" w:val="none"/>
        <w:right w:space="0" w:sz="0" w:color="auto" w:val="none"/>
      </w:divBdr>
    </w:div>
    <w:div w:id="946039136">
      <w:bodyDiv w:val="true"/>
      <w:marLeft w:val="0"/>
      <w:marRight w:val="0"/>
      <w:marTop w:val="0"/>
      <w:marBottom w:val="0"/>
      <w:divBdr>
        <w:top w:space="0" w:sz="0" w:color="auto" w:val="none"/>
        <w:left w:space="0" w:sz="0" w:color="auto" w:val="none"/>
        <w:bottom w:space="0" w:sz="0" w:color="auto" w:val="none"/>
        <w:right w:space="0" w:sz="0" w:color="auto" w:val="none"/>
      </w:divBdr>
    </w:div>
    <w:div w:id="947850934">
      <w:bodyDiv w:val="true"/>
      <w:marLeft w:val="0"/>
      <w:marRight w:val="0"/>
      <w:marTop w:val="0"/>
      <w:marBottom w:val="0"/>
      <w:divBdr>
        <w:top w:space="0" w:sz="0" w:color="auto" w:val="none"/>
        <w:left w:space="0" w:sz="0" w:color="auto" w:val="none"/>
        <w:bottom w:space="0" w:sz="0" w:color="auto" w:val="none"/>
        <w:right w:space="0" w:sz="0" w:color="auto" w:val="none"/>
      </w:divBdr>
    </w:div>
    <w:div w:id="963199809">
      <w:bodyDiv w:val="true"/>
      <w:marLeft w:val="0"/>
      <w:marRight w:val="0"/>
      <w:marTop w:val="0"/>
      <w:marBottom w:val="0"/>
      <w:divBdr>
        <w:top w:space="0" w:sz="0" w:color="auto" w:val="none"/>
        <w:left w:space="0" w:sz="0" w:color="auto" w:val="none"/>
        <w:bottom w:space="0" w:sz="0" w:color="auto" w:val="none"/>
        <w:right w:space="0" w:sz="0" w:color="auto" w:val="none"/>
      </w:divBdr>
    </w:div>
    <w:div w:id="969556002">
      <w:bodyDiv w:val="true"/>
      <w:marLeft w:val="0"/>
      <w:marRight w:val="0"/>
      <w:marTop w:val="0"/>
      <w:marBottom w:val="0"/>
      <w:divBdr>
        <w:top w:space="0" w:sz="0" w:color="auto" w:val="none"/>
        <w:left w:space="0" w:sz="0" w:color="auto" w:val="none"/>
        <w:bottom w:space="0" w:sz="0" w:color="auto" w:val="none"/>
        <w:right w:space="0" w:sz="0" w:color="auto" w:val="none"/>
      </w:divBdr>
    </w:div>
    <w:div w:id="972254811">
      <w:bodyDiv w:val="true"/>
      <w:marLeft w:val="0"/>
      <w:marRight w:val="0"/>
      <w:marTop w:val="0"/>
      <w:marBottom w:val="0"/>
      <w:divBdr>
        <w:top w:space="0" w:sz="0" w:color="auto" w:val="none"/>
        <w:left w:space="0" w:sz="0" w:color="auto" w:val="none"/>
        <w:bottom w:space="0" w:sz="0" w:color="auto" w:val="none"/>
        <w:right w:space="0" w:sz="0" w:color="auto" w:val="none"/>
      </w:divBdr>
    </w:div>
    <w:div w:id="977613087">
      <w:bodyDiv w:val="true"/>
      <w:marLeft w:val="0"/>
      <w:marRight w:val="0"/>
      <w:marTop w:val="0"/>
      <w:marBottom w:val="0"/>
      <w:divBdr>
        <w:top w:space="0" w:sz="0" w:color="auto" w:val="none"/>
        <w:left w:space="0" w:sz="0" w:color="auto" w:val="none"/>
        <w:bottom w:space="0" w:sz="0" w:color="auto" w:val="none"/>
        <w:right w:space="0" w:sz="0" w:color="auto" w:val="none"/>
      </w:divBdr>
    </w:div>
    <w:div w:id="980158322">
      <w:bodyDiv w:val="true"/>
      <w:marLeft w:val="0"/>
      <w:marRight w:val="0"/>
      <w:marTop w:val="0"/>
      <w:marBottom w:val="0"/>
      <w:divBdr>
        <w:top w:space="0" w:sz="0" w:color="auto" w:val="none"/>
        <w:left w:space="0" w:sz="0" w:color="auto" w:val="none"/>
        <w:bottom w:space="0" w:sz="0" w:color="auto" w:val="none"/>
        <w:right w:space="0" w:sz="0" w:color="auto" w:val="none"/>
      </w:divBdr>
    </w:div>
    <w:div w:id="986278296">
      <w:bodyDiv w:val="true"/>
      <w:marLeft w:val="0"/>
      <w:marRight w:val="0"/>
      <w:marTop w:val="0"/>
      <w:marBottom w:val="0"/>
      <w:divBdr>
        <w:top w:space="0" w:sz="0" w:color="auto" w:val="none"/>
        <w:left w:space="0" w:sz="0" w:color="auto" w:val="none"/>
        <w:bottom w:space="0" w:sz="0" w:color="auto" w:val="none"/>
        <w:right w:space="0" w:sz="0" w:color="auto" w:val="none"/>
      </w:divBdr>
    </w:div>
    <w:div w:id="986668658">
      <w:bodyDiv w:val="true"/>
      <w:marLeft w:val="0"/>
      <w:marRight w:val="0"/>
      <w:marTop w:val="0"/>
      <w:marBottom w:val="0"/>
      <w:divBdr>
        <w:top w:space="0" w:sz="0" w:color="auto" w:val="none"/>
        <w:left w:space="0" w:sz="0" w:color="auto" w:val="none"/>
        <w:bottom w:space="0" w:sz="0" w:color="auto" w:val="none"/>
        <w:right w:space="0" w:sz="0" w:color="auto" w:val="none"/>
      </w:divBdr>
    </w:div>
    <w:div w:id="988830459">
      <w:bodyDiv w:val="true"/>
      <w:marLeft w:val="0"/>
      <w:marRight w:val="0"/>
      <w:marTop w:val="0"/>
      <w:marBottom w:val="0"/>
      <w:divBdr>
        <w:top w:space="0" w:sz="0" w:color="auto" w:val="none"/>
        <w:left w:space="0" w:sz="0" w:color="auto" w:val="none"/>
        <w:bottom w:space="0" w:sz="0" w:color="auto" w:val="none"/>
        <w:right w:space="0" w:sz="0" w:color="auto" w:val="none"/>
      </w:divBdr>
    </w:div>
    <w:div w:id="990017426">
      <w:bodyDiv w:val="true"/>
      <w:marLeft w:val="0"/>
      <w:marRight w:val="0"/>
      <w:marTop w:val="0"/>
      <w:marBottom w:val="0"/>
      <w:divBdr>
        <w:top w:space="0" w:sz="0" w:color="auto" w:val="none"/>
        <w:left w:space="0" w:sz="0" w:color="auto" w:val="none"/>
        <w:bottom w:space="0" w:sz="0" w:color="auto" w:val="none"/>
        <w:right w:space="0" w:sz="0" w:color="auto" w:val="none"/>
      </w:divBdr>
    </w:div>
    <w:div w:id="993218760">
      <w:bodyDiv w:val="true"/>
      <w:marLeft w:val="0"/>
      <w:marRight w:val="0"/>
      <w:marTop w:val="0"/>
      <w:marBottom w:val="0"/>
      <w:divBdr>
        <w:top w:space="0" w:sz="0" w:color="auto" w:val="none"/>
        <w:left w:space="0" w:sz="0" w:color="auto" w:val="none"/>
        <w:bottom w:space="0" w:sz="0" w:color="auto" w:val="none"/>
        <w:right w:space="0" w:sz="0" w:color="auto" w:val="none"/>
      </w:divBdr>
    </w:div>
    <w:div w:id="996497469">
      <w:bodyDiv w:val="true"/>
      <w:marLeft w:val="0"/>
      <w:marRight w:val="0"/>
      <w:marTop w:val="0"/>
      <w:marBottom w:val="0"/>
      <w:divBdr>
        <w:top w:space="0" w:sz="0" w:color="auto" w:val="none"/>
        <w:left w:space="0" w:sz="0" w:color="auto" w:val="none"/>
        <w:bottom w:space="0" w:sz="0" w:color="auto" w:val="none"/>
        <w:right w:space="0" w:sz="0" w:color="auto" w:val="none"/>
      </w:divBdr>
    </w:div>
    <w:div w:id="1002856734">
      <w:bodyDiv w:val="true"/>
      <w:marLeft w:val="0"/>
      <w:marRight w:val="0"/>
      <w:marTop w:val="0"/>
      <w:marBottom w:val="0"/>
      <w:divBdr>
        <w:top w:space="0" w:sz="0" w:color="auto" w:val="none"/>
        <w:left w:space="0" w:sz="0" w:color="auto" w:val="none"/>
        <w:bottom w:space="0" w:sz="0" w:color="auto" w:val="none"/>
        <w:right w:space="0" w:sz="0" w:color="auto" w:val="none"/>
      </w:divBdr>
    </w:div>
    <w:div w:id="1005284141">
      <w:bodyDiv w:val="true"/>
      <w:marLeft w:val="0"/>
      <w:marRight w:val="0"/>
      <w:marTop w:val="0"/>
      <w:marBottom w:val="0"/>
      <w:divBdr>
        <w:top w:space="0" w:sz="0" w:color="auto" w:val="none"/>
        <w:left w:space="0" w:sz="0" w:color="auto" w:val="none"/>
        <w:bottom w:space="0" w:sz="0" w:color="auto" w:val="none"/>
        <w:right w:space="0" w:sz="0" w:color="auto" w:val="none"/>
      </w:divBdr>
    </w:div>
    <w:div w:id="1007094216">
      <w:bodyDiv w:val="true"/>
      <w:marLeft w:val="0"/>
      <w:marRight w:val="0"/>
      <w:marTop w:val="0"/>
      <w:marBottom w:val="0"/>
      <w:divBdr>
        <w:top w:space="0" w:sz="0" w:color="auto" w:val="none"/>
        <w:left w:space="0" w:sz="0" w:color="auto" w:val="none"/>
        <w:bottom w:space="0" w:sz="0" w:color="auto" w:val="none"/>
        <w:right w:space="0" w:sz="0" w:color="auto" w:val="none"/>
      </w:divBdr>
    </w:div>
    <w:div w:id="1008481534">
      <w:bodyDiv w:val="true"/>
      <w:marLeft w:val="0"/>
      <w:marRight w:val="0"/>
      <w:marTop w:val="0"/>
      <w:marBottom w:val="0"/>
      <w:divBdr>
        <w:top w:space="0" w:sz="0" w:color="auto" w:val="none"/>
        <w:left w:space="0" w:sz="0" w:color="auto" w:val="none"/>
        <w:bottom w:space="0" w:sz="0" w:color="auto" w:val="none"/>
        <w:right w:space="0" w:sz="0" w:color="auto" w:val="none"/>
      </w:divBdr>
    </w:div>
    <w:div w:id="1037504260">
      <w:bodyDiv w:val="true"/>
      <w:marLeft w:val="0"/>
      <w:marRight w:val="0"/>
      <w:marTop w:val="0"/>
      <w:marBottom w:val="0"/>
      <w:divBdr>
        <w:top w:space="0" w:sz="0" w:color="auto" w:val="none"/>
        <w:left w:space="0" w:sz="0" w:color="auto" w:val="none"/>
        <w:bottom w:space="0" w:sz="0" w:color="auto" w:val="none"/>
        <w:right w:space="0" w:sz="0" w:color="auto" w:val="none"/>
      </w:divBdr>
    </w:div>
    <w:div w:id="1037586673">
      <w:bodyDiv w:val="true"/>
      <w:marLeft w:val="0"/>
      <w:marRight w:val="0"/>
      <w:marTop w:val="0"/>
      <w:marBottom w:val="0"/>
      <w:divBdr>
        <w:top w:space="0" w:sz="0" w:color="auto" w:val="none"/>
        <w:left w:space="0" w:sz="0" w:color="auto" w:val="none"/>
        <w:bottom w:space="0" w:sz="0" w:color="auto" w:val="none"/>
        <w:right w:space="0" w:sz="0" w:color="auto" w:val="none"/>
      </w:divBdr>
    </w:div>
    <w:div w:id="1039430332">
      <w:bodyDiv w:val="true"/>
      <w:marLeft w:val="0"/>
      <w:marRight w:val="0"/>
      <w:marTop w:val="0"/>
      <w:marBottom w:val="0"/>
      <w:divBdr>
        <w:top w:space="0" w:sz="0" w:color="auto" w:val="none"/>
        <w:left w:space="0" w:sz="0" w:color="auto" w:val="none"/>
        <w:bottom w:space="0" w:sz="0" w:color="auto" w:val="none"/>
        <w:right w:space="0" w:sz="0" w:color="auto" w:val="none"/>
      </w:divBdr>
    </w:div>
    <w:div w:id="1043142583">
      <w:bodyDiv w:val="true"/>
      <w:marLeft w:val="0"/>
      <w:marRight w:val="0"/>
      <w:marTop w:val="0"/>
      <w:marBottom w:val="0"/>
      <w:divBdr>
        <w:top w:space="0" w:sz="0" w:color="auto" w:val="none"/>
        <w:left w:space="0" w:sz="0" w:color="auto" w:val="none"/>
        <w:bottom w:space="0" w:sz="0" w:color="auto" w:val="none"/>
        <w:right w:space="0" w:sz="0" w:color="auto" w:val="none"/>
      </w:divBdr>
      <w:divsChild>
        <w:div w:id="231081159">
          <w:marLeft w:val="0"/>
          <w:marRight w:val="0"/>
          <w:marTop w:val="0"/>
          <w:marBottom w:val="0"/>
          <w:divBdr>
            <w:top w:space="0" w:sz="0" w:color="auto" w:val="none"/>
            <w:left w:space="0" w:sz="0" w:color="auto" w:val="none"/>
            <w:bottom w:space="0" w:sz="0" w:color="auto" w:val="none"/>
            <w:right w:space="0" w:sz="0" w:color="auto" w:val="none"/>
          </w:divBdr>
        </w:div>
        <w:div w:id="1115060441">
          <w:marLeft w:val="0"/>
          <w:marRight w:val="0"/>
          <w:marTop w:val="0"/>
          <w:marBottom w:val="0"/>
          <w:divBdr>
            <w:top w:space="0" w:sz="0" w:color="auto" w:val="none"/>
            <w:left w:space="0" w:sz="0" w:color="auto" w:val="none"/>
            <w:bottom w:space="0" w:sz="0" w:color="auto" w:val="none"/>
            <w:right w:space="0" w:sz="0" w:color="auto" w:val="none"/>
          </w:divBdr>
        </w:div>
      </w:divsChild>
    </w:div>
    <w:div w:id="1043754965">
      <w:bodyDiv w:val="true"/>
      <w:marLeft w:val="0"/>
      <w:marRight w:val="0"/>
      <w:marTop w:val="0"/>
      <w:marBottom w:val="0"/>
      <w:divBdr>
        <w:top w:space="0" w:sz="0" w:color="auto" w:val="none"/>
        <w:left w:space="0" w:sz="0" w:color="auto" w:val="none"/>
        <w:bottom w:space="0" w:sz="0" w:color="auto" w:val="none"/>
        <w:right w:space="0" w:sz="0" w:color="auto" w:val="none"/>
      </w:divBdr>
    </w:div>
    <w:div w:id="1056972504">
      <w:bodyDiv w:val="true"/>
      <w:marLeft w:val="0"/>
      <w:marRight w:val="0"/>
      <w:marTop w:val="0"/>
      <w:marBottom w:val="0"/>
      <w:divBdr>
        <w:top w:space="0" w:sz="0" w:color="auto" w:val="none"/>
        <w:left w:space="0" w:sz="0" w:color="auto" w:val="none"/>
        <w:bottom w:space="0" w:sz="0" w:color="auto" w:val="none"/>
        <w:right w:space="0" w:sz="0" w:color="auto" w:val="none"/>
      </w:divBdr>
    </w:div>
    <w:div w:id="1057893161">
      <w:bodyDiv w:val="true"/>
      <w:marLeft w:val="0"/>
      <w:marRight w:val="0"/>
      <w:marTop w:val="0"/>
      <w:marBottom w:val="0"/>
      <w:divBdr>
        <w:top w:space="0" w:sz="0" w:color="auto" w:val="none"/>
        <w:left w:space="0" w:sz="0" w:color="auto" w:val="none"/>
        <w:bottom w:space="0" w:sz="0" w:color="auto" w:val="none"/>
        <w:right w:space="0" w:sz="0" w:color="auto" w:val="none"/>
      </w:divBdr>
    </w:div>
    <w:div w:id="1060054845">
      <w:bodyDiv w:val="true"/>
      <w:marLeft w:val="0"/>
      <w:marRight w:val="0"/>
      <w:marTop w:val="0"/>
      <w:marBottom w:val="0"/>
      <w:divBdr>
        <w:top w:space="0" w:sz="0" w:color="auto" w:val="none"/>
        <w:left w:space="0" w:sz="0" w:color="auto" w:val="none"/>
        <w:bottom w:space="0" w:sz="0" w:color="auto" w:val="none"/>
        <w:right w:space="0" w:sz="0" w:color="auto" w:val="none"/>
      </w:divBdr>
    </w:div>
    <w:div w:id="1060137017">
      <w:bodyDiv w:val="true"/>
      <w:marLeft w:val="0"/>
      <w:marRight w:val="0"/>
      <w:marTop w:val="0"/>
      <w:marBottom w:val="0"/>
      <w:divBdr>
        <w:top w:space="0" w:sz="0" w:color="auto" w:val="none"/>
        <w:left w:space="0" w:sz="0" w:color="auto" w:val="none"/>
        <w:bottom w:space="0" w:sz="0" w:color="auto" w:val="none"/>
        <w:right w:space="0" w:sz="0" w:color="auto" w:val="none"/>
      </w:divBdr>
    </w:div>
    <w:div w:id="1066488072">
      <w:bodyDiv w:val="true"/>
      <w:marLeft w:val="0"/>
      <w:marRight w:val="0"/>
      <w:marTop w:val="0"/>
      <w:marBottom w:val="0"/>
      <w:divBdr>
        <w:top w:space="0" w:sz="0" w:color="auto" w:val="none"/>
        <w:left w:space="0" w:sz="0" w:color="auto" w:val="none"/>
        <w:bottom w:space="0" w:sz="0" w:color="auto" w:val="none"/>
        <w:right w:space="0" w:sz="0" w:color="auto" w:val="none"/>
      </w:divBdr>
    </w:div>
    <w:div w:id="1072581144">
      <w:bodyDiv w:val="true"/>
      <w:marLeft w:val="0"/>
      <w:marRight w:val="0"/>
      <w:marTop w:val="0"/>
      <w:marBottom w:val="0"/>
      <w:divBdr>
        <w:top w:space="0" w:sz="0" w:color="auto" w:val="none"/>
        <w:left w:space="0" w:sz="0" w:color="auto" w:val="none"/>
        <w:bottom w:space="0" w:sz="0" w:color="auto" w:val="none"/>
        <w:right w:space="0" w:sz="0" w:color="auto" w:val="none"/>
      </w:divBdr>
    </w:div>
    <w:div w:id="1090933906">
      <w:bodyDiv w:val="true"/>
      <w:marLeft w:val="0"/>
      <w:marRight w:val="0"/>
      <w:marTop w:val="0"/>
      <w:marBottom w:val="0"/>
      <w:divBdr>
        <w:top w:space="0" w:sz="0" w:color="auto" w:val="none"/>
        <w:left w:space="0" w:sz="0" w:color="auto" w:val="none"/>
        <w:bottom w:space="0" w:sz="0" w:color="auto" w:val="none"/>
        <w:right w:space="0" w:sz="0" w:color="auto" w:val="none"/>
      </w:divBdr>
    </w:div>
    <w:div w:id="1099377447">
      <w:bodyDiv w:val="true"/>
      <w:marLeft w:val="0"/>
      <w:marRight w:val="0"/>
      <w:marTop w:val="0"/>
      <w:marBottom w:val="0"/>
      <w:divBdr>
        <w:top w:space="0" w:sz="0" w:color="auto" w:val="none"/>
        <w:left w:space="0" w:sz="0" w:color="auto" w:val="none"/>
        <w:bottom w:space="0" w:sz="0" w:color="auto" w:val="none"/>
        <w:right w:space="0" w:sz="0" w:color="auto" w:val="none"/>
      </w:divBdr>
    </w:div>
    <w:div w:id="1101216966">
      <w:bodyDiv w:val="true"/>
      <w:marLeft w:val="0"/>
      <w:marRight w:val="0"/>
      <w:marTop w:val="0"/>
      <w:marBottom w:val="0"/>
      <w:divBdr>
        <w:top w:space="0" w:sz="0" w:color="auto" w:val="none"/>
        <w:left w:space="0" w:sz="0" w:color="auto" w:val="none"/>
        <w:bottom w:space="0" w:sz="0" w:color="auto" w:val="none"/>
        <w:right w:space="0" w:sz="0" w:color="auto" w:val="none"/>
      </w:divBdr>
    </w:div>
    <w:div w:id="1111361644">
      <w:bodyDiv w:val="true"/>
      <w:marLeft w:val="0"/>
      <w:marRight w:val="0"/>
      <w:marTop w:val="0"/>
      <w:marBottom w:val="0"/>
      <w:divBdr>
        <w:top w:space="0" w:sz="0" w:color="auto" w:val="none"/>
        <w:left w:space="0" w:sz="0" w:color="auto" w:val="none"/>
        <w:bottom w:space="0" w:sz="0" w:color="auto" w:val="none"/>
        <w:right w:space="0" w:sz="0" w:color="auto" w:val="none"/>
      </w:divBdr>
    </w:div>
    <w:div w:id="1112094418">
      <w:bodyDiv w:val="true"/>
      <w:marLeft w:val="0"/>
      <w:marRight w:val="0"/>
      <w:marTop w:val="0"/>
      <w:marBottom w:val="0"/>
      <w:divBdr>
        <w:top w:space="0" w:sz="0" w:color="auto" w:val="none"/>
        <w:left w:space="0" w:sz="0" w:color="auto" w:val="none"/>
        <w:bottom w:space="0" w:sz="0" w:color="auto" w:val="none"/>
        <w:right w:space="0" w:sz="0" w:color="auto" w:val="none"/>
      </w:divBdr>
    </w:div>
    <w:div w:id="1115102226">
      <w:bodyDiv w:val="true"/>
      <w:marLeft w:val="0"/>
      <w:marRight w:val="0"/>
      <w:marTop w:val="0"/>
      <w:marBottom w:val="0"/>
      <w:divBdr>
        <w:top w:space="0" w:sz="0" w:color="auto" w:val="none"/>
        <w:left w:space="0" w:sz="0" w:color="auto" w:val="none"/>
        <w:bottom w:space="0" w:sz="0" w:color="auto" w:val="none"/>
        <w:right w:space="0" w:sz="0" w:color="auto" w:val="none"/>
      </w:divBdr>
    </w:div>
    <w:div w:id="1117338063">
      <w:bodyDiv w:val="true"/>
      <w:marLeft w:val="0"/>
      <w:marRight w:val="0"/>
      <w:marTop w:val="0"/>
      <w:marBottom w:val="0"/>
      <w:divBdr>
        <w:top w:space="0" w:sz="0" w:color="auto" w:val="none"/>
        <w:left w:space="0" w:sz="0" w:color="auto" w:val="none"/>
        <w:bottom w:space="0" w:sz="0" w:color="auto" w:val="none"/>
        <w:right w:space="0" w:sz="0" w:color="auto" w:val="none"/>
      </w:divBdr>
    </w:div>
    <w:div w:id="1117916064">
      <w:bodyDiv w:val="true"/>
      <w:marLeft w:val="0"/>
      <w:marRight w:val="0"/>
      <w:marTop w:val="0"/>
      <w:marBottom w:val="0"/>
      <w:divBdr>
        <w:top w:space="0" w:sz="0" w:color="auto" w:val="none"/>
        <w:left w:space="0" w:sz="0" w:color="auto" w:val="none"/>
        <w:bottom w:space="0" w:sz="0" w:color="auto" w:val="none"/>
        <w:right w:space="0" w:sz="0" w:color="auto" w:val="none"/>
      </w:divBdr>
    </w:div>
    <w:div w:id="1120612410">
      <w:bodyDiv w:val="true"/>
      <w:marLeft w:val="0"/>
      <w:marRight w:val="0"/>
      <w:marTop w:val="0"/>
      <w:marBottom w:val="0"/>
      <w:divBdr>
        <w:top w:space="0" w:sz="0" w:color="auto" w:val="none"/>
        <w:left w:space="0" w:sz="0" w:color="auto" w:val="none"/>
        <w:bottom w:space="0" w:sz="0" w:color="auto" w:val="none"/>
        <w:right w:space="0" w:sz="0" w:color="auto" w:val="none"/>
      </w:divBdr>
    </w:div>
    <w:div w:id="1121649190">
      <w:bodyDiv w:val="true"/>
      <w:marLeft w:val="0"/>
      <w:marRight w:val="0"/>
      <w:marTop w:val="0"/>
      <w:marBottom w:val="0"/>
      <w:divBdr>
        <w:top w:space="0" w:sz="0" w:color="auto" w:val="none"/>
        <w:left w:space="0" w:sz="0" w:color="auto" w:val="none"/>
        <w:bottom w:space="0" w:sz="0" w:color="auto" w:val="none"/>
        <w:right w:space="0" w:sz="0" w:color="auto" w:val="none"/>
      </w:divBdr>
    </w:div>
    <w:div w:id="1123812963">
      <w:bodyDiv w:val="true"/>
      <w:marLeft w:val="0"/>
      <w:marRight w:val="0"/>
      <w:marTop w:val="0"/>
      <w:marBottom w:val="0"/>
      <w:divBdr>
        <w:top w:space="0" w:sz="0" w:color="auto" w:val="none"/>
        <w:left w:space="0" w:sz="0" w:color="auto" w:val="none"/>
        <w:bottom w:space="0" w:sz="0" w:color="auto" w:val="none"/>
        <w:right w:space="0" w:sz="0" w:color="auto" w:val="none"/>
      </w:divBdr>
    </w:div>
    <w:div w:id="1126461339">
      <w:bodyDiv w:val="true"/>
      <w:marLeft w:val="0"/>
      <w:marRight w:val="0"/>
      <w:marTop w:val="0"/>
      <w:marBottom w:val="0"/>
      <w:divBdr>
        <w:top w:space="0" w:sz="0" w:color="auto" w:val="none"/>
        <w:left w:space="0" w:sz="0" w:color="auto" w:val="none"/>
        <w:bottom w:space="0" w:sz="0" w:color="auto" w:val="none"/>
        <w:right w:space="0" w:sz="0" w:color="auto" w:val="none"/>
      </w:divBdr>
    </w:div>
    <w:div w:id="1129589876">
      <w:bodyDiv w:val="true"/>
      <w:marLeft w:val="0"/>
      <w:marRight w:val="0"/>
      <w:marTop w:val="0"/>
      <w:marBottom w:val="0"/>
      <w:divBdr>
        <w:top w:space="0" w:sz="0" w:color="auto" w:val="none"/>
        <w:left w:space="0" w:sz="0" w:color="auto" w:val="none"/>
        <w:bottom w:space="0" w:sz="0" w:color="auto" w:val="none"/>
        <w:right w:space="0" w:sz="0" w:color="auto" w:val="none"/>
      </w:divBdr>
    </w:div>
    <w:div w:id="1157066214">
      <w:bodyDiv w:val="true"/>
      <w:marLeft w:val="0"/>
      <w:marRight w:val="0"/>
      <w:marTop w:val="0"/>
      <w:marBottom w:val="0"/>
      <w:divBdr>
        <w:top w:space="0" w:sz="0" w:color="auto" w:val="none"/>
        <w:left w:space="0" w:sz="0" w:color="auto" w:val="none"/>
        <w:bottom w:space="0" w:sz="0" w:color="auto" w:val="none"/>
        <w:right w:space="0" w:sz="0" w:color="auto" w:val="none"/>
      </w:divBdr>
    </w:div>
    <w:div w:id="1157501393">
      <w:bodyDiv w:val="true"/>
      <w:marLeft w:val="0"/>
      <w:marRight w:val="0"/>
      <w:marTop w:val="0"/>
      <w:marBottom w:val="0"/>
      <w:divBdr>
        <w:top w:space="0" w:sz="0" w:color="auto" w:val="none"/>
        <w:left w:space="0" w:sz="0" w:color="auto" w:val="none"/>
        <w:bottom w:space="0" w:sz="0" w:color="auto" w:val="none"/>
        <w:right w:space="0" w:sz="0" w:color="auto" w:val="none"/>
      </w:divBdr>
    </w:div>
    <w:div w:id="1176581524">
      <w:bodyDiv w:val="true"/>
      <w:marLeft w:val="0"/>
      <w:marRight w:val="0"/>
      <w:marTop w:val="0"/>
      <w:marBottom w:val="0"/>
      <w:divBdr>
        <w:top w:space="0" w:sz="0" w:color="auto" w:val="none"/>
        <w:left w:space="0" w:sz="0" w:color="auto" w:val="none"/>
        <w:bottom w:space="0" w:sz="0" w:color="auto" w:val="none"/>
        <w:right w:space="0" w:sz="0" w:color="auto" w:val="none"/>
      </w:divBdr>
    </w:div>
    <w:div w:id="1183011126">
      <w:bodyDiv w:val="true"/>
      <w:marLeft w:val="0"/>
      <w:marRight w:val="0"/>
      <w:marTop w:val="0"/>
      <w:marBottom w:val="0"/>
      <w:divBdr>
        <w:top w:space="0" w:sz="0" w:color="auto" w:val="none"/>
        <w:left w:space="0" w:sz="0" w:color="auto" w:val="none"/>
        <w:bottom w:space="0" w:sz="0" w:color="auto" w:val="none"/>
        <w:right w:space="0" w:sz="0" w:color="auto" w:val="none"/>
      </w:divBdr>
    </w:div>
    <w:div w:id="1187523080">
      <w:bodyDiv w:val="true"/>
      <w:marLeft w:val="0"/>
      <w:marRight w:val="0"/>
      <w:marTop w:val="0"/>
      <w:marBottom w:val="0"/>
      <w:divBdr>
        <w:top w:space="0" w:sz="0" w:color="auto" w:val="none"/>
        <w:left w:space="0" w:sz="0" w:color="auto" w:val="none"/>
        <w:bottom w:space="0" w:sz="0" w:color="auto" w:val="none"/>
        <w:right w:space="0" w:sz="0" w:color="auto" w:val="none"/>
      </w:divBdr>
    </w:div>
    <w:div w:id="1191577206">
      <w:bodyDiv w:val="true"/>
      <w:marLeft w:val="0"/>
      <w:marRight w:val="0"/>
      <w:marTop w:val="0"/>
      <w:marBottom w:val="0"/>
      <w:divBdr>
        <w:top w:space="0" w:sz="0" w:color="auto" w:val="none"/>
        <w:left w:space="0" w:sz="0" w:color="auto" w:val="none"/>
        <w:bottom w:space="0" w:sz="0" w:color="auto" w:val="none"/>
        <w:right w:space="0" w:sz="0" w:color="auto" w:val="none"/>
      </w:divBdr>
    </w:div>
    <w:div w:id="1212034497">
      <w:bodyDiv w:val="true"/>
      <w:marLeft w:val="0"/>
      <w:marRight w:val="0"/>
      <w:marTop w:val="0"/>
      <w:marBottom w:val="0"/>
      <w:divBdr>
        <w:top w:space="0" w:sz="0" w:color="auto" w:val="none"/>
        <w:left w:space="0" w:sz="0" w:color="auto" w:val="none"/>
        <w:bottom w:space="0" w:sz="0" w:color="auto" w:val="none"/>
        <w:right w:space="0" w:sz="0" w:color="auto" w:val="none"/>
      </w:divBdr>
    </w:div>
    <w:div w:id="1219247131">
      <w:bodyDiv w:val="true"/>
      <w:marLeft w:val="0"/>
      <w:marRight w:val="0"/>
      <w:marTop w:val="0"/>
      <w:marBottom w:val="0"/>
      <w:divBdr>
        <w:top w:space="0" w:sz="0" w:color="auto" w:val="none"/>
        <w:left w:space="0" w:sz="0" w:color="auto" w:val="none"/>
        <w:bottom w:space="0" w:sz="0" w:color="auto" w:val="none"/>
        <w:right w:space="0" w:sz="0" w:color="auto" w:val="none"/>
      </w:divBdr>
    </w:div>
    <w:div w:id="1226139804">
      <w:bodyDiv w:val="true"/>
      <w:marLeft w:val="0"/>
      <w:marRight w:val="0"/>
      <w:marTop w:val="0"/>
      <w:marBottom w:val="0"/>
      <w:divBdr>
        <w:top w:space="0" w:sz="0" w:color="auto" w:val="none"/>
        <w:left w:space="0" w:sz="0" w:color="auto" w:val="none"/>
        <w:bottom w:space="0" w:sz="0" w:color="auto" w:val="none"/>
        <w:right w:space="0" w:sz="0" w:color="auto" w:val="none"/>
      </w:divBdr>
    </w:div>
    <w:div w:id="1227717805">
      <w:bodyDiv w:val="true"/>
      <w:marLeft w:val="0"/>
      <w:marRight w:val="0"/>
      <w:marTop w:val="0"/>
      <w:marBottom w:val="0"/>
      <w:divBdr>
        <w:top w:space="0" w:sz="0" w:color="auto" w:val="none"/>
        <w:left w:space="0" w:sz="0" w:color="auto" w:val="none"/>
        <w:bottom w:space="0" w:sz="0" w:color="auto" w:val="none"/>
        <w:right w:space="0" w:sz="0" w:color="auto" w:val="none"/>
      </w:divBdr>
    </w:div>
    <w:div w:id="1230773305">
      <w:bodyDiv w:val="true"/>
      <w:marLeft w:val="0"/>
      <w:marRight w:val="0"/>
      <w:marTop w:val="0"/>
      <w:marBottom w:val="0"/>
      <w:divBdr>
        <w:top w:space="0" w:sz="0" w:color="auto" w:val="none"/>
        <w:left w:space="0" w:sz="0" w:color="auto" w:val="none"/>
        <w:bottom w:space="0" w:sz="0" w:color="auto" w:val="none"/>
        <w:right w:space="0" w:sz="0" w:color="auto" w:val="none"/>
      </w:divBdr>
    </w:div>
    <w:div w:id="1231306047">
      <w:bodyDiv w:val="true"/>
      <w:marLeft w:val="0"/>
      <w:marRight w:val="0"/>
      <w:marTop w:val="0"/>
      <w:marBottom w:val="0"/>
      <w:divBdr>
        <w:top w:space="0" w:sz="0" w:color="auto" w:val="none"/>
        <w:left w:space="0" w:sz="0" w:color="auto" w:val="none"/>
        <w:bottom w:space="0" w:sz="0" w:color="auto" w:val="none"/>
        <w:right w:space="0" w:sz="0" w:color="auto" w:val="none"/>
      </w:divBdr>
    </w:div>
    <w:div w:id="1232041898">
      <w:bodyDiv w:val="true"/>
      <w:marLeft w:val="0"/>
      <w:marRight w:val="0"/>
      <w:marTop w:val="0"/>
      <w:marBottom w:val="0"/>
      <w:divBdr>
        <w:top w:space="0" w:sz="0" w:color="auto" w:val="none"/>
        <w:left w:space="0" w:sz="0" w:color="auto" w:val="none"/>
        <w:bottom w:space="0" w:sz="0" w:color="auto" w:val="none"/>
        <w:right w:space="0" w:sz="0" w:color="auto" w:val="none"/>
      </w:divBdr>
    </w:div>
    <w:div w:id="1233585638">
      <w:bodyDiv w:val="true"/>
      <w:marLeft w:val="0"/>
      <w:marRight w:val="0"/>
      <w:marTop w:val="0"/>
      <w:marBottom w:val="0"/>
      <w:divBdr>
        <w:top w:space="0" w:sz="0" w:color="auto" w:val="none"/>
        <w:left w:space="0" w:sz="0" w:color="auto" w:val="none"/>
        <w:bottom w:space="0" w:sz="0" w:color="auto" w:val="none"/>
        <w:right w:space="0" w:sz="0" w:color="auto" w:val="none"/>
      </w:divBdr>
    </w:div>
    <w:div w:id="1241870152">
      <w:bodyDiv w:val="true"/>
      <w:marLeft w:val="0"/>
      <w:marRight w:val="0"/>
      <w:marTop w:val="0"/>
      <w:marBottom w:val="0"/>
      <w:divBdr>
        <w:top w:space="0" w:sz="0" w:color="auto" w:val="none"/>
        <w:left w:space="0" w:sz="0" w:color="auto" w:val="none"/>
        <w:bottom w:space="0" w:sz="0" w:color="auto" w:val="none"/>
        <w:right w:space="0" w:sz="0" w:color="auto" w:val="none"/>
      </w:divBdr>
    </w:div>
    <w:div w:id="1242721218">
      <w:bodyDiv w:val="true"/>
      <w:marLeft w:val="0"/>
      <w:marRight w:val="0"/>
      <w:marTop w:val="0"/>
      <w:marBottom w:val="0"/>
      <w:divBdr>
        <w:top w:space="0" w:sz="0" w:color="auto" w:val="none"/>
        <w:left w:space="0" w:sz="0" w:color="auto" w:val="none"/>
        <w:bottom w:space="0" w:sz="0" w:color="auto" w:val="none"/>
        <w:right w:space="0" w:sz="0" w:color="auto" w:val="none"/>
      </w:divBdr>
    </w:div>
    <w:div w:id="1252398097">
      <w:bodyDiv w:val="true"/>
      <w:marLeft w:val="0"/>
      <w:marRight w:val="0"/>
      <w:marTop w:val="0"/>
      <w:marBottom w:val="0"/>
      <w:divBdr>
        <w:top w:space="0" w:sz="0" w:color="auto" w:val="none"/>
        <w:left w:space="0" w:sz="0" w:color="auto" w:val="none"/>
        <w:bottom w:space="0" w:sz="0" w:color="auto" w:val="none"/>
        <w:right w:space="0" w:sz="0" w:color="auto" w:val="none"/>
      </w:divBdr>
    </w:div>
    <w:div w:id="1263026086">
      <w:bodyDiv w:val="true"/>
      <w:marLeft w:val="0"/>
      <w:marRight w:val="0"/>
      <w:marTop w:val="0"/>
      <w:marBottom w:val="0"/>
      <w:divBdr>
        <w:top w:space="0" w:sz="0" w:color="auto" w:val="none"/>
        <w:left w:space="0" w:sz="0" w:color="auto" w:val="none"/>
        <w:bottom w:space="0" w:sz="0" w:color="auto" w:val="none"/>
        <w:right w:space="0" w:sz="0" w:color="auto" w:val="none"/>
      </w:divBdr>
    </w:div>
    <w:div w:id="1264263062">
      <w:bodyDiv w:val="true"/>
      <w:marLeft w:val="0"/>
      <w:marRight w:val="0"/>
      <w:marTop w:val="0"/>
      <w:marBottom w:val="0"/>
      <w:divBdr>
        <w:top w:space="0" w:sz="0" w:color="auto" w:val="none"/>
        <w:left w:space="0" w:sz="0" w:color="auto" w:val="none"/>
        <w:bottom w:space="0" w:sz="0" w:color="auto" w:val="none"/>
        <w:right w:space="0" w:sz="0" w:color="auto" w:val="none"/>
      </w:divBdr>
    </w:div>
    <w:div w:id="1266616447">
      <w:bodyDiv w:val="true"/>
      <w:marLeft w:val="0"/>
      <w:marRight w:val="0"/>
      <w:marTop w:val="0"/>
      <w:marBottom w:val="0"/>
      <w:divBdr>
        <w:top w:space="0" w:sz="0" w:color="auto" w:val="none"/>
        <w:left w:space="0" w:sz="0" w:color="auto" w:val="none"/>
        <w:bottom w:space="0" w:sz="0" w:color="auto" w:val="none"/>
        <w:right w:space="0" w:sz="0" w:color="auto" w:val="none"/>
      </w:divBdr>
    </w:div>
    <w:div w:id="1285775005">
      <w:bodyDiv w:val="true"/>
      <w:marLeft w:val="0"/>
      <w:marRight w:val="0"/>
      <w:marTop w:val="0"/>
      <w:marBottom w:val="0"/>
      <w:divBdr>
        <w:top w:space="0" w:sz="0" w:color="auto" w:val="none"/>
        <w:left w:space="0" w:sz="0" w:color="auto" w:val="none"/>
        <w:bottom w:space="0" w:sz="0" w:color="auto" w:val="none"/>
        <w:right w:space="0" w:sz="0" w:color="auto" w:val="none"/>
      </w:divBdr>
    </w:div>
    <w:div w:id="1286036613">
      <w:bodyDiv w:val="true"/>
      <w:marLeft w:val="0"/>
      <w:marRight w:val="0"/>
      <w:marTop w:val="0"/>
      <w:marBottom w:val="0"/>
      <w:divBdr>
        <w:top w:space="0" w:sz="0" w:color="auto" w:val="none"/>
        <w:left w:space="0" w:sz="0" w:color="auto" w:val="none"/>
        <w:bottom w:space="0" w:sz="0" w:color="auto" w:val="none"/>
        <w:right w:space="0" w:sz="0" w:color="auto" w:val="none"/>
      </w:divBdr>
    </w:div>
    <w:div w:id="1296981718">
      <w:bodyDiv w:val="true"/>
      <w:marLeft w:val="0"/>
      <w:marRight w:val="0"/>
      <w:marTop w:val="0"/>
      <w:marBottom w:val="0"/>
      <w:divBdr>
        <w:top w:space="0" w:sz="0" w:color="auto" w:val="none"/>
        <w:left w:space="0" w:sz="0" w:color="auto" w:val="none"/>
        <w:bottom w:space="0" w:sz="0" w:color="auto" w:val="none"/>
        <w:right w:space="0" w:sz="0" w:color="auto" w:val="none"/>
      </w:divBdr>
    </w:div>
    <w:div w:id="1299989758">
      <w:bodyDiv w:val="true"/>
      <w:marLeft w:val="0"/>
      <w:marRight w:val="0"/>
      <w:marTop w:val="0"/>
      <w:marBottom w:val="0"/>
      <w:divBdr>
        <w:top w:space="0" w:sz="0" w:color="auto" w:val="none"/>
        <w:left w:space="0" w:sz="0" w:color="auto" w:val="none"/>
        <w:bottom w:space="0" w:sz="0" w:color="auto" w:val="none"/>
        <w:right w:space="0" w:sz="0" w:color="auto" w:val="none"/>
      </w:divBdr>
    </w:div>
    <w:div w:id="1301813028">
      <w:bodyDiv w:val="true"/>
      <w:marLeft w:val="0"/>
      <w:marRight w:val="0"/>
      <w:marTop w:val="0"/>
      <w:marBottom w:val="0"/>
      <w:divBdr>
        <w:top w:space="0" w:sz="0" w:color="auto" w:val="none"/>
        <w:left w:space="0" w:sz="0" w:color="auto" w:val="none"/>
        <w:bottom w:space="0" w:sz="0" w:color="auto" w:val="none"/>
        <w:right w:space="0" w:sz="0" w:color="auto" w:val="none"/>
      </w:divBdr>
    </w:div>
    <w:div w:id="1308781573">
      <w:bodyDiv w:val="true"/>
      <w:marLeft w:val="0"/>
      <w:marRight w:val="0"/>
      <w:marTop w:val="0"/>
      <w:marBottom w:val="0"/>
      <w:divBdr>
        <w:top w:space="0" w:sz="0" w:color="auto" w:val="none"/>
        <w:left w:space="0" w:sz="0" w:color="auto" w:val="none"/>
        <w:bottom w:space="0" w:sz="0" w:color="auto" w:val="none"/>
        <w:right w:space="0" w:sz="0" w:color="auto" w:val="none"/>
      </w:divBdr>
    </w:div>
    <w:div w:id="1309750517">
      <w:bodyDiv w:val="true"/>
      <w:marLeft w:val="0"/>
      <w:marRight w:val="0"/>
      <w:marTop w:val="0"/>
      <w:marBottom w:val="0"/>
      <w:divBdr>
        <w:top w:space="0" w:sz="0" w:color="auto" w:val="none"/>
        <w:left w:space="0" w:sz="0" w:color="auto" w:val="none"/>
        <w:bottom w:space="0" w:sz="0" w:color="auto" w:val="none"/>
        <w:right w:space="0" w:sz="0" w:color="auto" w:val="none"/>
      </w:divBdr>
    </w:div>
    <w:div w:id="1314989104">
      <w:bodyDiv w:val="true"/>
      <w:marLeft w:val="0"/>
      <w:marRight w:val="0"/>
      <w:marTop w:val="0"/>
      <w:marBottom w:val="0"/>
      <w:divBdr>
        <w:top w:space="0" w:sz="0" w:color="auto" w:val="none"/>
        <w:left w:space="0" w:sz="0" w:color="auto" w:val="none"/>
        <w:bottom w:space="0" w:sz="0" w:color="auto" w:val="none"/>
        <w:right w:space="0" w:sz="0" w:color="auto" w:val="none"/>
      </w:divBdr>
    </w:div>
    <w:div w:id="1318848543">
      <w:bodyDiv w:val="true"/>
      <w:marLeft w:val="0"/>
      <w:marRight w:val="0"/>
      <w:marTop w:val="0"/>
      <w:marBottom w:val="0"/>
      <w:divBdr>
        <w:top w:space="0" w:sz="0" w:color="auto" w:val="none"/>
        <w:left w:space="0" w:sz="0" w:color="auto" w:val="none"/>
        <w:bottom w:space="0" w:sz="0" w:color="auto" w:val="none"/>
        <w:right w:space="0" w:sz="0" w:color="auto" w:val="none"/>
      </w:divBdr>
    </w:div>
    <w:div w:id="1321498949">
      <w:bodyDiv w:val="true"/>
      <w:marLeft w:val="0"/>
      <w:marRight w:val="0"/>
      <w:marTop w:val="0"/>
      <w:marBottom w:val="0"/>
      <w:divBdr>
        <w:top w:space="0" w:sz="0" w:color="auto" w:val="none"/>
        <w:left w:space="0" w:sz="0" w:color="auto" w:val="none"/>
        <w:bottom w:space="0" w:sz="0" w:color="auto" w:val="none"/>
        <w:right w:space="0" w:sz="0" w:color="auto" w:val="none"/>
      </w:divBdr>
    </w:div>
    <w:div w:id="1325013125">
      <w:bodyDiv w:val="true"/>
      <w:marLeft w:val="0"/>
      <w:marRight w:val="0"/>
      <w:marTop w:val="0"/>
      <w:marBottom w:val="0"/>
      <w:divBdr>
        <w:top w:space="0" w:sz="0" w:color="auto" w:val="none"/>
        <w:left w:space="0" w:sz="0" w:color="auto" w:val="none"/>
        <w:bottom w:space="0" w:sz="0" w:color="auto" w:val="none"/>
        <w:right w:space="0" w:sz="0" w:color="auto" w:val="none"/>
      </w:divBdr>
    </w:div>
    <w:div w:id="1327780810">
      <w:bodyDiv w:val="true"/>
      <w:marLeft w:val="0"/>
      <w:marRight w:val="0"/>
      <w:marTop w:val="0"/>
      <w:marBottom w:val="0"/>
      <w:divBdr>
        <w:top w:space="0" w:sz="0" w:color="auto" w:val="none"/>
        <w:left w:space="0" w:sz="0" w:color="auto" w:val="none"/>
        <w:bottom w:space="0" w:sz="0" w:color="auto" w:val="none"/>
        <w:right w:space="0" w:sz="0" w:color="auto" w:val="none"/>
      </w:divBdr>
    </w:div>
    <w:div w:id="1334138959">
      <w:bodyDiv w:val="true"/>
      <w:marLeft w:val="0"/>
      <w:marRight w:val="0"/>
      <w:marTop w:val="0"/>
      <w:marBottom w:val="0"/>
      <w:divBdr>
        <w:top w:space="0" w:sz="0" w:color="auto" w:val="none"/>
        <w:left w:space="0" w:sz="0" w:color="auto" w:val="none"/>
        <w:bottom w:space="0" w:sz="0" w:color="auto" w:val="none"/>
        <w:right w:space="0" w:sz="0" w:color="auto" w:val="none"/>
      </w:divBdr>
    </w:div>
    <w:div w:id="1338926415">
      <w:bodyDiv w:val="true"/>
      <w:marLeft w:val="0"/>
      <w:marRight w:val="0"/>
      <w:marTop w:val="0"/>
      <w:marBottom w:val="0"/>
      <w:divBdr>
        <w:top w:space="0" w:sz="0" w:color="auto" w:val="none"/>
        <w:left w:space="0" w:sz="0" w:color="auto" w:val="none"/>
        <w:bottom w:space="0" w:sz="0" w:color="auto" w:val="none"/>
        <w:right w:space="0" w:sz="0" w:color="auto" w:val="none"/>
      </w:divBdr>
    </w:div>
    <w:div w:id="1342974321">
      <w:bodyDiv w:val="true"/>
      <w:marLeft w:val="0"/>
      <w:marRight w:val="0"/>
      <w:marTop w:val="0"/>
      <w:marBottom w:val="0"/>
      <w:divBdr>
        <w:top w:space="0" w:sz="0" w:color="auto" w:val="none"/>
        <w:left w:space="0" w:sz="0" w:color="auto" w:val="none"/>
        <w:bottom w:space="0" w:sz="0" w:color="auto" w:val="none"/>
        <w:right w:space="0" w:sz="0" w:color="auto" w:val="none"/>
      </w:divBdr>
    </w:div>
    <w:div w:id="1350789617">
      <w:bodyDiv w:val="true"/>
      <w:marLeft w:val="0"/>
      <w:marRight w:val="0"/>
      <w:marTop w:val="0"/>
      <w:marBottom w:val="0"/>
      <w:divBdr>
        <w:top w:space="0" w:sz="0" w:color="auto" w:val="none"/>
        <w:left w:space="0" w:sz="0" w:color="auto" w:val="none"/>
        <w:bottom w:space="0" w:sz="0" w:color="auto" w:val="none"/>
        <w:right w:space="0" w:sz="0" w:color="auto" w:val="none"/>
      </w:divBdr>
    </w:div>
    <w:div w:id="1357732355">
      <w:bodyDiv w:val="true"/>
      <w:marLeft w:val="0"/>
      <w:marRight w:val="0"/>
      <w:marTop w:val="0"/>
      <w:marBottom w:val="0"/>
      <w:divBdr>
        <w:top w:space="0" w:sz="0" w:color="auto" w:val="none"/>
        <w:left w:space="0" w:sz="0" w:color="auto" w:val="none"/>
        <w:bottom w:space="0" w:sz="0" w:color="auto" w:val="none"/>
        <w:right w:space="0" w:sz="0" w:color="auto" w:val="none"/>
      </w:divBdr>
    </w:div>
    <w:div w:id="1364163303">
      <w:bodyDiv w:val="true"/>
      <w:marLeft w:val="0"/>
      <w:marRight w:val="0"/>
      <w:marTop w:val="0"/>
      <w:marBottom w:val="0"/>
      <w:divBdr>
        <w:top w:space="0" w:sz="0" w:color="auto" w:val="none"/>
        <w:left w:space="0" w:sz="0" w:color="auto" w:val="none"/>
        <w:bottom w:space="0" w:sz="0" w:color="auto" w:val="none"/>
        <w:right w:space="0" w:sz="0" w:color="auto" w:val="none"/>
      </w:divBdr>
    </w:div>
    <w:div w:id="1368871323">
      <w:bodyDiv w:val="true"/>
      <w:marLeft w:val="0"/>
      <w:marRight w:val="0"/>
      <w:marTop w:val="0"/>
      <w:marBottom w:val="0"/>
      <w:divBdr>
        <w:top w:space="0" w:sz="0" w:color="auto" w:val="none"/>
        <w:left w:space="0" w:sz="0" w:color="auto" w:val="none"/>
        <w:bottom w:space="0" w:sz="0" w:color="auto" w:val="none"/>
        <w:right w:space="0" w:sz="0" w:color="auto" w:val="none"/>
      </w:divBdr>
    </w:div>
    <w:div w:id="1369719007">
      <w:bodyDiv w:val="true"/>
      <w:marLeft w:val="0"/>
      <w:marRight w:val="0"/>
      <w:marTop w:val="0"/>
      <w:marBottom w:val="0"/>
      <w:divBdr>
        <w:top w:space="0" w:sz="0" w:color="auto" w:val="none"/>
        <w:left w:space="0" w:sz="0" w:color="auto" w:val="none"/>
        <w:bottom w:space="0" w:sz="0" w:color="auto" w:val="none"/>
        <w:right w:space="0" w:sz="0" w:color="auto" w:val="none"/>
      </w:divBdr>
    </w:div>
    <w:div w:id="1371807472">
      <w:bodyDiv w:val="true"/>
      <w:marLeft w:val="0"/>
      <w:marRight w:val="0"/>
      <w:marTop w:val="0"/>
      <w:marBottom w:val="0"/>
      <w:divBdr>
        <w:top w:space="0" w:sz="0" w:color="auto" w:val="none"/>
        <w:left w:space="0" w:sz="0" w:color="auto" w:val="none"/>
        <w:bottom w:space="0" w:sz="0" w:color="auto" w:val="none"/>
        <w:right w:space="0" w:sz="0" w:color="auto" w:val="none"/>
      </w:divBdr>
    </w:div>
    <w:div w:id="1398624426">
      <w:bodyDiv w:val="true"/>
      <w:marLeft w:val="0"/>
      <w:marRight w:val="0"/>
      <w:marTop w:val="0"/>
      <w:marBottom w:val="0"/>
      <w:divBdr>
        <w:top w:space="0" w:sz="0" w:color="auto" w:val="none"/>
        <w:left w:space="0" w:sz="0" w:color="auto" w:val="none"/>
        <w:bottom w:space="0" w:sz="0" w:color="auto" w:val="none"/>
        <w:right w:space="0" w:sz="0" w:color="auto" w:val="none"/>
      </w:divBdr>
    </w:div>
    <w:div w:id="1399085105">
      <w:bodyDiv w:val="true"/>
      <w:marLeft w:val="0"/>
      <w:marRight w:val="0"/>
      <w:marTop w:val="0"/>
      <w:marBottom w:val="0"/>
      <w:divBdr>
        <w:top w:space="0" w:sz="0" w:color="auto" w:val="none"/>
        <w:left w:space="0" w:sz="0" w:color="auto" w:val="none"/>
        <w:bottom w:space="0" w:sz="0" w:color="auto" w:val="none"/>
        <w:right w:space="0" w:sz="0" w:color="auto" w:val="none"/>
      </w:divBdr>
    </w:div>
    <w:div w:id="1400052115">
      <w:bodyDiv w:val="true"/>
      <w:marLeft w:val="0"/>
      <w:marRight w:val="0"/>
      <w:marTop w:val="0"/>
      <w:marBottom w:val="0"/>
      <w:divBdr>
        <w:top w:space="0" w:sz="0" w:color="auto" w:val="none"/>
        <w:left w:space="0" w:sz="0" w:color="auto" w:val="none"/>
        <w:bottom w:space="0" w:sz="0" w:color="auto" w:val="none"/>
        <w:right w:space="0" w:sz="0" w:color="auto" w:val="none"/>
      </w:divBdr>
    </w:div>
    <w:div w:id="1403017892">
      <w:bodyDiv w:val="true"/>
      <w:marLeft w:val="0"/>
      <w:marRight w:val="0"/>
      <w:marTop w:val="0"/>
      <w:marBottom w:val="0"/>
      <w:divBdr>
        <w:top w:space="0" w:sz="0" w:color="auto" w:val="none"/>
        <w:left w:space="0" w:sz="0" w:color="auto" w:val="none"/>
        <w:bottom w:space="0" w:sz="0" w:color="auto" w:val="none"/>
        <w:right w:space="0" w:sz="0" w:color="auto" w:val="none"/>
      </w:divBdr>
    </w:div>
    <w:div w:id="1405486902">
      <w:bodyDiv w:val="true"/>
      <w:marLeft w:val="0"/>
      <w:marRight w:val="0"/>
      <w:marTop w:val="0"/>
      <w:marBottom w:val="0"/>
      <w:divBdr>
        <w:top w:space="0" w:sz="0" w:color="auto" w:val="none"/>
        <w:left w:space="0" w:sz="0" w:color="auto" w:val="none"/>
        <w:bottom w:space="0" w:sz="0" w:color="auto" w:val="none"/>
        <w:right w:space="0" w:sz="0" w:color="auto" w:val="none"/>
      </w:divBdr>
    </w:div>
    <w:div w:id="1410886226">
      <w:bodyDiv w:val="true"/>
      <w:marLeft w:val="0"/>
      <w:marRight w:val="0"/>
      <w:marTop w:val="0"/>
      <w:marBottom w:val="0"/>
      <w:divBdr>
        <w:top w:space="0" w:sz="0" w:color="auto" w:val="none"/>
        <w:left w:space="0" w:sz="0" w:color="auto" w:val="none"/>
        <w:bottom w:space="0" w:sz="0" w:color="auto" w:val="none"/>
        <w:right w:space="0" w:sz="0" w:color="auto" w:val="none"/>
      </w:divBdr>
    </w:div>
    <w:div w:id="1413623470">
      <w:bodyDiv w:val="true"/>
      <w:marLeft w:val="0"/>
      <w:marRight w:val="0"/>
      <w:marTop w:val="0"/>
      <w:marBottom w:val="0"/>
      <w:divBdr>
        <w:top w:space="0" w:sz="0" w:color="auto" w:val="none"/>
        <w:left w:space="0" w:sz="0" w:color="auto" w:val="none"/>
        <w:bottom w:space="0" w:sz="0" w:color="auto" w:val="none"/>
        <w:right w:space="0" w:sz="0" w:color="auto" w:val="none"/>
      </w:divBdr>
    </w:div>
    <w:div w:id="1433894566">
      <w:bodyDiv w:val="true"/>
      <w:marLeft w:val="0"/>
      <w:marRight w:val="0"/>
      <w:marTop w:val="0"/>
      <w:marBottom w:val="0"/>
      <w:divBdr>
        <w:top w:space="0" w:sz="0" w:color="auto" w:val="none"/>
        <w:left w:space="0" w:sz="0" w:color="auto" w:val="none"/>
        <w:bottom w:space="0" w:sz="0" w:color="auto" w:val="none"/>
        <w:right w:space="0" w:sz="0" w:color="auto" w:val="none"/>
      </w:divBdr>
    </w:div>
    <w:div w:id="1433941791">
      <w:bodyDiv w:val="true"/>
      <w:marLeft w:val="0"/>
      <w:marRight w:val="0"/>
      <w:marTop w:val="0"/>
      <w:marBottom w:val="0"/>
      <w:divBdr>
        <w:top w:space="0" w:sz="0" w:color="auto" w:val="none"/>
        <w:left w:space="0" w:sz="0" w:color="auto" w:val="none"/>
        <w:bottom w:space="0" w:sz="0" w:color="auto" w:val="none"/>
        <w:right w:space="0" w:sz="0" w:color="auto" w:val="none"/>
      </w:divBdr>
    </w:div>
    <w:div w:id="1434403173">
      <w:bodyDiv w:val="true"/>
      <w:marLeft w:val="0"/>
      <w:marRight w:val="0"/>
      <w:marTop w:val="0"/>
      <w:marBottom w:val="0"/>
      <w:divBdr>
        <w:top w:space="0" w:sz="0" w:color="auto" w:val="none"/>
        <w:left w:space="0" w:sz="0" w:color="auto" w:val="none"/>
        <w:bottom w:space="0" w:sz="0" w:color="auto" w:val="none"/>
        <w:right w:space="0" w:sz="0" w:color="auto" w:val="none"/>
      </w:divBdr>
    </w:div>
    <w:div w:id="1442644601">
      <w:bodyDiv w:val="true"/>
      <w:marLeft w:val="0"/>
      <w:marRight w:val="0"/>
      <w:marTop w:val="0"/>
      <w:marBottom w:val="0"/>
      <w:divBdr>
        <w:top w:space="0" w:sz="0" w:color="auto" w:val="none"/>
        <w:left w:space="0" w:sz="0" w:color="auto" w:val="none"/>
        <w:bottom w:space="0" w:sz="0" w:color="auto" w:val="none"/>
        <w:right w:space="0" w:sz="0" w:color="auto" w:val="none"/>
      </w:divBdr>
    </w:div>
    <w:div w:id="1443837038">
      <w:bodyDiv w:val="true"/>
      <w:marLeft w:val="0"/>
      <w:marRight w:val="0"/>
      <w:marTop w:val="0"/>
      <w:marBottom w:val="0"/>
      <w:divBdr>
        <w:top w:space="0" w:sz="0" w:color="auto" w:val="none"/>
        <w:left w:space="0" w:sz="0" w:color="auto" w:val="none"/>
        <w:bottom w:space="0" w:sz="0" w:color="auto" w:val="none"/>
        <w:right w:space="0" w:sz="0" w:color="auto" w:val="none"/>
      </w:divBdr>
    </w:div>
    <w:div w:id="1451896112">
      <w:bodyDiv w:val="true"/>
      <w:marLeft w:val="0"/>
      <w:marRight w:val="0"/>
      <w:marTop w:val="0"/>
      <w:marBottom w:val="0"/>
      <w:divBdr>
        <w:top w:space="0" w:sz="0" w:color="auto" w:val="none"/>
        <w:left w:space="0" w:sz="0" w:color="auto" w:val="none"/>
        <w:bottom w:space="0" w:sz="0" w:color="auto" w:val="none"/>
        <w:right w:space="0" w:sz="0" w:color="auto" w:val="none"/>
      </w:divBdr>
    </w:div>
    <w:div w:id="1462729305">
      <w:bodyDiv w:val="true"/>
      <w:marLeft w:val="0"/>
      <w:marRight w:val="0"/>
      <w:marTop w:val="0"/>
      <w:marBottom w:val="0"/>
      <w:divBdr>
        <w:top w:space="0" w:sz="0" w:color="auto" w:val="none"/>
        <w:left w:space="0" w:sz="0" w:color="auto" w:val="none"/>
        <w:bottom w:space="0" w:sz="0" w:color="auto" w:val="none"/>
        <w:right w:space="0" w:sz="0" w:color="auto" w:val="none"/>
      </w:divBdr>
    </w:div>
    <w:div w:id="1464039927">
      <w:bodyDiv w:val="true"/>
      <w:marLeft w:val="0"/>
      <w:marRight w:val="0"/>
      <w:marTop w:val="0"/>
      <w:marBottom w:val="0"/>
      <w:divBdr>
        <w:top w:space="0" w:sz="0" w:color="auto" w:val="none"/>
        <w:left w:space="0" w:sz="0" w:color="auto" w:val="none"/>
        <w:bottom w:space="0" w:sz="0" w:color="auto" w:val="none"/>
        <w:right w:space="0" w:sz="0" w:color="auto" w:val="none"/>
      </w:divBdr>
    </w:div>
    <w:div w:id="1472013379">
      <w:bodyDiv w:val="true"/>
      <w:marLeft w:val="0"/>
      <w:marRight w:val="0"/>
      <w:marTop w:val="0"/>
      <w:marBottom w:val="0"/>
      <w:divBdr>
        <w:top w:space="0" w:sz="0" w:color="auto" w:val="none"/>
        <w:left w:space="0" w:sz="0" w:color="auto" w:val="none"/>
        <w:bottom w:space="0" w:sz="0" w:color="auto" w:val="none"/>
        <w:right w:space="0" w:sz="0" w:color="auto" w:val="none"/>
      </w:divBdr>
    </w:div>
    <w:div w:id="1473016630">
      <w:bodyDiv w:val="true"/>
      <w:marLeft w:val="0"/>
      <w:marRight w:val="0"/>
      <w:marTop w:val="0"/>
      <w:marBottom w:val="0"/>
      <w:divBdr>
        <w:top w:space="0" w:sz="0" w:color="auto" w:val="none"/>
        <w:left w:space="0" w:sz="0" w:color="auto" w:val="none"/>
        <w:bottom w:space="0" w:sz="0" w:color="auto" w:val="none"/>
        <w:right w:space="0" w:sz="0" w:color="auto" w:val="none"/>
      </w:divBdr>
    </w:div>
    <w:div w:id="1474953230">
      <w:bodyDiv w:val="true"/>
      <w:marLeft w:val="0"/>
      <w:marRight w:val="0"/>
      <w:marTop w:val="0"/>
      <w:marBottom w:val="0"/>
      <w:divBdr>
        <w:top w:space="0" w:sz="0" w:color="auto" w:val="none"/>
        <w:left w:space="0" w:sz="0" w:color="auto" w:val="none"/>
        <w:bottom w:space="0" w:sz="0" w:color="auto" w:val="none"/>
        <w:right w:space="0" w:sz="0" w:color="auto" w:val="none"/>
      </w:divBdr>
    </w:div>
    <w:div w:id="1480805736">
      <w:bodyDiv w:val="true"/>
      <w:marLeft w:val="0"/>
      <w:marRight w:val="0"/>
      <w:marTop w:val="0"/>
      <w:marBottom w:val="0"/>
      <w:divBdr>
        <w:top w:space="0" w:sz="0" w:color="auto" w:val="none"/>
        <w:left w:space="0" w:sz="0" w:color="auto" w:val="none"/>
        <w:bottom w:space="0" w:sz="0" w:color="auto" w:val="none"/>
        <w:right w:space="0" w:sz="0" w:color="auto" w:val="none"/>
      </w:divBdr>
    </w:div>
    <w:div w:id="1480998053">
      <w:bodyDiv w:val="true"/>
      <w:marLeft w:val="0"/>
      <w:marRight w:val="0"/>
      <w:marTop w:val="0"/>
      <w:marBottom w:val="0"/>
      <w:divBdr>
        <w:top w:space="0" w:sz="0" w:color="auto" w:val="none"/>
        <w:left w:space="0" w:sz="0" w:color="auto" w:val="none"/>
        <w:bottom w:space="0" w:sz="0" w:color="auto" w:val="none"/>
        <w:right w:space="0" w:sz="0" w:color="auto" w:val="none"/>
      </w:divBdr>
    </w:div>
    <w:div w:id="1487625154">
      <w:bodyDiv w:val="true"/>
      <w:marLeft w:val="0"/>
      <w:marRight w:val="0"/>
      <w:marTop w:val="0"/>
      <w:marBottom w:val="0"/>
      <w:divBdr>
        <w:top w:space="0" w:sz="0" w:color="auto" w:val="none"/>
        <w:left w:space="0" w:sz="0" w:color="auto" w:val="none"/>
        <w:bottom w:space="0" w:sz="0" w:color="auto" w:val="none"/>
        <w:right w:space="0" w:sz="0" w:color="auto" w:val="none"/>
      </w:divBdr>
    </w:div>
    <w:div w:id="1490705801">
      <w:bodyDiv w:val="true"/>
      <w:marLeft w:val="0"/>
      <w:marRight w:val="0"/>
      <w:marTop w:val="0"/>
      <w:marBottom w:val="0"/>
      <w:divBdr>
        <w:top w:space="0" w:sz="0" w:color="auto" w:val="none"/>
        <w:left w:space="0" w:sz="0" w:color="auto" w:val="none"/>
        <w:bottom w:space="0" w:sz="0" w:color="auto" w:val="none"/>
        <w:right w:space="0" w:sz="0" w:color="auto" w:val="none"/>
      </w:divBdr>
    </w:div>
    <w:div w:id="1492140463">
      <w:bodyDiv w:val="true"/>
      <w:marLeft w:val="0"/>
      <w:marRight w:val="0"/>
      <w:marTop w:val="0"/>
      <w:marBottom w:val="0"/>
      <w:divBdr>
        <w:top w:space="0" w:sz="0" w:color="auto" w:val="none"/>
        <w:left w:space="0" w:sz="0" w:color="auto" w:val="none"/>
        <w:bottom w:space="0" w:sz="0" w:color="auto" w:val="none"/>
        <w:right w:space="0" w:sz="0" w:color="auto" w:val="none"/>
      </w:divBdr>
    </w:div>
    <w:div w:id="1500655047">
      <w:bodyDiv w:val="true"/>
      <w:marLeft w:val="0"/>
      <w:marRight w:val="0"/>
      <w:marTop w:val="0"/>
      <w:marBottom w:val="0"/>
      <w:divBdr>
        <w:top w:space="0" w:sz="0" w:color="auto" w:val="none"/>
        <w:left w:space="0" w:sz="0" w:color="auto" w:val="none"/>
        <w:bottom w:space="0" w:sz="0" w:color="auto" w:val="none"/>
        <w:right w:space="0" w:sz="0" w:color="auto" w:val="none"/>
      </w:divBdr>
    </w:div>
    <w:div w:id="1501114323">
      <w:bodyDiv w:val="true"/>
      <w:marLeft w:val="0"/>
      <w:marRight w:val="0"/>
      <w:marTop w:val="0"/>
      <w:marBottom w:val="0"/>
      <w:divBdr>
        <w:top w:space="0" w:sz="0" w:color="auto" w:val="none"/>
        <w:left w:space="0" w:sz="0" w:color="auto" w:val="none"/>
        <w:bottom w:space="0" w:sz="0" w:color="auto" w:val="none"/>
        <w:right w:space="0" w:sz="0" w:color="auto" w:val="none"/>
      </w:divBdr>
    </w:div>
    <w:div w:id="1501774428">
      <w:bodyDiv w:val="true"/>
      <w:marLeft w:val="0"/>
      <w:marRight w:val="0"/>
      <w:marTop w:val="0"/>
      <w:marBottom w:val="0"/>
      <w:divBdr>
        <w:top w:space="0" w:sz="0" w:color="auto" w:val="none"/>
        <w:left w:space="0" w:sz="0" w:color="auto" w:val="none"/>
        <w:bottom w:space="0" w:sz="0" w:color="auto" w:val="none"/>
        <w:right w:space="0" w:sz="0" w:color="auto" w:val="none"/>
      </w:divBdr>
    </w:div>
    <w:div w:id="1505196220">
      <w:bodyDiv w:val="true"/>
      <w:marLeft w:val="0"/>
      <w:marRight w:val="0"/>
      <w:marTop w:val="0"/>
      <w:marBottom w:val="0"/>
      <w:divBdr>
        <w:top w:space="0" w:sz="0" w:color="auto" w:val="none"/>
        <w:left w:space="0" w:sz="0" w:color="auto" w:val="none"/>
        <w:bottom w:space="0" w:sz="0" w:color="auto" w:val="none"/>
        <w:right w:space="0" w:sz="0" w:color="auto" w:val="none"/>
      </w:divBdr>
    </w:div>
    <w:div w:id="1509831124">
      <w:bodyDiv w:val="true"/>
      <w:marLeft w:val="0"/>
      <w:marRight w:val="0"/>
      <w:marTop w:val="0"/>
      <w:marBottom w:val="0"/>
      <w:divBdr>
        <w:top w:space="0" w:sz="0" w:color="auto" w:val="none"/>
        <w:left w:space="0" w:sz="0" w:color="auto" w:val="none"/>
        <w:bottom w:space="0" w:sz="0" w:color="auto" w:val="none"/>
        <w:right w:space="0" w:sz="0" w:color="auto" w:val="none"/>
      </w:divBdr>
    </w:div>
    <w:div w:id="1515610253">
      <w:bodyDiv w:val="true"/>
      <w:marLeft w:val="0"/>
      <w:marRight w:val="0"/>
      <w:marTop w:val="0"/>
      <w:marBottom w:val="0"/>
      <w:divBdr>
        <w:top w:space="0" w:sz="0" w:color="auto" w:val="none"/>
        <w:left w:space="0" w:sz="0" w:color="auto" w:val="none"/>
        <w:bottom w:space="0" w:sz="0" w:color="auto" w:val="none"/>
        <w:right w:space="0" w:sz="0" w:color="auto" w:val="none"/>
      </w:divBdr>
    </w:div>
    <w:div w:id="1524399671">
      <w:bodyDiv w:val="true"/>
      <w:marLeft w:val="0"/>
      <w:marRight w:val="0"/>
      <w:marTop w:val="0"/>
      <w:marBottom w:val="0"/>
      <w:divBdr>
        <w:top w:space="0" w:sz="0" w:color="auto" w:val="none"/>
        <w:left w:space="0" w:sz="0" w:color="auto" w:val="none"/>
        <w:bottom w:space="0" w:sz="0" w:color="auto" w:val="none"/>
        <w:right w:space="0" w:sz="0" w:color="auto" w:val="none"/>
      </w:divBdr>
    </w:div>
    <w:div w:id="1525093786">
      <w:bodyDiv w:val="true"/>
      <w:marLeft w:val="0"/>
      <w:marRight w:val="0"/>
      <w:marTop w:val="0"/>
      <w:marBottom w:val="0"/>
      <w:divBdr>
        <w:top w:space="0" w:sz="0" w:color="auto" w:val="none"/>
        <w:left w:space="0" w:sz="0" w:color="auto" w:val="none"/>
        <w:bottom w:space="0" w:sz="0" w:color="auto" w:val="none"/>
        <w:right w:space="0" w:sz="0" w:color="auto" w:val="none"/>
      </w:divBdr>
    </w:div>
    <w:div w:id="1534224481">
      <w:bodyDiv w:val="true"/>
      <w:marLeft w:val="0"/>
      <w:marRight w:val="0"/>
      <w:marTop w:val="0"/>
      <w:marBottom w:val="0"/>
      <w:divBdr>
        <w:top w:space="0" w:sz="0" w:color="auto" w:val="none"/>
        <w:left w:space="0" w:sz="0" w:color="auto" w:val="none"/>
        <w:bottom w:space="0" w:sz="0" w:color="auto" w:val="none"/>
        <w:right w:space="0" w:sz="0" w:color="auto" w:val="none"/>
      </w:divBdr>
    </w:div>
    <w:div w:id="1538398015">
      <w:bodyDiv w:val="true"/>
      <w:marLeft w:val="0"/>
      <w:marRight w:val="0"/>
      <w:marTop w:val="0"/>
      <w:marBottom w:val="0"/>
      <w:divBdr>
        <w:top w:space="0" w:sz="0" w:color="auto" w:val="none"/>
        <w:left w:space="0" w:sz="0" w:color="auto" w:val="none"/>
        <w:bottom w:space="0" w:sz="0" w:color="auto" w:val="none"/>
        <w:right w:space="0" w:sz="0" w:color="auto" w:val="none"/>
      </w:divBdr>
    </w:div>
    <w:div w:id="1543781626">
      <w:bodyDiv w:val="true"/>
      <w:marLeft w:val="0"/>
      <w:marRight w:val="0"/>
      <w:marTop w:val="0"/>
      <w:marBottom w:val="0"/>
      <w:divBdr>
        <w:top w:space="0" w:sz="0" w:color="auto" w:val="none"/>
        <w:left w:space="0" w:sz="0" w:color="auto" w:val="none"/>
        <w:bottom w:space="0" w:sz="0" w:color="auto" w:val="none"/>
        <w:right w:space="0" w:sz="0" w:color="auto" w:val="none"/>
      </w:divBdr>
    </w:div>
    <w:div w:id="1543903978">
      <w:bodyDiv w:val="true"/>
      <w:marLeft w:val="0"/>
      <w:marRight w:val="0"/>
      <w:marTop w:val="0"/>
      <w:marBottom w:val="0"/>
      <w:divBdr>
        <w:top w:space="0" w:sz="0" w:color="auto" w:val="none"/>
        <w:left w:space="0" w:sz="0" w:color="auto" w:val="none"/>
        <w:bottom w:space="0" w:sz="0" w:color="auto" w:val="none"/>
        <w:right w:space="0" w:sz="0" w:color="auto" w:val="none"/>
      </w:divBdr>
    </w:div>
    <w:div w:id="1565264005">
      <w:bodyDiv w:val="true"/>
      <w:marLeft w:val="0"/>
      <w:marRight w:val="0"/>
      <w:marTop w:val="0"/>
      <w:marBottom w:val="0"/>
      <w:divBdr>
        <w:top w:space="0" w:sz="0" w:color="auto" w:val="none"/>
        <w:left w:space="0" w:sz="0" w:color="auto" w:val="none"/>
        <w:bottom w:space="0" w:sz="0" w:color="auto" w:val="none"/>
        <w:right w:space="0" w:sz="0" w:color="auto" w:val="none"/>
      </w:divBdr>
    </w:div>
    <w:div w:id="1571647766">
      <w:bodyDiv w:val="true"/>
      <w:marLeft w:val="0"/>
      <w:marRight w:val="0"/>
      <w:marTop w:val="0"/>
      <w:marBottom w:val="0"/>
      <w:divBdr>
        <w:top w:space="0" w:sz="0" w:color="auto" w:val="none"/>
        <w:left w:space="0" w:sz="0" w:color="auto" w:val="none"/>
        <w:bottom w:space="0" w:sz="0" w:color="auto" w:val="none"/>
        <w:right w:space="0" w:sz="0" w:color="auto" w:val="none"/>
      </w:divBdr>
    </w:div>
    <w:div w:id="1575047757">
      <w:bodyDiv w:val="true"/>
      <w:marLeft w:val="0"/>
      <w:marRight w:val="0"/>
      <w:marTop w:val="0"/>
      <w:marBottom w:val="0"/>
      <w:divBdr>
        <w:top w:space="0" w:sz="0" w:color="auto" w:val="none"/>
        <w:left w:space="0" w:sz="0" w:color="auto" w:val="none"/>
        <w:bottom w:space="0" w:sz="0" w:color="auto" w:val="none"/>
        <w:right w:space="0" w:sz="0" w:color="auto" w:val="none"/>
      </w:divBdr>
    </w:div>
    <w:div w:id="1575433765">
      <w:bodyDiv w:val="true"/>
      <w:marLeft w:val="0"/>
      <w:marRight w:val="0"/>
      <w:marTop w:val="0"/>
      <w:marBottom w:val="0"/>
      <w:divBdr>
        <w:top w:space="0" w:sz="0" w:color="auto" w:val="none"/>
        <w:left w:space="0" w:sz="0" w:color="auto" w:val="none"/>
        <w:bottom w:space="0" w:sz="0" w:color="auto" w:val="none"/>
        <w:right w:space="0" w:sz="0" w:color="auto" w:val="none"/>
      </w:divBdr>
    </w:div>
    <w:div w:id="1576207178">
      <w:bodyDiv w:val="true"/>
      <w:marLeft w:val="0"/>
      <w:marRight w:val="0"/>
      <w:marTop w:val="0"/>
      <w:marBottom w:val="0"/>
      <w:divBdr>
        <w:top w:space="0" w:sz="0" w:color="auto" w:val="none"/>
        <w:left w:space="0" w:sz="0" w:color="auto" w:val="none"/>
        <w:bottom w:space="0" w:sz="0" w:color="auto" w:val="none"/>
        <w:right w:space="0" w:sz="0" w:color="auto" w:val="none"/>
      </w:divBdr>
    </w:div>
    <w:div w:id="1576813623">
      <w:bodyDiv w:val="true"/>
      <w:marLeft w:val="0"/>
      <w:marRight w:val="0"/>
      <w:marTop w:val="0"/>
      <w:marBottom w:val="0"/>
      <w:divBdr>
        <w:top w:space="0" w:sz="0" w:color="auto" w:val="none"/>
        <w:left w:space="0" w:sz="0" w:color="auto" w:val="none"/>
        <w:bottom w:space="0" w:sz="0" w:color="auto" w:val="none"/>
        <w:right w:space="0" w:sz="0" w:color="auto" w:val="none"/>
      </w:divBdr>
    </w:div>
    <w:div w:id="1580678752">
      <w:bodyDiv w:val="true"/>
      <w:marLeft w:val="0"/>
      <w:marRight w:val="0"/>
      <w:marTop w:val="0"/>
      <w:marBottom w:val="0"/>
      <w:divBdr>
        <w:top w:space="0" w:sz="0" w:color="auto" w:val="none"/>
        <w:left w:space="0" w:sz="0" w:color="auto" w:val="none"/>
        <w:bottom w:space="0" w:sz="0" w:color="auto" w:val="none"/>
        <w:right w:space="0" w:sz="0" w:color="auto" w:val="none"/>
      </w:divBdr>
    </w:div>
    <w:div w:id="1600020561">
      <w:bodyDiv w:val="true"/>
      <w:marLeft w:val="0"/>
      <w:marRight w:val="0"/>
      <w:marTop w:val="0"/>
      <w:marBottom w:val="0"/>
      <w:divBdr>
        <w:top w:space="0" w:sz="0" w:color="auto" w:val="none"/>
        <w:left w:space="0" w:sz="0" w:color="auto" w:val="none"/>
        <w:bottom w:space="0" w:sz="0" w:color="auto" w:val="none"/>
        <w:right w:space="0" w:sz="0" w:color="auto" w:val="none"/>
      </w:divBdr>
    </w:div>
    <w:div w:id="1610818437">
      <w:bodyDiv w:val="true"/>
      <w:marLeft w:val="0"/>
      <w:marRight w:val="0"/>
      <w:marTop w:val="0"/>
      <w:marBottom w:val="0"/>
      <w:divBdr>
        <w:top w:space="0" w:sz="0" w:color="auto" w:val="none"/>
        <w:left w:space="0" w:sz="0" w:color="auto" w:val="none"/>
        <w:bottom w:space="0" w:sz="0" w:color="auto" w:val="none"/>
        <w:right w:space="0" w:sz="0" w:color="auto" w:val="none"/>
      </w:divBdr>
    </w:div>
    <w:div w:id="1614631120">
      <w:bodyDiv w:val="true"/>
      <w:marLeft w:val="0"/>
      <w:marRight w:val="0"/>
      <w:marTop w:val="0"/>
      <w:marBottom w:val="0"/>
      <w:divBdr>
        <w:top w:space="0" w:sz="0" w:color="auto" w:val="none"/>
        <w:left w:space="0" w:sz="0" w:color="auto" w:val="none"/>
        <w:bottom w:space="0" w:sz="0" w:color="auto" w:val="none"/>
        <w:right w:space="0" w:sz="0" w:color="auto" w:val="none"/>
      </w:divBdr>
    </w:div>
    <w:div w:id="1614898079">
      <w:bodyDiv w:val="true"/>
      <w:marLeft w:val="0"/>
      <w:marRight w:val="0"/>
      <w:marTop w:val="0"/>
      <w:marBottom w:val="0"/>
      <w:divBdr>
        <w:top w:space="0" w:sz="0" w:color="auto" w:val="none"/>
        <w:left w:space="0" w:sz="0" w:color="auto" w:val="none"/>
        <w:bottom w:space="0" w:sz="0" w:color="auto" w:val="none"/>
        <w:right w:space="0" w:sz="0" w:color="auto" w:val="none"/>
      </w:divBdr>
    </w:div>
    <w:div w:id="1620643580">
      <w:bodyDiv w:val="true"/>
      <w:marLeft w:val="0"/>
      <w:marRight w:val="0"/>
      <w:marTop w:val="0"/>
      <w:marBottom w:val="0"/>
      <w:divBdr>
        <w:top w:space="0" w:sz="0" w:color="auto" w:val="none"/>
        <w:left w:space="0" w:sz="0" w:color="auto" w:val="none"/>
        <w:bottom w:space="0" w:sz="0" w:color="auto" w:val="none"/>
        <w:right w:space="0" w:sz="0" w:color="auto" w:val="none"/>
      </w:divBdr>
    </w:div>
    <w:div w:id="1621110024">
      <w:bodyDiv w:val="true"/>
      <w:marLeft w:val="0"/>
      <w:marRight w:val="0"/>
      <w:marTop w:val="0"/>
      <w:marBottom w:val="0"/>
      <w:divBdr>
        <w:top w:space="0" w:sz="0" w:color="auto" w:val="none"/>
        <w:left w:space="0" w:sz="0" w:color="auto" w:val="none"/>
        <w:bottom w:space="0" w:sz="0" w:color="auto" w:val="none"/>
        <w:right w:space="0" w:sz="0" w:color="auto" w:val="none"/>
      </w:divBdr>
    </w:div>
    <w:div w:id="1625454300">
      <w:bodyDiv w:val="true"/>
      <w:marLeft w:val="0"/>
      <w:marRight w:val="0"/>
      <w:marTop w:val="0"/>
      <w:marBottom w:val="0"/>
      <w:divBdr>
        <w:top w:space="0" w:sz="0" w:color="auto" w:val="none"/>
        <w:left w:space="0" w:sz="0" w:color="auto" w:val="none"/>
        <w:bottom w:space="0" w:sz="0" w:color="auto" w:val="none"/>
        <w:right w:space="0" w:sz="0" w:color="auto" w:val="none"/>
      </w:divBdr>
    </w:div>
    <w:div w:id="1627083974">
      <w:bodyDiv w:val="true"/>
      <w:marLeft w:val="0"/>
      <w:marRight w:val="0"/>
      <w:marTop w:val="0"/>
      <w:marBottom w:val="0"/>
      <w:divBdr>
        <w:top w:space="0" w:sz="0" w:color="auto" w:val="none"/>
        <w:left w:space="0" w:sz="0" w:color="auto" w:val="none"/>
        <w:bottom w:space="0" w:sz="0" w:color="auto" w:val="none"/>
        <w:right w:space="0" w:sz="0" w:color="auto" w:val="none"/>
      </w:divBdr>
    </w:div>
    <w:div w:id="1635331780">
      <w:bodyDiv w:val="true"/>
      <w:marLeft w:val="0"/>
      <w:marRight w:val="0"/>
      <w:marTop w:val="0"/>
      <w:marBottom w:val="0"/>
      <w:divBdr>
        <w:top w:space="0" w:sz="0" w:color="auto" w:val="none"/>
        <w:left w:space="0" w:sz="0" w:color="auto" w:val="none"/>
        <w:bottom w:space="0" w:sz="0" w:color="auto" w:val="none"/>
        <w:right w:space="0" w:sz="0" w:color="auto" w:val="none"/>
      </w:divBdr>
    </w:div>
    <w:div w:id="1637027451">
      <w:bodyDiv w:val="true"/>
      <w:marLeft w:val="0"/>
      <w:marRight w:val="0"/>
      <w:marTop w:val="0"/>
      <w:marBottom w:val="0"/>
      <w:divBdr>
        <w:top w:space="0" w:sz="0" w:color="auto" w:val="none"/>
        <w:left w:space="0" w:sz="0" w:color="auto" w:val="none"/>
        <w:bottom w:space="0" w:sz="0" w:color="auto" w:val="none"/>
        <w:right w:space="0" w:sz="0" w:color="auto" w:val="none"/>
      </w:divBdr>
    </w:div>
    <w:div w:id="1638141479">
      <w:bodyDiv w:val="true"/>
      <w:marLeft w:val="0"/>
      <w:marRight w:val="0"/>
      <w:marTop w:val="0"/>
      <w:marBottom w:val="0"/>
      <w:divBdr>
        <w:top w:space="0" w:sz="0" w:color="auto" w:val="none"/>
        <w:left w:space="0" w:sz="0" w:color="auto" w:val="none"/>
        <w:bottom w:space="0" w:sz="0" w:color="auto" w:val="none"/>
        <w:right w:space="0" w:sz="0" w:color="auto" w:val="none"/>
      </w:divBdr>
    </w:div>
    <w:div w:id="1664122019">
      <w:bodyDiv w:val="true"/>
      <w:marLeft w:val="0"/>
      <w:marRight w:val="0"/>
      <w:marTop w:val="0"/>
      <w:marBottom w:val="0"/>
      <w:divBdr>
        <w:top w:space="0" w:sz="0" w:color="auto" w:val="none"/>
        <w:left w:space="0" w:sz="0" w:color="auto" w:val="none"/>
        <w:bottom w:space="0" w:sz="0" w:color="auto" w:val="none"/>
        <w:right w:space="0" w:sz="0" w:color="auto" w:val="none"/>
      </w:divBdr>
    </w:div>
    <w:div w:id="1665814279">
      <w:bodyDiv w:val="true"/>
      <w:marLeft w:val="0"/>
      <w:marRight w:val="0"/>
      <w:marTop w:val="0"/>
      <w:marBottom w:val="0"/>
      <w:divBdr>
        <w:top w:space="0" w:sz="0" w:color="auto" w:val="none"/>
        <w:left w:space="0" w:sz="0" w:color="auto" w:val="none"/>
        <w:bottom w:space="0" w:sz="0" w:color="auto" w:val="none"/>
        <w:right w:space="0" w:sz="0" w:color="auto" w:val="none"/>
      </w:divBdr>
    </w:div>
    <w:div w:id="1666400767">
      <w:bodyDiv w:val="true"/>
      <w:marLeft w:val="0"/>
      <w:marRight w:val="0"/>
      <w:marTop w:val="0"/>
      <w:marBottom w:val="0"/>
      <w:divBdr>
        <w:top w:space="0" w:sz="0" w:color="auto" w:val="none"/>
        <w:left w:space="0" w:sz="0" w:color="auto" w:val="none"/>
        <w:bottom w:space="0" w:sz="0" w:color="auto" w:val="none"/>
        <w:right w:space="0" w:sz="0" w:color="auto" w:val="none"/>
      </w:divBdr>
    </w:div>
    <w:div w:id="1668753311">
      <w:bodyDiv w:val="true"/>
      <w:marLeft w:val="0"/>
      <w:marRight w:val="0"/>
      <w:marTop w:val="0"/>
      <w:marBottom w:val="0"/>
      <w:divBdr>
        <w:top w:space="0" w:sz="0" w:color="auto" w:val="none"/>
        <w:left w:space="0" w:sz="0" w:color="auto" w:val="none"/>
        <w:bottom w:space="0" w:sz="0" w:color="auto" w:val="none"/>
        <w:right w:space="0" w:sz="0" w:color="auto" w:val="none"/>
      </w:divBdr>
    </w:div>
    <w:div w:id="1672105032">
      <w:bodyDiv w:val="true"/>
      <w:marLeft w:val="0"/>
      <w:marRight w:val="0"/>
      <w:marTop w:val="0"/>
      <w:marBottom w:val="0"/>
      <w:divBdr>
        <w:top w:space="0" w:sz="0" w:color="auto" w:val="none"/>
        <w:left w:space="0" w:sz="0" w:color="auto" w:val="none"/>
        <w:bottom w:space="0" w:sz="0" w:color="auto" w:val="none"/>
        <w:right w:space="0" w:sz="0" w:color="auto" w:val="none"/>
      </w:divBdr>
    </w:div>
    <w:div w:id="1672642469">
      <w:bodyDiv w:val="true"/>
      <w:marLeft w:val="0"/>
      <w:marRight w:val="0"/>
      <w:marTop w:val="0"/>
      <w:marBottom w:val="0"/>
      <w:divBdr>
        <w:top w:space="0" w:sz="0" w:color="auto" w:val="none"/>
        <w:left w:space="0" w:sz="0" w:color="auto" w:val="none"/>
        <w:bottom w:space="0" w:sz="0" w:color="auto" w:val="none"/>
        <w:right w:space="0" w:sz="0" w:color="auto" w:val="none"/>
      </w:divBdr>
    </w:div>
    <w:div w:id="1681007935">
      <w:bodyDiv w:val="true"/>
      <w:marLeft w:val="0"/>
      <w:marRight w:val="0"/>
      <w:marTop w:val="0"/>
      <w:marBottom w:val="0"/>
      <w:divBdr>
        <w:top w:space="0" w:sz="0" w:color="auto" w:val="none"/>
        <w:left w:space="0" w:sz="0" w:color="auto" w:val="none"/>
        <w:bottom w:space="0" w:sz="0" w:color="auto" w:val="none"/>
        <w:right w:space="0" w:sz="0" w:color="auto" w:val="none"/>
      </w:divBdr>
    </w:div>
    <w:div w:id="1689528608">
      <w:bodyDiv w:val="true"/>
      <w:marLeft w:val="0"/>
      <w:marRight w:val="0"/>
      <w:marTop w:val="0"/>
      <w:marBottom w:val="0"/>
      <w:divBdr>
        <w:top w:space="0" w:sz="0" w:color="auto" w:val="none"/>
        <w:left w:space="0" w:sz="0" w:color="auto" w:val="none"/>
        <w:bottom w:space="0" w:sz="0" w:color="auto" w:val="none"/>
        <w:right w:space="0" w:sz="0" w:color="auto" w:val="none"/>
      </w:divBdr>
    </w:div>
    <w:div w:id="1692607138">
      <w:bodyDiv w:val="true"/>
      <w:marLeft w:val="0"/>
      <w:marRight w:val="0"/>
      <w:marTop w:val="0"/>
      <w:marBottom w:val="0"/>
      <w:divBdr>
        <w:top w:space="0" w:sz="0" w:color="auto" w:val="none"/>
        <w:left w:space="0" w:sz="0" w:color="auto" w:val="none"/>
        <w:bottom w:space="0" w:sz="0" w:color="auto" w:val="none"/>
        <w:right w:space="0" w:sz="0" w:color="auto" w:val="none"/>
      </w:divBdr>
    </w:div>
    <w:div w:id="1693457977">
      <w:bodyDiv w:val="true"/>
      <w:marLeft w:val="0"/>
      <w:marRight w:val="0"/>
      <w:marTop w:val="0"/>
      <w:marBottom w:val="0"/>
      <w:divBdr>
        <w:top w:space="0" w:sz="0" w:color="auto" w:val="none"/>
        <w:left w:space="0" w:sz="0" w:color="auto" w:val="none"/>
        <w:bottom w:space="0" w:sz="0" w:color="auto" w:val="none"/>
        <w:right w:space="0" w:sz="0" w:color="auto" w:val="none"/>
      </w:divBdr>
    </w:div>
    <w:div w:id="1704162710">
      <w:bodyDiv w:val="true"/>
      <w:marLeft w:val="0"/>
      <w:marRight w:val="0"/>
      <w:marTop w:val="0"/>
      <w:marBottom w:val="0"/>
      <w:divBdr>
        <w:top w:space="0" w:sz="0" w:color="auto" w:val="none"/>
        <w:left w:space="0" w:sz="0" w:color="auto" w:val="none"/>
        <w:bottom w:space="0" w:sz="0" w:color="auto" w:val="none"/>
        <w:right w:space="0" w:sz="0" w:color="auto" w:val="none"/>
      </w:divBdr>
    </w:div>
    <w:div w:id="1707678636">
      <w:bodyDiv w:val="true"/>
      <w:marLeft w:val="0"/>
      <w:marRight w:val="0"/>
      <w:marTop w:val="0"/>
      <w:marBottom w:val="0"/>
      <w:divBdr>
        <w:top w:space="0" w:sz="0" w:color="auto" w:val="none"/>
        <w:left w:space="0" w:sz="0" w:color="auto" w:val="none"/>
        <w:bottom w:space="0" w:sz="0" w:color="auto" w:val="none"/>
        <w:right w:space="0" w:sz="0" w:color="auto" w:val="none"/>
      </w:divBdr>
    </w:div>
    <w:div w:id="1710715388">
      <w:bodyDiv w:val="true"/>
      <w:marLeft w:val="0"/>
      <w:marRight w:val="0"/>
      <w:marTop w:val="0"/>
      <w:marBottom w:val="0"/>
      <w:divBdr>
        <w:top w:space="0" w:sz="0" w:color="auto" w:val="none"/>
        <w:left w:space="0" w:sz="0" w:color="auto" w:val="none"/>
        <w:bottom w:space="0" w:sz="0" w:color="auto" w:val="none"/>
        <w:right w:space="0" w:sz="0" w:color="auto" w:val="none"/>
      </w:divBdr>
    </w:div>
    <w:div w:id="1714302110">
      <w:bodyDiv w:val="true"/>
      <w:marLeft w:val="0"/>
      <w:marRight w:val="0"/>
      <w:marTop w:val="0"/>
      <w:marBottom w:val="0"/>
      <w:divBdr>
        <w:top w:space="0" w:sz="0" w:color="auto" w:val="none"/>
        <w:left w:space="0" w:sz="0" w:color="auto" w:val="none"/>
        <w:bottom w:space="0" w:sz="0" w:color="auto" w:val="none"/>
        <w:right w:space="0" w:sz="0" w:color="auto" w:val="none"/>
      </w:divBdr>
    </w:div>
    <w:div w:id="1716195474">
      <w:bodyDiv w:val="true"/>
      <w:marLeft w:val="0"/>
      <w:marRight w:val="0"/>
      <w:marTop w:val="0"/>
      <w:marBottom w:val="0"/>
      <w:divBdr>
        <w:top w:space="0" w:sz="0" w:color="auto" w:val="none"/>
        <w:left w:space="0" w:sz="0" w:color="auto" w:val="none"/>
        <w:bottom w:space="0" w:sz="0" w:color="auto" w:val="none"/>
        <w:right w:space="0" w:sz="0" w:color="auto" w:val="none"/>
      </w:divBdr>
    </w:div>
    <w:div w:id="1735735034">
      <w:bodyDiv w:val="true"/>
      <w:marLeft w:val="0"/>
      <w:marRight w:val="0"/>
      <w:marTop w:val="0"/>
      <w:marBottom w:val="0"/>
      <w:divBdr>
        <w:top w:space="0" w:sz="0" w:color="auto" w:val="none"/>
        <w:left w:space="0" w:sz="0" w:color="auto" w:val="none"/>
        <w:bottom w:space="0" w:sz="0" w:color="auto" w:val="none"/>
        <w:right w:space="0" w:sz="0" w:color="auto" w:val="none"/>
      </w:divBdr>
    </w:div>
    <w:div w:id="1741172460">
      <w:bodyDiv w:val="true"/>
      <w:marLeft w:val="0"/>
      <w:marRight w:val="0"/>
      <w:marTop w:val="0"/>
      <w:marBottom w:val="0"/>
      <w:divBdr>
        <w:top w:space="0" w:sz="0" w:color="auto" w:val="none"/>
        <w:left w:space="0" w:sz="0" w:color="auto" w:val="none"/>
        <w:bottom w:space="0" w:sz="0" w:color="auto" w:val="none"/>
        <w:right w:space="0" w:sz="0" w:color="auto" w:val="none"/>
      </w:divBdr>
    </w:div>
    <w:div w:id="1741369423">
      <w:bodyDiv w:val="true"/>
      <w:marLeft w:val="0"/>
      <w:marRight w:val="0"/>
      <w:marTop w:val="0"/>
      <w:marBottom w:val="0"/>
      <w:divBdr>
        <w:top w:space="0" w:sz="0" w:color="auto" w:val="none"/>
        <w:left w:space="0" w:sz="0" w:color="auto" w:val="none"/>
        <w:bottom w:space="0" w:sz="0" w:color="auto" w:val="none"/>
        <w:right w:space="0" w:sz="0" w:color="auto" w:val="none"/>
      </w:divBdr>
    </w:div>
    <w:div w:id="1756899017">
      <w:bodyDiv w:val="true"/>
      <w:marLeft w:val="0"/>
      <w:marRight w:val="0"/>
      <w:marTop w:val="0"/>
      <w:marBottom w:val="0"/>
      <w:divBdr>
        <w:top w:space="0" w:sz="0" w:color="auto" w:val="none"/>
        <w:left w:space="0" w:sz="0" w:color="auto" w:val="none"/>
        <w:bottom w:space="0" w:sz="0" w:color="auto" w:val="none"/>
        <w:right w:space="0" w:sz="0" w:color="auto" w:val="none"/>
      </w:divBdr>
    </w:div>
    <w:div w:id="1770151007">
      <w:bodyDiv w:val="true"/>
      <w:marLeft w:val="0"/>
      <w:marRight w:val="0"/>
      <w:marTop w:val="0"/>
      <w:marBottom w:val="0"/>
      <w:divBdr>
        <w:top w:space="0" w:sz="0" w:color="auto" w:val="none"/>
        <w:left w:space="0" w:sz="0" w:color="auto" w:val="none"/>
        <w:bottom w:space="0" w:sz="0" w:color="auto" w:val="none"/>
        <w:right w:space="0" w:sz="0" w:color="auto" w:val="none"/>
      </w:divBdr>
    </w:div>
    <w:div w:id="1772243558">
      <w:bodyDiv w:val="true"/>
      <w:marLeft w:val="0"/>
      <w:marRight w:val="0"/>
      <w:marTop w:val="0"/>
      <w:marBottom w:val="0"/>
      <w:divBdr>
        <w:top w:space="0" w:sz="0" w:color="auto" w:val="none"/>
        <w:left w:space="0" w:sz="0" w:color="auto" w:val="none"/>
        <w:bottom w:space="0" w:sz="0" w:color="auto" w:val="none"/>
        <w:right w:space="0" w:sz="0" w:color="auto" w:val="none"/>
      </w:divBdr>
    </w:div>
    <w:div w:id="1773822677">
      <w:bodyDiv w:val="true"/>
      <w:marLeft w:val="0"/>
      <w:marRight w:val="0"/>
      <w:marTop w:val="0"/>
      <w:marBottom w:val="0"/>
      <w:divBdr>
        <w:top w:space="0" w:sz="0" w:color="auto" w:val="none"/>
        <w:left w:space="0" w:sz="0" w:color="auto" w:val="none"/>
        <w:bottom w:space="0" w:sz="0" w:color="auto" w:val="none"/>
        <w:right w:space="0" w:sz="0" w:color="auto" w:val="none"/>
      </w:divBdr>
    </w:div>
    <w:div w:id="1789542064">
      <w:bodyDiv w:val="true"/>
      <w:marLeft w:val="0"/>
      <w:marRight w:val="0"/>
      <w:marTop w:val="0"/>
      <w:marBottom w:val="0"/>
      <w:divBdr>
        <w:top w:space="0" w:sz="0" w:color="auto" w:val="none"/>
        <w:left w:space="0" w:sz="0" w:color="auto" w:val="none"/>
        <w:bottom w:space="0" w:sz="0" w:color="auto" w:val="none"/>
        <w:right w:space="0" w:sz="0" w:color="auto" w:val="none"/>
      </w:divBdr>
    </w:div>
    <w:div w:id="1789741736">
      <w:bodyDiv w:val="true"/>
      <w:marLeft w:val="0"/>
      <w:marRight w:val="0"/>
      <w:marTop w:val="0"/>
      <w:marBottom w:val="0"/>
      <w:divBdr>
        <w:top w:space="0" w:sz="0" w:color="auto" w:val="none"/>
        <w:left w:space="0" w:sz="0" w:color="auto" w:val="none"/>
        <w:bottom w:space="0" w:sz="0" w:color="auto" w:val="none"/>
        <w:right w:space="0" w:sz="0" w:color="auto" w:val="none"/>
      </w:divBdr>
    </w:div>
    <w:div w:id="1798066122">
      <w:bodyDiv w:val="true"/>
      <w:marLeft w:val="0"/>
      <w:marRight w:val="0"/>
      <w:marTop w:val="0"/>
      <w:marBottom w:val="0"/>
      <w:divBdr>
        <w:top w:space="0" w:sz="0" w:color="auto" w:val="none"/>
        <w:left w:space="0" w:sz="0" w:color="auto" w:val="none"/>
        <w:bottom w:space="0" w:sz="0" w:color="auto" w:val="none"/>
        <w:right w:space="0" w:sz="0" w:color="auto" w:val="none"/>
      </w:divBdr>
    </w:div>
    <w:div w:id="1800881378">
      <w:bodyDiv w:val="true"/>
      <w:marLeft w:val="0"/>
      <w:marRight w:val="0"/>
      <w:marTop w:val="0"/>
      <w:marBottom w:val="0"/>
      <w:divBdr>
        <w:top w:space="0" w:sz="0" w:color="auto" w:val="none"/>
        <w:left w:space="0" w:sz="0" w:color="auto" w:val="none"/>
        <w:bottom w:space="0" w:sz="0" w:color="auto" w:val="none"/>
        <w:right w:space="0" w:sz="0" w:color="auto" w:val="none"/>
      </w:divBdr>
    </w:div>
    <w:div w:id="1805804796">
      <w:bodyDiv w:val="true"/>
      <w:marLeft w:val="0"/>
      <w:marRight w:val="0"/>
      <w:marTop w:val="0"/>
      <w:marBottom w:val="0"/>
      <w:divBdr>
        <w:top w:space="0" w:sz="0" w:color="auto" w:val="none"/>
        <w:left w:space="0" w:sz="0" w:color="auto" w:val="none"/>
        <w:bottom w:space="0" w:sz="0" w:color="auto" w:val="none"/>
        <w:right w:space="0" w:sz="0" w:color="auto" w:val="none"/>
      </w:divBdr>
    </w:div>
    <w:div w:id="1809392992">
      <w:bodyDiv w:val="true"/>
      <w:marLeft w:val="0"/>
      <w:marRight w:val="0"/>
      <w:marTop w:val="0"/>
      <w:marBottom w:val="0"/>
      <w:divBdr>
        <w:top w:space="0" w:sz="0" w:color="auto" w:val="none"/>
        <w:left w:space="0" w:sz="0" w:color="auto" w:val="none"/>
        <w:bottom w:space="0" w:sz="0" w:color="auto" w:val="none"/>
        <w:right w:space="0" w:sz="0" w:color="auto" w:val="none"/>
      </w:divBdr>
    </w:div>
    <w:div w:id="1811941376">
      <w:bodyDiv w:val="true"/>
      <w:marLeft w:val="0"/>
      <w:marRight w:val="0"/>
      <w:marTop w:val="0"/>
      <w:marBottom w:val="0"/>
      <w:divBdr>
        <w:top w:space="0" w:sz="0" w:color="auto" w:val="none"/>
        <w:left w:space="0" w:sz="0" w:color="auto" w:val="none"/>
        <w:bottom w:space="0" w:sz="0" w:color="auto" w:val="none"/>
        <w:right w:space="0" w:sz="0" w:color="auto" w:val="none"/>
      </w:divBdr>
    </w:div>
    <w:div w:id="1817532469">
      <w:bodyDiv w:val="true"/>
      <w:marLeft w:val="0"/>
      <w:marRight w:val="0"/>
      <w:marTop w:val="0"/>
      <w:marBottom w:val="0"/>
      <w:divBdr>
        <w:top w:space="0" w:sz="0" w:color="auto" w:val="none"/>
        <w:left w:space="0" w:sz="0" w:color="auto" w:val="none"/>
        <w:bottom w:space="0" w:sz="0" w:color="auto" w:val="none"/>
        <w:right w:space="0" w:sz="0" w:color="auto" w:val="none"/>
      </w:divBdr>
    </w:div>
    <w:div w:id="1821077388">
      <w:bodyDiv w:val="true"/>
      <w:marLeft w:val="0"/>
      <w:marRight w:val="0"/>
      <w:marTop w:val="0"/>
      <w:marBottom w:val="0"/>
      <w:divBdr>
        <w:top w:space="0" w:sz="0" w:color="auto" w:val="none"/>
        <w:left w:space="0" w:sz="0" w:color="auto" w:val="none"/>
        <w:bottom w:space="0" w:sz="0" w:color="auto" w:val="none"/>
        <w:right w:space="0" w:sz="0" w:color="auto" w:val="none"/>
      </w:divBdr>
    </w:div>
    <w:div w:id="1821455911">
      <w:bodyDiv w:val="true"/>
      <w:marLeft w:val="0"/>
      <w:marRight w:val="0"/>
      <w:marTop w:val="0"/>
      <w:marBottom w:val="0"/>
      <w:divBdr>
        <w:top w:space="0" w:sz="0" w:color="auto" w:val="none"/>
        <w:left w:space="0" w:sz="0" w:color="auto" w:val="none"/>
        <w:bottom w:space="0" w:sz="0" w:color="auto" w:val="none"/>
        <w:right w:space="0" w:sz="0" w:color="auto" w:val="none"/>
      </w:divBdr>
    </w:div>
    <w:div w:id="1825775757">
      <w:bodyDiv w:val="true"/>
      <w:marLeft w:val="0"/>
      <w:marRight w:val="0"/>
      <w:marTop w:val="0"/>
      <w:marBottom w:val="0"/>
      <w:divBdr>
        <w:top w:space="0" w:sz="0" w:color="auto" w:val="none"/>
        <w:left w:space="0" w:sz="0" w:color="auto" w:val="none"/>
        <w:bottom w:space="0" w:sz="0" w:color="auto" w:val="none"/>
        <w:right w:space="0" w:sz="0" w:color="auto" w:val="none"/>
      </w:divBdr>
    </w:div>
    <w:div w:id="1830124876">
      <w:bodyDiv w:val="true"/>
      <w:marLeft w:val="0"/>
      <w:marRight w:val="0"/>
      <w:marTop w:val="0"/>
      <w:marBottom w:val="0"/>
      <w:divBdr>
        <w:top w:space="0" w:sz="0" w:color="auto" w:val="none"/>
        <w:left w:space="0" w:sz="0" w:color="auto" w:val="none"/>
        <w:bottom w:space="0" w:sz="0" w:color="auto" w:val="none"/>
        <w:right w:space="0" w:sz="0" w:color="auto" w:val="none"/>
      </w:divBdr>
    </w:div>
    <w:div w:id="1836802283">
      <w:bodyDiv w:val="true"/>
      <w:marLeft w:val="0"/>
      <w:marRight w:val="0"/>
      <w:marTop w:val="0"/>
      <w:marBottom w:val="0"/>
      <w:divBdr>
        <w:top w:space="0" w:sz="0" w:color="auto" w:val="none"/>
        <w:left w:space="0" w:sz="0" w:color="auto" w:val="none"/>
        <w:bottom w:space="0" w:sz="0" w:color="auto" w:val="none"/>
        <w:right w:space="0" w:sz="0" w:color="auto" w:val="none"/>
      </w:divBdr>
    </w:div>
    <w:div w:id="1841701313">
      <w:bodyDiv w:val="true"/>
      <w:marLeft w:val="0"/>
      <w:marRight w:val="0"/>
      <w:marTop w:val="0"/>
      <w:marBottom w:val="0"/>
      <w:divBdr>
        <w:top w:space="0" w:sz="0" w:color="auto" w:val="none"/>
        <w:left w:space="0" w:sz="0" w:color="auto" w:val="none"/>
        <w:bottom w:space="0" w:sz="0" w:color="auto" w:val="none"/>
        <w:right w:space="0" w:sz="0" w:color="auto" w:val="none"/>
      </w:divBdr>
    </w:div>
    <w:div w:id="1842423973">
      <w:bodyDiv w:val="true"/>
      <w:marLeft w:val="0"/>
      <w:marRight w:val="0"/>
      <w:marTop w:val="0"/>
      <w:marBottom w:val="0"/>
      <w:divBdr>
        <w:top w:space="0" w:sz="0" w:color="auto" w:val="none"/>
        <w:left w:space="0" w:sz="0" w:color="auto" w:val="none"/>
        <w:bottom w:space="0" w:sz="0" w:color="auto" w:val="none"/>
        <w:right w:space="0" w:sz="0" w:color="auto" w:val="none"/>
      </w:divBdr>
    </w:div>
    <w:div w:id="1847404089">
      <w:bodyDiv w:val="true"/>
      <w:marLeft w:val="0"/>
      <w:marRight w:val="0"/>
      <w:marTop w:val="0"/>
      <w:marBottom w:val="0"/>
      <w:divBdr>
        <w:top w:space="0" w:sz="0" w:color="auto" w:val="none"/>
        <w:left w:space="0" w:sz="0" w:color="auto" w:val="none"/>
        <w:bottom w:space="0" w:sz="0" w:color="auto" w:val="none"/>
        <w:right w:space="0" w:sz="0" w:color="auto" w:val="none"/>
      </w:divBdr>
    </w:div>
    <w:div w:id="1852720286">
      <w:bodyDiv w:val="true"/>
      <w:marLeft w:val="0"/>
      <w:marRight w:val="0"/>
      <w:marTop w:val="0"/>
      <w:marBottom w:val="0"/>
      <w:divBdr>
        <w:top w:space="0" w:sz="0" w:color="auto" w:val="none"/>
        <w:left w:space="0" w:sz="0" w:color="auto" w:val="none"/>
        <w:bottom w:space="0" w:sz="0" w:color="auto" w:val="none"/>
        <w:right w:space="0" w:sz="0" w:color="auto" w:val="none"/>
      </w:divBdr>
    </w:div>
    <w:div w:id="1855679860">
      <w:bodyDiv w:val="true"/>
      <w:marLeft w:val="0"/>
      <w:marRight w:val="0"/>
      <w:marTop w:val="0"/>
      <w:marBottom w:val="0"/>
      <w:divBdr>
        <w:top w:space="0" w:sz="0" w:color="auto" w:val="none"/>
        <w:left w:space="0" w:sz="0" w:color="auto" w:val="none"/>
        <w:bottom w:space="0" w:sz="0" w:color="auto" w:val="none"/>
        <w:right w:space="0" w:sz="0" w:color="auto" w:val="none"/>
      </w:divBdr>
    </w:div>
    <w:div w:id="1856771800">
      <w:bodyDiv w:val="true"/>
      <w:marLeft w:val="0"/>
      <w:marRight w:val="0"/>
      <w:marTop w:val="0"/>
      <w:marBottom w:val="0"/>
      <w:divBdr>
        <w:top w:space="0" w:sz="0" w:color="auto" w:val="none"/>
        <w:left w:space="0" w:sz="0" w:color="auto" w:val="none"/>
        <w:bottom w:space="0" w:sz="0" w:color="auto" w:val="none"/>
        <w:right w:space="0" w:sz="0" w:color="auto" w:val="none"/>
      </w:divBdr>
    </w:div>
    <w:div w:id="1860585527">
      <w:bodyDiv w:val="true"/>
      <w:marLeft w:val="0"/>
      <w:marRight w:val="0"/>
      <w:marTop w:val="0"/>
      <w:marBottom w:val="0"/>
      <w:divBdr>
        <w:top w:space="0" w:sz="0" w:color="auto" w:val="none"/>
        <w:left w:space="0" w:sz="0" w:color="auto" w:val="none"/>
        <w:bottom w:space="0" w:sz="0" w:color="auto" w:val="none"/>
        <w:right w:space="0" w:sz="0" w:color="auto" w:val="none"/>
      </w:divBdr>
    </w:div>
    <w:div w:id="1860851980">
      <w:bodyDiv w:val="true"/>
      <w:marLeft w:val="0"/>
      <w:marRight w:val="0"/>
      <w:marTop w:val="0"/>
      <w:marBottom w:val="0"/>
      <w:divBdr>
        <w:top w:space="0" w:sz="0" w:color="auto" w:val="none"/>
        <w:left w:space="0" w:sz="0" w:color="auto" w:val="none"/>
        <w:bottom w:space="0" w:sz="0" w:color="auto" w:val="none"/>
        <w:right w:space="0" w:sz="0" w:color="auto" w:val="none"/>
      </w:divBdr>
    </w:div>
    <w:div w:id="1863738421">
      <w:bodyDiv w:val="true"/>
      <w:marLeft w:val="0"/>
      <w:marRight w:val="0"/>
      <w:marTop w:val="0"/>
      <w:marBottom w:val="0"/>
      <w:divBdr>
        <w:top w:space="0" w:sz="0" w:color="auto" w:val="none"/>
        <w:left w:space="0" w:sz="0" w:color="auto" w:val="none"/>
        <w:bottom w:space="0" w:sz="0" w:color="auto" w:val="none"/>
        <w:right w:space="0" w:sz="0" w:color="auto" w:val="none"/>
      </w:divBdr>
    </w:div>
    <w:div w:id="1866596679">
      <w:bodyDiv w:val="true"/>
      <w:marLeft w:val="0"/>
      <w:marRight w:val="0"/>
      <w:marTop w:val="0"/>
      <w:marBottom w:val="0"/>
      <w:divBdr>
        <w:top w:space="0" w:sz="0" w:color="auto" w:val="none"/>
        <w:left w:space="0" w:sz="0" w:color="auto" w:val="none"/>
        <w:bottom w:space="0" w:sz="0" w:color="auto" w:val="none"/>
        <w:right w:space="0" w:sz="0" w:color="auto" w:val="none"/>
      </w:divBdr>
    </w:div>
    <w:div w:id="1876114757">
      <w:bodyDiv w:val="true"/>
      <w:marLeft w:val="0"/>
      <w:marRight w:val="0"/>
      <w:marTop w:val="0"/>
      <w:marBottom w:val="0"/>
      <w:divBdr>
        <w:top w:space="0" w:sz="0" w:color="auto" w:val="none"/>
        <w:left w:space="0" w:sz="0" w:color="auto" w:val="none"/>
        <w:bottom w:space="0" w:sz="0" w:color="auto" w:val="none"/>
        <w:right w:space="0" w:sz="0" w:color="auto" w:val="none"/>
      </w:divBdr>
    </w:div>
    <w:div w:id="1879395788">
      <w:bodyDiv w:val="true"/>
      <w:marLeft w:val="0"/>
      <w:marRight w:val="0"/>
      <w:marTop w:val="0"/>
      <w:marBottom w:val="0"/>
      <w:divBdr>
        <w:top w:space="0" w:sz="0" w:color="auto" w:val="none"/>
        <w:left w:space="0" w:sz="0" w:color="auto" w:val="none"/>
        <w:bottom w:space="0" w:sz="0" w:color="auto" w:val="none"/>
        <w:right w:space="0" w:sz="0" w:color="auto" w:val="none"/>
      </w:divBdr>
    </w:div>
    <w:div w:id="1890221693">
      <w:bodyDiv w:val="true"/>
      <w:marLeft w:val="0"/>
      <w:marRight w:val="0"/>
      <w:marTop w:val="0"/>
      <w:marBottom w:val="0"/>
      <w:divBdr>
        <w:top w:space="0" w:sz="0" w:color="auto" w:val="none"/>
        <w:left w:space="0" w:sz="0" w:color="auto" w:val="none"/>
        <w:bottom w:space="0" w:sz="0" w:color="auto" w:val="none"/>
        <w:right w:space="0" w:sz="0" w:color="auto" w:val="none"/>
      </w:divBdr>
    </w:div>
    <w:div w:id="1894198623">
      <w:bodyDiv w:val="true"/>
      <w:marLeft w:val="0"/>
      <w:marRight w:val="0"/>
      <w:marTop w:val="0"/>
      <w:marBottom w:val="0"/>
      <w:divBdr>
        <w:top w:space="0" w:sz="0" w:color="auto" w:val="none"/>
        <w:left w:space="0" w:sz="0" w:color="auto" w:val="none"/>
        <w:bottom w:space="0" w:sz="0" w:color="auto" w:val="none"/>
        <w:right w:space="0" w:sz="0" w:color="auto" w:val="none"/>
      </w:divBdr>
    </w:div>
    <w:div w:id="1903100295">
      <w:bodyDiv w:val="true"/>
      <w:marLeft w:val="0"/>
      <w:marRight w:val="0"/>
      <w:marTop w:val="0"/>
      <w:marBottom w:val="0"/>
      <w:divBdr>
        <w:top w:space="0" w:sz="0" w:color="auto" w:val="none"/>
        <w:left w:space="0" w:sz="0" w:color="auto" w:val="none"/>
        <w:bottom w:space="0" w:sz="0" w:color="auto" w:val="none"/>
        <w:right w:space="0" w:sz="0" w:color="auto" w:val="none"/>
      </w:divBdr>
    </w:div>
    <w:div w:id="1907062333">
      <w:bodyDiv w:val="true"/>
      <w:marLeft w:val="0"/>
      <w:marRight w:val="0"/>
      <w:marTop w:val="0"/>
      <w:marBottom w:val="0"/>
      <w:divBdr>
        <w:top w:space="0" w:sz="0" w:color="auto" w:val="none"/>
        <w:left w:space="0" w:sz="0" w:color="auto" w:val="none"/>
        <w:bottom w:space="0" w:sz="0" w:color="auto" w:val="none"/>
        <w:right w:space="0" w:sz="0" w:color="auto" w:val="none"/>
      </w:divBdr>
    </w:div>
    <w:div w:id="1907648634">
      <w:bodyDiv w:val="true"/>
      <w:marLeft w:val="0"/>
      <w:marRight w:val="0"/>
      <w:marTop w:val="0"/>
      <w:marBottom w:val="0"/>
      <w:divBdr>
        <w:top w:space="0" w:sz="0" w:color="auto" w:val="none"/>
        <w:left w:space="0" w:sz="0" w:color="auto" w:val="none"/>
        <w:bottom w:space="0" w:sz="0" w:color="auto" w:val="none"/>
        <w:right w:space="0" w:sz="0" w:color="auto" w:val="none"/>
      </w:divBdr>
    </w:div>
    <w:div w:id="1908178090">
      <w:bodyDiv w:val="true"/>
      <w:marLeft w:val="0"/>
      <w:marRight w:val="0"/>
      <w:marTop w:val="0"/>
      <w:marBottom w:val="0"/>
      <w:divBdr>
        <w:top w:space="0" w:sz="0" w:color="auto" w:val="none"/>
        <w:left w:space="0" w:sz="0" w:color="auto" w:val="none"/>
        <w:bottom w:space="0" w:sz="0" w:color="auto" w:val="none"/>
        <w:right w:space="0" w:sz="0" w:color="auto" w:val="none"/>
      </w:divBdr>
    </w:div>
    <w:div w:id="1908296246">
      <w:bodyDiv w:val="true"/>
      <w:marLeft w:val="0"/>
      <w:marRight w:val="0"/>
      <w:marTop w:val="0"/>
      <w:marBottom w:val="0"/>
      <w:divBdr>
        <w:top w:space="0" w:sz="0" w:color="auto" w:val="none"/>
        <w:left w:space="0" w:sz="0" w:color="auto" w:val="none"/>
        <w:bottom w:space="0" w:sz="0" w:color="auto" w:val="none"/>
        <w:right w:space="0" w:sz="0" w:color="auto" w:val="none"/>
      </w:divBdr>
    </w:div>
    <w:div w:id="1919293009">
      <w:bodyDiv w:val="true"/>
      <w:marLeft w:val="0"/>
      <w:marRight w:val="0"/>
      <w:marTop w:val="0"/>
      <w:marBottom w:val="0"/>
      <w:divBdr>
        <w:top w:space="0" w:sz="0" w:color="auto" w:val="none"/>
        <w:left w:space="0" w:sz="0" w:color="auto" w:val="none"/>
        <w:bottom w:space="0" w:sz="0" w:color="auto" w:val="none"/>
        <w:right w:space="0" w:sz="0" w:color="auto" w:val="none"/>
      </w:divBdr>
    </w:div>
    <w:div w:id="1930888331">
      <w:bodyDiv w:val="true"/>
      <w:marLeft w:val="0"/>
      <w:marRight w:val="0"/>
      <w:marTop w:val="0"/>
      <w:marBottom w:val="0"/>
      <w:divBdr>
        <w:top w:space="0" w:sz="0" w:color="auto" w:val="none"/>
        <w:left w:space="0" w:sz="0" w:color="auto" w:val="none"/>
        <w:bottom w:space="0" w:sz="0" w:color="auto" w:val="none"/>
        <w:right w:space="0" w:sz="0" w:color="auto" w:val="none"/>
      </w:divBdr>
    </w:div>
    <w:div w:id="1947955918">
      <w:bodyDiv w:val="true"/>
      <w:marLeft w:val="0"/>
      <w:marRight w:val="0"/>
      <w:marTop w:val="0"/>
      <w:marBottom w:val="0"/>
      <w:divBdr>
        <w:top w:space="0" w:sz="0" w:color="auto" w:val="none"/>
        <w:left w:space="0" w:sz="0" w:color="auto" w:val="none"/>
        <w:bottom w:space="0" w:sz="0" w:color="auto" w:val="none"/>
        <w:right w:space="0" w:sz="0" w:color="auto" w:val="none"/>
      </w:divBdr>
    </w:div>
    <w:div w:id="1949002279">
      <w:bodyDiv w:val="true"/>
      <w:marLeft w:val="0"/>
      <w:marRight w:val="0"/>
      <w:marTop w:val="0"/>
      <w:marBottom w:val="0"/>
      <w:divBdr>
        <w:top w:space="0" w:sz="0" w:color="auto" w:val="none"/>
        <w:left w:space="0" w:sz="0" w:color="auto" w:val="none"/>
        <w:bottom w:space="0" w:sz="0" w:color="auto" w:val="none"/>
        <w:right w:space="0" w:sz="0" w:color="auto" w:val="none"/>
      </w:divBdr>
    </w:div>
    <w:div w:id="1949503583">
      <w:bodyDiv w:val="true"/>
      <w:marLeft w:val="0"/>
      <w:marRight w:val="0"/>
      <w:marTop w:val="0"/>
      <w:marBottom w:val="0"/>
      <w:divBdr>
        <w:top w:space="0" w:sz="0" w:color="auto" w:val="none"/>
        <w:left w:space="0" w:sz="0" w:color="auto" w:val="none"/>
        <w:bottom w:space="0" w:sz="0" w:color="auto" w:val="none"/>
        <w:right w:space="0" w:sz="0" w:color="auto" w:val="none"/>
      </w:divBdr>
    </w:div>
    <w:div w:id="1959945709">
      <w:bodyDiv w:val="true"/>
      <w:marLeft w:val="0"/>
      <w:marRight w:val="0"/>
      <w:marTop w:val="0"/>
      <w:marBottom w:val="0"/>
      <w:divBdr>
        <w:top w:space="0" w:sz="0" w:color="auto" w:val="none"/>
        <w:left w:space="0" w:sz="0" w:color="auto" w:val="none"/>
        <w:bottom w:space="0" w:sz="0" w:color="auto" w:val="none"/>
        <w:right w:space="0" w:sz="0" w:color="auto" w:val="none"/>
      </w:divBdr>
    </w:div>
    <w:div w:id="1960213141">
      <w:bodyDiv w:val="true"/>
      <w:marLeft w:val="0"/>
      <w:marRight w:val="0"/>
      <w:marTop w:val="0"/>
      <w:marBottom w:val="0"/>
      <w:divBdr>
        <w:top w:space="0" w:sz="0" w:color="auto" w:val="none"/>
        <w:left w:space="0" w:sz="0" w:color="auto" w:val="none"/>
        <w:bottom w:space="0" w:sz="0" w:color="auto" w:val="none"/>
        <w:right w:space="0" w:sz="0" w:color="auto" w:val="none"/>
      </w:divBdr>
    </w:div>
    <w:div w:id="1960450130">
      <w:bodyDiv w:val="true"/>
      <w:marLeft w:val="0"/>
      <w:marRight w:val="0"/>
      <w:marTop w:val="0"/>
      <w:marBottom w:val="0"/>
      <w:divBdr>
        <w:top w:space="0" w:sz="0" w:color="auto" w:val="none"/>
        <w:left w:space="0" w:sz="0" w:color="auto" w:val="none"/>
        <w:bottom w:space="0" w:sz="0" w:color="auto" w:val="none"/>
        <w:right w:space="0" w:sz="0" w:color="auto" w:val="none"/>
      </w:divBdr>
    </w:div>
    <w:div w:id="1963807830">
      <w:bodyDiv w:val="true"/>
      <w:marLeft w:val="0"/>
      <w:marRight w:val="0"/>
      <w:marTop w:val="0"/>
      <w:marBottom w:val="0"/>
      <w:divBdr>
        <w:top w:space="0" w:sz="0" w:color="auto" w:val="none"/>
        <w:left w:space="0" w:sz="0" w:color="auto" w:val="none"/>
        <w:bottom w:space="0" w:sz="0" w:color="auto" w:val="none"/>
        <w:right w:space="0" w:sz="0" w:color="auto" w:val="none"/>
      </w:divBdr>
    </w:div>
    <w:div w:id="1964575421">
      <w:bodyDiv w:val="true"/>
      <w:marLeft w:val="0"/>
      <w:marRight w:val="0"/>
      <w:marTop w:val="0"/>
      <w:marBottom w:val="0"/>
      <w:divBdr>
        <w:top w:space="0" w:sz="0" w:color="auto" w:val="none"/>
        <w:left w:space="0" w:sz="0" w:color="auto" w:val="none"/>
        <w:bottom w:space="0" w:sz="0" w:color="auto" w:val="none"/>
        <w:right w:space="0" w:sz="0" w:color="auto" w:val="none"/>
      </w:divBdr>
    </w:div>
    <w:div w:id="1964921435">
      <w:bodyDiv w:val="true"/>
      <w:marLeft w:val="0"/>
      <w:marRight w:val="0"/>
      <w:marTop w:val="0"/>
      <w:marBottom w:val="0"/>
      <w:divBdr>
        <w:top w:space="0" w:sz="0" w:color="auto" w:val="none"/>
        <w:left w:space="0" w:sz="0" w:color="auto" w:val="none"/>
        <w:bottom w:space="0" w:sz="0" w:color="auto" w:val="none"/>
        <w:right w:space="0" w:sz="0" w:color="auto" w:val="none"/>
      </w:divBdr>
    </w:div>
    <w:div w:id="1965690183">
      <w:bodyDiv w:val="true"/>
      <w:marLeft w:val="0"/>
      <w:marRight w:val="0"/>
      <w:marTop w:val="0"/>
      <w:marBottom w:val="0"/>
      <w:divBdr>
        <w:top w:space="0" w:sz="0" w:color="auto" w:val="none"/>
        <w:left w:space="0" w:sz="0" w:color="auto" w:val="none"/>
        <w:bottom w:space="0" w:sz="0" w:color="auto" w:val="none"/>
        <w:right w:space="0" w:sz="0" w:color="auto" w:val="none"/>
      </w:divBdr>
    </w:div>
    <w:div w:id="1968851496">
      <w:bodyDiv w:val="true"/>
      <w:marLeft w:val="0"/>
      <w:marRight w:val="0"/>
      <w:marTop w:val="0"/>
      <w:marBottom w:val="0"/>
      <w:divBdr>
        <w:top w:space="0" w:sz="0" w:color="auto" w:val="none"/>
        <w:left w:space="0" w:sz="0" w:color="auto" w:val="none"/>
        <w:bottom w:space="0" w:sz="0" w:color="auto" w:val="none"/>
        <w:right w:space="0" w:sz="0" w:color="auto" w:val="none"/>
      </w:divBdr>
    </w:div>
    <w:div w:id="1974362148">
      <w:bodyDiv w:val="true"/>
      <w:marLeft w:val="0"/>
      <w:marRight w:val="0"/>
      <w:marTop w:val="0"/>
      <w:marBottom w:val="0"/>
      <w:divBdr>
        <w:top w:space="0" w:sz="0" w:color="auto" w:val="none"/>
        <w:left w:space="0" w:sz="0" w:color="auto" w:val="none"/>
        <w:bottom w:space="0" w:sz="0" w:color="auto" w:val="none"/>
        <w:right w:space="0" w:sz="0" w:color="auto" w:val="none"/>
      </w:divBdr>
    </w:div>
    <w:div w:id="1986663712">
      <w:bodyDiv w:val="true"/>
      <w:marLeft w:val="0"/>
      <w:marRight w:val="0"/>
      <w:marTop w:val="0"/>
      <w:marBottom w:val="0"/>
      <w:divBdr>
        <w:top w:space="0" w:sz="0" w:color="auto" w:val="none"/>
        <w:left w:space="0" w:sz="0" w:color="auto" w:val="none"/>
        <w:bottom w:space="0" w:sz="0" w:color="auto" w:val="none"/>
        <w:right w:space="0" w:sz="0" w:color="auto" w:val="none"/>
      </w:divBdr>
    </w:div>
    <w:div w:id="1989241789">
      <w:bodyDiv w:val="true"/>
      <w:marLeft w:val="0"/>
      <w:marRight w:val="0"/>
      <w:marTop w:val="0"/>
      <w:marBottom w:val="0"/>
      <w:divBdr>
        <w:top w:space="0" w:sz="0" w:color="auto" w:val="none"/>
        <w:left w:space="0" w:sz="0" w:color="auto" w:val="none"/>
        <w:bottom w:space="0" w:sz="0" w:color="auto" w:val="none"/>
        <w:right w:space="0" w:sz="0" w:color="auto" w:val="none"/>
      </w:divBdr>
    </w:div>
    <w:div w:id="1989555343">
      <w:bodyDiv w:val="true"/>
      <w:marLeft w:val="0"/>
      <w:marRight w:val="0"/>
      <w:marTop w:val="0"/>
      <w:marBottom w:val="0"/>
      <w:divBdr>
        <w:top w:space="0" w:sz="0" w:color="auto" w:val="none"/>
        <w:left w:space="0" w:sz="0" w:color="auto" w:val="none"/>
        <w:bottom w:space="0" w:sz="0" w:color="auto" w:val="none"/>
        <w:right w:space="0" w:sz="0" w:color="auto" w:val="none"/>
      </w:divBdr>
    </w:div>
    <w:div w:id="1996570980">
      <w:bodyDiv w:val="true"/>
      <w:marLeft w:val="0"/>
      <w:marRight w:val="0"/>
      <w:marTop w:val="0"/>
      <w:marBottom w:val="0"/>
      <w:divBdr>
        <w:top w:space="0" w:sz="0" w:color="auto" w:val="none"/>
        <w:left w:space="0" w:sz="0" w:color="auto" w:val="none"/>
        <w:bottom w:space="0" w:sz="0" w:color="auto" w:val="none"/>
        <w:right w:space="0" w:sz="0" w:color="auto" w:val="none"/>
      </w:divBdr>
    </w:div>
    <w:div w:id="1999260385">
      <w:bodyDiv w:val="true"/>
      <w:marLeft w:val="0"/>
      <w:marRight w:val="0"/>
      <w:marTop w:val="0"/>
      <w:marBottom w:val="0"/>
      <w:divBdr>
        <w:top w:space="0" w:sz="0" w:color="auto" w:val="none"/>
        <w:left w:space="0" w:sz="0" w:color="auto" w:val="none"/>
        <w:bottom w:space="0" w:sz="0" w:color="auto" w:val="none"/>
        <w:right w:space="0" w:sz="0" w:color="auto" w:val="none"/>
      </w:divBdr>
    </w:div>
    <w:div w:id="2003773447">
      <w:bodyDiv w:val="true"/>
      <w:marLeft w:val="0"/>
      <w:marRight w:val="0"/>
      <w:marTop w:val="0"/>
      <w:marBottom w:val="0"/>
      <w:divBdr>
        <w:top w:space="0" w:sz="0" w:color="auto" w:val="none"/>
        <w:left w:space="0" w:sz="0" w:color="auto" w:val="none"/>
        <w:bottom w:space="0" w:sz="0" w:color="auto" w:val="none"/>
        <w:right w:space="0" w:sz="0" w:color="auto" w:val="none"/>
      </w:divBdr>
    </w:div>
    <w:div w:id="2011635080">
      <w:bodyDiv w:val="true"/>
      <w:marLeft w:val="0"/>
      <w:marRight w:val="0"/>
      <w:marTop w:val="0"/>
      <w:marBottom w:val="0"/>
      <w:divBdr>
        <w:top w:space="0" w:sz="0" w:color="auto" w:val="none"/>
        <w:left w:space="0" w:sz="0" w:color="auto" w:val="none"/>
        <w:bottom w:space="0" w:sz="0" w:color="auto" w:val="none"/>
        <w:right w:space="0" w:sz="0" w:color="auto" w:val="none"/>
      </w:divBdr>
    </w:div>
    <w:div w:id="2029748160">
      <w:bodyDiv w:val="true"/>
      <w:marLeft w:val="0"/>
      <w:marRight w:val="0"/>
      <w:marTop w:val="0"/>
      <w:marBottom w:val="0"/>
      <w:divBdr>
        <w:top w:space="0" w:sz="0" w:color="auto" w:val="none"/>
        <w:left w:space="0" w:sz="0" w:color="auto" w:val="none"/>
        <w:bottom w:space="0" w:sz="0" w:color="auto" w:val="none"/>
        <w:right w:space="0" w:sz="0" w:color="auto" w:val="none"/>
      </w:divBdr>
    </w:div>
    <w:div w:id="2031107963">
      <w:bodyDiv w:val="true"/>
      <w:marLeft w:val="0"/>
      <w:marRight w:val="0"/>
      <w:marTop w:val="0"/>
      <w:marBottom w:val="0"/>
      <w:divBdr>
        <w:top w:space="0" w:sz="0" w:color="auto" w:val="none"/>
        <w:left w:space="0" w:sz="0" w:color="auto" w:val="none"/>
        <w:bottom w:space="0" w:sz="0" w:color="auto" w:val="none"/>
        <w:right w:space="0" w:sz="0" w:color="auto" w:val="none"/>
      </w:divBdr>
    </w:div>
    <w:div w:id="2032492523">
      <w:bodyDiv w:val="true"/>
      <w:marLeft w:val="0"/>
      <w:marRight w:val="0"/>
      <w:marTop w:val="0"/>
      <w:marBottom w:val="0"/>
      <w:divBdr>
        <w:top w:space="0" w:sz="0" w:color="auto" w:val="none"/>
        <w:left w:space="0" w:sz="0" w:color="auto" w:val="none"/>
        <w:bottom w:space="0" w:sz="0" w:color="auto" w:val="none"/>
        <w:right w:space="0" w:sz="0" w:color="auto" w:val="none"/>
      </w:divBdr>
    </w:div>
    <w:div w:id="2041932675">
      <w:bodyDiv w:val="true"/>
      <w:marLeft w:val="0"/>
      <w:marRight w:val="0"/>
      <w:marTop w:val="0"/>
      <w:marBottom w:val="0"/>
      <w:divBdr>
        <w:top w:space="0" w:sz="0" w:color="auto" w:val="none"/>
        <w:left w:space="0" w:sz="0" w:color="auto" w:val="none"/>
        <w:bottom w:space="0" w:sz="0" w:color="auto" w:val="none"/>
        <w:right w:space="0" w:sz="0" w:color="auto" w:val="none"/>
      </w:divBdr>
    </w:div>
    <w:div w:id="2042784380">
      <w:bodyDiv w:val="true"/>
      <w:marLeft w:val="0"/>
      <w:marRight w:val="0"/>
      <w:marTop w:val="0"/>
      <w:marBottom w:val="0"/>
      <w:divBdr>
        <w:top w:space="0" w:sz="0" w:color="auto" w:val="none"/>
        <w:left w:space="0" w:sz="0" w:color="auto" w:val="none"/>
        <w:bottom w:space="0" w:sz="0" w:color="auto" w:val="none"/>
        <w:right w:space="0" w:sz="0" w:color="auto" w:val="none"/>
      </w:divBdr>
    </w:div>
    <w:div w:id="2055082902">
      <w:bodyDiv w:val="true"/>
      <w:marLeft w:val="0"/>
      <w:marRight w:val="0"/>
      <w:marTop w:val="0"/>
      <w:marBottom w:val="0"/>
      <w:divBdr>
        <w:top w:space="0" w:sz="0" w:color="auto" w:val="none"/>
        <w:left w:space="0" w:sz="0" w:color="auto" w:val="none"/>
        <w:bottom w:space="0" w:sz="0" w:color="auto" w:val="none"/>
        <w:right w:space="0" w:sz="0" w:color="auto" w:val="none"/>
      </w:divBdr>
    </w:div>
    <w:div w:id="2068070577">
      <w:bodyDiv w:val="true"/>
      <w:marLeft w:val="0"/>
      <w:marRight w:val="0"/>
      <w:marTop w:val="0"/>
      <w:marBottom w:val="0"/>
      <w:divBdr>
        <w:top w:space="0" w:sz="0" w:color="auto" w:val="none"/>
        <w:left w:space="0" w:sz="0" w:color="auto" w:val="none"/>
        <w:bottom w:space="0" w:sz="0" w:color="auto" w:val="none"/>
        <w:right w:space="0" w:sz="0" w:color="auto" w:val="none"/>
      </w:divBdr>
    </w:div>
    <w:div w:id="2074739711">
      <w:bodyDiv w:val="true"/>
      <w:marLeft w:val="0"/>
      <w:marRight w:val="0"/>
      <w:marTop w:val="0"/>
      <w:marBottom w:val="0"/>
      <w:divBdr>
        <w:top w:space="0" w:sz="0" w:color="auto" w:val="none"/>
        <w:left w:space="0" w:sz="0" w:color="auto" w:val="none"/>
        <w:bottom w:space="0" w:sz="0" w:color="auto" w:val="none"/>
        <w:right w:space="0" w:sz="0" w:color="auto" w:val="none"/>
      </w:divBdr>
    </w:div>
    <w:div w:id="2078743550">
      <w:bodyDiv w:val="true"/>
      <w:marLeft w:val="0"/>
      <w:marRight w:val="0"/>
      <w:marTop w:val="0"/>
      <w:marBottom w:val="0"/>
      <w:divBdr>
        <w:top w:space="0" w:sz="0" w:color="auto" w:val="none"/>
        <w:left w:space="0" w:sz="0" w:color="auto" w:val="none"/>
        <w:bottom w:space="0" w:sz="0" w:color="auto" w:val="none"/>
        <w:right w:space="0" w:sz="0" w:color="auto" w:val="none"/>
      </w:divBdr>
    </w:div>
    <w:div w:id="2079786265">
      <w:bodyDiv w:val="true"/>
      <w:marLeft w:val="0"/>
      <w:marRight w:val="0"/>
      <w:marTop w:val="0"/>
      <w:marBottom w:val="0"/>
      <w:divBdr>
        <w:top w:space="0" w:sz="0" w:color="auto" w:val="none"/>
        <w:left w:space="0" w:sz="0" w:color="auto" w:val="none"/>
        <w:bottom w:space="0" w:sz="0" w:color="auto" w:val="none"/>
        <w:right w:space="0" w:sz="0" w:color="auto" w:val="none"/>
      </w:divBdr>
    </w:div>
    <w:div w:id="2083868791">
      <w:bodyDiv w:val="true"/>
      <w:marLeft w:val="0"/>
      <w:marRight w:val="0"/>
      <w:marTop w:val="0"/>
      <w:marBottom w:val="0"/>
      <w:divBdr>
        <w:top w:space="0" w:sz="0" w:color="auto" w:val="none"/>
        <w:left w:space="0" w:sz="0" w:color="auto" w:val="none"/>
        <w:bottom w:space="0" w:sz="0" w:color="auto" w:val="none"/>
        <w:right w:space="0" w:sz="0" w:color="auto" w:val="none"/>
      </w:divBdr>
    </w:div>
    <w:div w:id="2104837661">
      <w:bodyDiv w:val="true"/>
      <w:marLeft w:val="0"/>
      <w:marRight w:val="0"/>
      <w:marTop w:val="0"/>
      <w:marBottom w:val="0"/>
      <w:divBdr>
        <w:top w:space="0" w:sz="0" w:color="auto" w:val="none"/>
        <w:left w:space="0" w:sz="0" w:color="auto" w:val="none"/>
        <w:bottom w:space="0" w:sz="0" w:color="auto" w:val="none"/>
        <w:right w:space="0" w:sz="0" w:color="auto" w:val="none"/>
      </w:divBdr>
    </w:div>
    <w:div w:id="2117826515">
      <w:bodyDiv w:val="true"/>
      <w:marLeft w:val="0"/>
      <w:marRight w:val="0"/>
      <w:marTop w:val="0"/>
      <w:marBottom w:val="0"/>
      <w:divBdr>
        <w:top w:space="0" w:sz="0" w:color="auto" w:val="none"/>
        <w:left w:space="0" w:sz="0" w:color="auto" w:val="none"/>
        <w:bottom w:space="0" w:sz="0" w:color="auto" w:val="none"/>
        <w:right w:space="0" w:sz="0" w:color="auto" w:val="none"/>
      </w:divBdr>
    </w:div>
    <w:div w:id="2119180903">
      <w:bodyDiv w:val="true"/>
      <w:marLeft w:val="0"/>
      <w:marRight w:val="0"/>
      <w:marTop w:val="0"/>
      <w:marBottom w:val="0"/>
      <w:divBdr>
        <w:top w:space="0" w:sz="0" w:color="auto" w:val="none"/>
        <w:left w:space="0" w:sz="0" w:color="auto" w:val="none"/>
        <w:bottom w:space="0" w:sz="0" w:color="auto" w:val="none"/>
        <w:right w:space="0" w:sz="0" w:color="auto" w:val="none"/>
      </w:divBdr>
    </w:div>
    <w:div w:id="2123062315">
      <w:bodyDiv w:val="true"/>
      <w:marLeft w:val="0"/>
      <w:marRight w:val="0"/>
      <w:marTop w:val="0"/>
      <w:marBottom w:val="0"/>
      <w:divBdr>
        <w:top w:space="0" w:sz="0" w:color="auto" w:val="none"/>
        <w:left w:space="0" w:sz="0" w:color="auto" w:val="none"/>
        <w:bottom w:space="0" w:sz="0" w:color="auto" w:val="none"/>
        <w:right w:space="0" w:sz="0" w:color="auto" w:val="none"/>
      </w:divBdr>
    </w:div>
    <w:div w:id="2123769587">
      <w:bodyDiv w:val="true"/>
      <w:marLeft w:val="0"/>
      <w:marRight w:val="0"/>
      <w:marTop w:val="0"/>
      <w:marBottom w:val="0"/>
      <w:divBdr>
        <w:top w:space="0" w:sz="0" w:color="auto" w:val="none"/>
        <w:left w:space="0" w:sz="0" w:color="auto" w:val="none"/>
        <w:bottom w:space="0" w:sz="0" w:color="auto" w:val="none"/>
        <w:right w:space="0" w:sz="0" w:color="auto" w:val="none"/>
      </w:divBdr>
      <w:divsChild>
        <w:div w:id="2023123550">
          <w:marLeft w:val="547"/>
          <w:marRight w:val="0"/>
          <w:marTop w:val="0"/>
          <w:marBottom w:val="0"/>
          <w:divBdr>
            <w:top w:space="0" w:sz="0" w:color="auto" w:val="none"/>
            <w:left w:space="0" w:sz="0" w:color="auto" w:val="none"/>
            <w:bottom w:space="0" w:sz="0" w:color="auto" w:val="none"/>
            <w:right w:space="0" w:sz="0" w:color="auto" w:val="none"/>
          </w:divBdr>
        </w:div>
        <w:div w:id="1921939345">
          <w:marLeft w:val="547"/>
          <w:marRight w:val="0"/>
          <w:marTop w:val="0"/>
          <w:marBottom w:val="0"/>
          <w:divBdr>
            <w:top w:space="0" w:sz="0" w:color="auto" w:val="none"/>
            <w:left w:space="0" w:sz="0" w:color="auto" w:val="none"/>
            <w:bottom w:space="0" w:sz="0" w:color="auto" w:val="none"/>
            <w:right w:space="0" w:sz="0" w:color="auto" w:val="none"/>
          </w:divBdr>
        </w:div>
        <w:div w:id="262420857">
          <w:marLeft w:val="547"/>
          <w:marRight w:val="0"/>
          <w:marTop w:val="0"/>
          <w:marBottom w:val="0"/>
          <w:divBdr>
            <w:top w:space="0" w:sz="0" w:color="auto" w:val="none"/>
            <w:left w:space="0" w:sz="0" w:color="auto" w:val="none"/>
            <w:bottom w:space="0" w:sz="0" w:color="auto" w:val="none"/>
            <w:right w:space="0" w:sz="0" w:color="auto" w:val="none"/>
          </w:divBdr>
        </w:div>
        <w:div w:id="1872642112">
          <w:marLeft w:val="547"/>
          <w:marRight w:val="0"/>
          <w:marTop w:val="0"/>
          <w:marBottom w:val="0"/>
          <w:divBdr>
            <w:top w:space="0" w:sz="0" w:color="auto" w:val="none"/>
            <w:left w:space="0" w:sz="0" w:color="auto" w:val="none"/>
            <w:bottom w:space="0" w:sz="0" w:color="auto" w:val="none"/>
            <w:right w:space="0" w:sz="0" w:color="auto" w:val="none"/>
          </w:divBdr>
        </w:div>
        <w:div w:id="1127745498">
          <w:marLeft w:val="547"/>
          <w:marRight w:val="0"/>
          <w:marTop w:val="0"/>
          <w:marBottom w:val="0"/>
          <w:divBdr>
            <w:top w:space="0" w:sz="0" w:color="auto" w:val="none"/>
            <w:left w:space="0" w:sz="0" w:color="auto" w:val="none"/>
            <w:bottom w:space="0" w:sz="0" w:color="auto" w:val="none"/>
            <w:right w:space="0" w:sz="0" w:color="auto" w:val="none"/>
          </w:divBdr>
        </w:div>
        <w:div w:id="673455908">
          <w:marLeft w:val="547"/>
          <w:marRight w:val="0"/>
          <w:marTop w:val="0"/>
          <w:marBottom w:val="0"/>
          <w:divBdr>
            <w:top w:space="0" w:sz="0" w:color="auto" w:val="none"/>
            <w:left w:space="0" w:sz="0" w:color="auto" w:val="none"/>
            <w:bottom w:space="0" w:sz="0" w:color="auto" w:val="none"/>
            <w:right w:space="0" w:sz="0" w:color="auto" w:val="none"/>
          </w:divBdr>
        </w:div>
        <w:div w:id="1030304800">
          <w:marLeft w:val="547"/>
          <w:marRight w:val="0"/>
          <w:marTop w:val="0"/>
          <w:marBottom w:val="0"/>
          <w:divBdr>
            <w:top w:space="0" w:sz="0" w:color="auto" w:val="none"/>
            <w:left w:space="0" w:sz="0" w:color="auto" w:val="none"/>
            <w:bottom w:space="0" w:sz="0" w:color="auto" w:val="none"/>
            <w:right w:space="0" w:sz="0" w:color="auto" w:val="none"/>
          </w:divBdr>
        </w:div>
        <w:div w:id="759177546">
          <w:marLeft w:val="547"/>
          <w:marRight w:val="0"/>
          <w:marTop w:val="0"/>
          <w:marBottom w:val="0"/>
          <w:divBdr>
            <w:top w:space="0" w:sz="0" w:color="auto" w:val="none"/>
            <w:left w:space="0" w:sz="0" w:color="auto" w:val="none"/>
            <w:bottom w:space="0" w:sz="0" w:color="auto" w:val="none"/>
            <w:right w:space="0" w:sz="0" w:color="auto" w:val="none"/>
          </w:divBdr>
        </w:div>
        <w:div w:id="861868542">
          <w:marLeft w:val="547"/>
          <w:marRight w:val="0"/>
          <w:marTop w:val="0"/>
          <w:marBottom w:val="0"/>
          <w:divBdr>
            <w:top w:space="0" w:sz="0" w:color="auto" w:val="none"/>
            <w:left w:space="0" w:sz="0" w:color="auto" w:val="none"/>
            <w:bottom w:space="0" w:sz="0" w:color="auto" w:val="none"/>
            <w:right w:space="0" w:sz="0" w:color="auto" w:val="none"/>
          </w:divBdr>
        </w:div>
        <w:div w:id="1315798509">
          <w:marLeft w:val="547"/>
          <w:marRight w:val="0"/>
          <w:marTop w:val="0"/>
          <w:marBottom w:val="0"/>
          <w:divBdr>
            <w:top w:space="0" w:sz="0" w:color="auto" w:val="none"/>
            <w:left w:space="0" w:sz="0" w:color="auto" w:val="none"/>
            <w:bottom w:space="0" w:sz="0" w:color="auto" w:val="none"/>
            <w:right w:space="0" w:sz="0" w:color="auto" w:val="none"/>
          </w:divBdr>
        </w:div>
        <w:div w:id="177158704">
          <w:marLeft w:val="547"/>
          <w:marRight w:val="0"/>
          <w:marTop w:val="0"/>
          <w:marBottom w:val="0"/>
          <w:divBdr>
            <w:top w:space="0" w:sz="0" w:color="auto" w:val="none"/>
            <w:left w:space="0" w:sz="0" w:color="auto" w:val="none"/>
            <w:bottom w:space="0" w:sz="0" w:color="auto" w:val="none"/>
            <w:right w:space="0" w:sz="0" w:color="auto" w:val="none"/>
          </w:divBdr>
        </w:div>
        <w:div w:id="697314930">
          <w:marLeft w:val="547"/>
          <w:marRight w:val="0"/>
          <w:marTop w:val="0"/>
          <w:marBottom w:val="0"/>
          <w:divBdr>
            <w:top w:space="0" w:sz="0" w:color="auto" w:val="none"/>
            <w:left w:space="0" w:sz="0" w:color="auto" w:val="none"/>
            <w:bottom w:space="0" w:sz="0" w:color="auto" w:val="none"/>
            <w:right w:space="0" w:sz="0" w:color="auto" w:val="none"/>
          </w:divBdr>
        </w:div>
        <w:div w:id="361054301">
          <w:marLeft w:val="547"/>
          <w:marRight w:val="0"/>
          <w:marTop w:val="0"/>
          <w:marBottom w:val="0"/>
          <w:divBdr>
            <w:top w:space="0" w:sz="0" w:color="auto" w:val="none"/>
            <w:left w:space="0" w:sz="0" w:color="auto" w:val="none"/>
            <w:bottom w:space="0" w:sz="0" w:color="auto" w:val="none"/>
            <w:right w:space="0" w:sz="0" w:color="auto" w:val="none"/>
          </w:divBdr>
        </w:div>
        <w:div w:id="1682317716">
          <w:marLeft w:val="547"/>
          <w:marRight w:val="0"/>
          <w:marTop w:val="0"/>
          <w:marBottom w:val="0"/>
          <w:divBdr>
            <w:top w:space="0" w:sz="0" w:color="auto" w:val="none"/>
            <w:left w:space="0" w:sz="0" w:color="auto" w:val="none"/>
            <w:bottom w:space="0" w:sz="0" w:color="auto" w:val="none"/>
            <w:right w:space="0" w:sz="0" w:color="auto" w:val="none"/>
          </w:divBdr>
        </w:div>
        <w:div w:id="434331006">
          <w:marLeft w:val="547"/>
          <w:marRight w:val="0"/>
          <w:marTop w:val="0"/>
          <w:marBottom w:val="0"/>
          <w:divBdr>
            <w:top w:space="0" w:sz="0" w:color="auto" w:val="none"/>
            <w:left w:space="0" w:sz="0" w:color="auto" w:val="none"/>
            <w:bottom w:space="0" w:sz="0" w:color="auto" w:val="none"/>
            <w:right w:space="0" w:sz="0" w:color="auto" w:val="none"/>
          </w:divBdr>
        </w:div>
        <w:div w:id="1282230174">
          <w:marLeft w:val="547"/>
          <w:marRight w:val="0"/>
          <w:marTop w:val="0"/>
          <w:marBottom w:val="0"/>
          <w:divBdr>
            <w:top w:space="0" w:sz="0" w:color="auto" w:val="none"/>
            <w:left w:space="0" w:sz="0" w:color="auto" w:val="none"/>
            <w:bottom w:space="0" w:sz="0" w:color="auto" w:val="none"/>
            <w:right w:space="0" w:sz="0" w:color="auto" w:val="none"/>
          </w:divBdr>
        </w:div>
        <w:div w:id="1295909577">
          <w:marLeft w:val="547"/>
          <w:marRight w:val="0"/>
          <w:marTop w:val="0"/>
          <w:marBottom w:val="0"/>
          <w:divBdr>
            <w:top w:space="0" w:sz="0" w:color="auto" w:val="none"/>
            <w:left w:space="0" w:sz="0" w:color="auto" w:val="none"/>
            <w:bottom w:space="0" w:sz="0" w:color="auto" w:val="none"/>
            <w:right w:space="0" w:sz="0" w:color="auto" w:val="none"/>
          </w:divBdr>
        </w:div>
        <w:div w:id="102530370">
          <w:marLeft w:val="547"/>
          <w:marRight w:val="0"/>
          <w:marTop w:val="0"/>
          <w:marBottom w:val="0"/>
          <w:divBdr>
            <w:top w:space="0" w:sz="0" w:color="auto" w:val="none"/>
            <w:left w:space="0" w:sz="0" w:color="auto" w:val="none"/>
            <w:bottom w:space="0" w:sz="0" w:color="auto" w:val="none"/>
            <w:right w:space="0" w:sz="0" w:color="auto" w:val="none"/>
          </w:divBdr>
        </w:div>
        <w:div w:id="825121787">
          <w:marLeft w:val="547"/>
          <w:marRight w:val="0"/>
          <w:marTop w:val="0"/>
          <w:marBottom w:val="0"/>
          <w:divBdr>
            <w:top w:space="0" w:sz="0" w:color="auto" w:val="none"/>
            <w:left w:space="0" w:sz="0" w:color="auto" w:val="none"/>
            <w:bottom w:space="0" w:sz="0" w:color="auto" w:val="none"/>
            <w:right w:space="0" w:sz="0" w:color="auto" w:val="none"/>
          </w:divBdr>
        </w:div>
        <w:div w:id="162741994">
          <w:marLeft w:val="547"/>
          <w:marRight w:val="0"/>
          <w:marTop w:val="0"/>
          <w:marBottom w:val="0"/>
          <w:divBdr>
            <w:top w:space="0" w:sz="0" w:color="auto" w:val="none"/>
            <w:left w:space="0" w:sz="0" w:color="auto" w:val="none"/>
            <w:bottom w:space="0" w:sz="0" w:color="auto" w:val="none"/>
            <w:right w:space="0" w:sz="0" w:color="auto" w:val="none"/>
          </w:divBdr>
        </w:div>
        <w:div w:id="257059676">
          <w:marLeft w:val="547"/>
          <w:marRight w:val="0"/>
          <w:marTop w:val="0"/>
          <w:marBottom w:val="0"/>
          <w:divBdr>
            <w:top w:space="0" w:sz="0" w:color="auto" w:val="none"/>
            <w:left w:space="0" w:sz="0" w:color="auto" w:val="none"/>
            <w:bottom w:space="0" w:sz="0" w:color="auto" w:val="none"/>
            <w:right w:space="0" w:sz="0" w:color="auto" w:val="none"/>
          </w:divBdr>
        </w:div>
      </w:divsChild>
    </w:div>
    <w:div w:id="2124423174">
      <w:bodyDiv w:val="true"/>
      <w:marLeft w:val="0"/>
      <w:marRight w:val="0"/>
      <w:marTop w:val="0"/>
      <w:marBottom w:val="0"/>
      <w:divBdr>
        <w:top w:space="0" w:sz="0" w:color="auto" w:val="none"/>
        <w:left w:space="0" w:sz="0" w:color="auto" w:val="none"/>
        <w:bottom w:space="0" w:sz="0" w:color="auto" w:val="none"/>
        <w:right w:space="0" w:sz="0" w:color="auto" w:val="none"/>
      </w:divBdr>
    </w:div>
    <w:div w:id="2124495388">
      <w:bodyDiv w:val="true"/>
      <w:marLeft w:val="0"/>
      <w:marRight w:val="0"/>
      <w:marTop w:val="0"/>
      <w:marBottom w:val="0"/>
      <w:divBdr>
        <w:top w:space="0" w:sz="0" w:color="auto" w:val="none"/>
        <w:left w:space="0" w:sz="0" w:color="auto" w:val="none"/>
        <w:bottom w:space="0" w:sz="0" w:color="auto" w:val="none"/>
        <w:right w:space="0" w:sz="0" w:color="auto" w:val="none"/>
      </w:divBdr>
    </w:div>
    <w:div w:id="2133014047">
      <w:bodyDiv w:val="true"/>
      <w:marLeft w:val="0"/>
      <w:marRight w:val="0"/>
      <w:marTop w:val="0"/>
      <w:marBottom w:val="0"/>
      <w:divBdr>
        <w:top w:space="0" w:sz="0" w:color="auto" w:val="none"/>
        <w:left w:space="0" w:sz="0" w:color="auto" w:val="none"/>
        <w:bottom w:space="0" w:sz="0" w:color="auto" w:val="none"/>
        <w:right w:space="0" w:sz="0" w:color="auto" w:val="none"/>
      </w:divBdr>
    </w:div>
    <w:div w:id="2134473467">
      <w:bodyDiv w:val="true"/>
      <w:marLeft w:val="0"/>
      <w:marRight w:val="0"/>
      <w:marTop w:val="0"/>
      <w:marBottom w:val="0"/>
      <w:divBdr>
        <w:top w:space="0" w:sz="0" w:color="auto" w:val="none"/>
        <w:left w:space="0" w:sz="0" w:color="auto" w:val="none"/>
        <w:bottom w:space="0" w:sz="0" w:color="auto" w:val="none"/>
        <w:right w:space="0" w:sz="0" w:color="auto" w:val="none"/>
      </w:divBdr>
    </w:div>
    <w:div w:id="2138330624">
      <w:bodyDiv w:val="true"/>
      <w:marLeft w:val="0"/>
      <w:marRight w:val="0"/>
      <w:marTop w:val="0"/>
      <w:marBottom w:val="0"/>
      <w:divBdr>
        <w:top w:space="0" w:sz="0" w:color="auto" w:val="none"/>
        <w:left w:space="0" w:sz="0" w:color="auto" w:val="none"/>
        <w:bottom w:space="0" w:sz="0" w:color="auto" w:val="none"/>
        <w:right w:space="0" w:sz="0" w:color="auto" w:val="none"/>
      </w:divBdr>
    </w:div>
    <w:div w:id="21396386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1.xml"/><Relationship Id="rId5" Type="http://schemas.microsoft.com/office/2007/relationships/stylesWithEffects" Target="stylesWithEffects.xml"/><Relationship Id="rId15" Type="http://schemas.openxmlformats.org/officeDocument/2006/relationships/image" Target="media/image3.pn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em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charts/_rels/chart1.xml.rels><?xml version="1.0" encoding="UTF-8" standalone="yes"?><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title>
      <c:tx>
        <c:rich>
          <a:bodyPr/>
          <a:lstStyle/>
          <a:p>
            <a:pPr>
              <a:defRPr/>
            </a:pPr>
            <a:r>
              <a:rPr b="false" lang="hr-HR"/>
              <a:t>Poslovni</a:t>
            </a:r>
            <a:r>
              <a:rPr baseline="0" b="false" lang="hr-HR"/>
              <a:t> prihodi, 000 kn</a:t>
            </a:r>
            <a:endParaRPr b="false" lang="hr-HR"/>
          </a:p>
        </c:rich>
      </c:tx>
      <c:layout/>
      <c:overlay val="false"/>
    </c:title>
    <c:autoTitleDeleted val="false"/>
    <c:plotArea>
      <c:layout/>
      <c:barChart>
        <c:barDir val="col"/>
        <c:grouping val="clustered"/>
        <c:varyColors val="false"/>
        <c:ser>
          <c:idx val="0"/>
          <c:order val="0"/>
          <c:tx>
            <c:strRef>
              <c:f>Sheet1!$A$5</c:f>
              <c:strCache>
                <c:ptCount val="1"/>
                <c:pt idx="0">
                  <c:v>POSLOVNI PRIHODI</c:v>
                </c:pt>
              </c:strCache>
            </c:strRef>
          </c:tx>
          <c:invertIfNegative val="false"/>
          <c:dLbls>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numRef>
              <c:f>Sheet1!$B$1:$F$1</c:f>
              <c:numCache>
                <c:formatCode>General</c:formatCode>
                <c:ptCount val="5"/>
                <c:pt idx="0">
                  <c:v>2012</c:v>
                </c:pt>
                <c:pt idx="1">
                  <c:v>2013</c:v>
                </c:pt>
                <c:pt idx="2">
                  <c:v>2014</c:v>
                </c:pt>
                <c:pt idx="3">
                  <c:v>2015</c:v>
                </c:pt>
                <c:pt idx="4">
                  <c:v>2016</c:v>
                </c:pt>
              </c:numCache>
            </c:numRef>
          </c:cat>
          <c:val>
            <c:numRef>
              <c:f>Sheet1!$B$5:$F$5</c:f>
              <c:numCache>
                <c:formatCode>#,##0</c:formatCode>
                <c:ptCount val="5"/>
                <c:pt idx="0">
                  <c:v>8805</c:v>
                </c:pt>
                <c:pt idx="1">
                  <c:v>9737</c:v>
                </c:pt>
                <c:pt idx="2">
                  <c:v>12197</c:v>
                </c:pt>
                <c:pt idx="3">
                  <c:v>15149</c:v>
                </c:pt>
                <c:pt idx="4">
                  <c:v>6033</c:v>
                </c:pt>
              </c:numCache>
            </c:numRef>
          </c:val>
          <c:extLst>
            <c:ext uri="{C3380CC4-5D6E-409C-BE32-E72D297353CC}">
              <c16:uniqueId xmlns:c16="http://schemas.microsoft.com/office/drawing/2014/chart" xmlns:c16r2="http://schemas.microsoft.com/office/drawing/2015/06/chart" val="{00000000-52CC-4A34-8C81-A5BF703961BD}"/>
            </c:ext>
          </c:extLst>
        </c:ser>
        <c:dLbls>
          <c:showLegendKey val="false"/>
          <c:showVal val="false"/>
          <c:showCatName val="false"/>
          <c:showSerName val="false"/>
          <c:showPercent val="false"/>
          <c:showBubbleSize val="false"/>
        </c:dLbls>
        <c:gapWidth val="150"/>
        <c:axId val="88334336"/>
        <c:axId val="88335872"/>
      </c:barChart>
      <c:catAx>
        <c:axId val="88334336"/>
        <c:scaling>
          <c:orientation val="minMax"/>
        </c:scaling>
        <c:delete val="false"/>
        <c:axPos val="b"/>
        <c:numFmt sourceLinked="false" formatCode="0"/>
        <c:majorTickMark val="out"/>
        <c:minorTickMark val="none"/>
        <c:tickLblPos val="nextTo"/>
        <c:crossAx val="88335872"/>
        <c:crosses val="autoZero"/>
        <c:auto val="true"/>
        <c:lblAlgn val="ctr"/>
        <c:lblOffset val="1"/>
        <c:noMultiLvlLbl val="false"/>
      </c:catAx>
      <c:valAx>
        <c:axId val="88335872"/>
        <c:scaling>
          <c:orientation val="minMax"/>
        </c:scaling>
        <c:delete val="false"/>
        <c:axPos val="l"/>
        <c:majorGridlines>
          <c:spPr>
            <a:ln>
              <a:noFill/>
            </a:ln>
          </c:spPr>
        </c:majorGridlines>
        <c:numFmt sourceLinked="true" formatCode="#,##0"/>
        <c:majorTickMark val="out"/>
        <c:minorTickMark val="none"/>
        <c:tickLblPos val="nextTo"/>
        <c:crossAx val="88334336"/>
        <c:crosses val="autoZero"/>
        <c:crossBetween val="between"/>
      </c:valAx>
    </c:plotArea>
    <c:plotVisOnly val="true"/>
    <c:dispBlanksAs val="gap"/>
    <c:showDLblsOverMax val="false"/>
  </c:chart>
  <c:externalData r:id="rId1">
    <c:autoUpdate val="false"/>
  </c:externalData>
</c:chartSpace>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izmijenjeni plan restrukturiranja</izvorni_sadrzaj>
    <derivirana_varijabla naziv="DomainObject.Primjedba_1">izmijenjeni plan restrukturiranja</derivirana_varijabla>
  </DomainObject.Primjedba>
  <DomainObject.Oznaka>
    <izvorni_sadrzaj>St-1690/2017-20</izvorni_sadrzaj>
    <derivirana_varijabla naziv="DomainObject.Oznaka_1">St-1690/2017-20</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1690</izvorni_sadrzaj>
    <derivirana_varijabla naziv="DomainObject.Predmet.Broj_1">1690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2017.</izvorni_sadrzaj>
    <derivirana_varijabla naziv="DomainObject.Predmet.DatumOsnivanja_1">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St-1690/2017</izvorni_sadrzaj>
    <derivirana_varijabla naziv="DomainObject.Predmet.OznakaBroj_1">St-1690/2017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PROMOTEHNA, d.o.o. zastupanog po punomoćniku Nikola Vodopija; ZOU JOSIP KOZJAK I MIROSLAV RENDIĆ</izvorni_sadrzaj>
    <derivirana_varijabla naziv="DomainObject.Predmet.ProtustrankaFormated_1">  PROMOTEHNA, d.o.o. zastupanog po punomoćniku Nikola Vodopija; ZOU JOSIP KOZJAK I MIROSLAV RENDIĆ</derivirana_varijabla>
  </DomainObject.Predmet.ProtustrankaFormated>
  <DomainObject.Predmet.ProtustrankaFormatedOIB>
    <izvorni_sadrzaj>  PROMOTEHNA, d.o.o., OIB 51098283380 zastupanog po punomoćniku Nikola Vodopija; ZOU JOSIP KOZJAK I MIROSLAV RENDIĆ</izvorni_sadrzaj>
    <derivirana_varijabla naziv="DomainObject.Predmet.ProtustrankaFormatedOIB_1">  PROMOTEHNA, d.o.o., OIB 51098283380 zastupanog po punomoćniku Nikola Vodopija; ZOU JOSIP KOZJAK I MIROSLAV RENDIĆ</derivirana_varijabla>
  </DomainObject.Predmet.ProtustrankaFormatedOIB>
  <DomainObject.Predmet.ProtustrankaFormatedWithAdress>
    <izvorni_sadrzaj> PROMOTEHNA, d.o.o., Kovinska 19, 10000 Zagreb zastupanog po punomoćniku Nikola Vodopija; ZOU JOSIP KOZJAK I MIROSLAV RENDIĆ</izvorni_sadrzaj>
    <derivirana_varijabla naziv="DomainObject.Predmet.ProtustrankaFormatedWithAdress_1"> PROMOTEHNA, d.o.o., Kovinska 19, 10000 Zagreb zastupanog po punomoćniku Nikola Vodopija; ZOU JOSIP KOZJAK I MIROSLAV RENDIĆ</derivirana_varijabla>
  </DomainObject.Predmet.ProtustrankaFormatedWithAdress>
  <DomainObject.Predmet.ProtustrankaFormatedWithAdressOIB>
    <izvorni_sadrzaj> PROMOTEHNA, d.o.o., OIB 51098283380, Kovinska 19, 10000 Zagreb zastupanog po punomoćniku Nikola Vodopija; ZOU JOSIP KOZJAK I MIROSLAV RENDIĆ</izvorni_sadrzaj>
    <derivirana_varijabla naziv="DomainObject.Predmet.ProtustrankaFormatedWithAdressOIB_1"> PROMOTEHNA, d.o.o., OIB 51098283380, Kovinska 19, 10000 Zagreb zastupanog po punomoćniku Nikola Vodopija; ZOU JOSIP KOZJAK I MIROSLAV RENDIĆ</derivirana_varijabla>
  </DomainObject.Predmet.ProtustrankaFormatedWithAdressOIB>
  <DomainObject.Predmet.ProtustrankaWithAdress>
    <izvorni_sadrzaj>PROMOTEHNA, d.o.o. Kovinska 19, 10000 Zagreb</izvorni_sadrzaj>
    <derivirana_varijabla naziv="DomainObject.Predmet.ProtustrankaWithAdress_1">PROMOTEHNA, d.o.o. Kovinska 19, 10000 Zagreb</derivirana_varijabla>
  </DomainObject.Predmet.ProtustrankaWithAdress>
  <DomainObject.Predmet.ProtustrankaWithAdressOIB>
    <izvorni_sadrzaj>PROMOTEHNA, d.o.o., OIB 51098283380, Kovinska 19, 10000 Zagreb</izvorni_sadrzaj>
    <derivirana_varijabla naziv="DomainObject.Predmet.ProtustrankaWithAdressOIB_1">PROMOTEHNA, d.o.o., OIB 51098283380, Kovinska 19, 10000 Zagreb</derivirana_varijabla>
  </DomainObject.Predmet.ProtustrankaWithAdressOIB>
  <DomainObject.Predmet.ProtustrankaNazivFormated>
    <izvorni_sadrzaj>PROMOTEHNA, d.o.o.</izvorni_sadrzaj>
    <derivirana_varijabla naziv="DomainObject.Predmet.ProtustrankaNazivFormated_1">PROMOTEHNA, d.o.o.</derivirana_varijabla>
  </DomainObject.Predmet.ProtustrankaNazivFormated>
  <DomainObject.Predmet.ProtustrankaNazivFormatedOIB>
    <izvorni_sadrzaj>PROMOTEHNA, d.o.o., OIB 51098283380</izvorni_sadrzaj>
    <derivirana_varijabla naziv="DomainObject.Predmet.ProtustrankaNazivFormatedOIB_1">PROMOTEHNA, d.o.o., OIB 51098283380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PROMOTEHNA, d.o.o.</izvorni_sadrzaj>
    <derivirana_varijabla naziv="DomainObject.Predmet.StrankaFormated_1">  PROMOTEHNA, d.o.o.</derivirana_varijabla>
  </DomainObject.Predmet.StrankaFormated>
  <DomainObject.Predmet.StrankaFormatedOIB>
    <izvorni_sadrzaj>  PROMOTEHNA, d.o.o., OIB 51098283380</izvorni_sadrzaj>
    <derivirana_varijabla naziv="DomainObject.Predmet.StrankaFormatedOIB_1">  PROMOTEHNA, d.o.o., OIB 51098283380</derivirana_varijabla>
  </DomainObject.Predmet.StrankaFormatedOIB>
  <DomainObject.Predmet.StrankaFormatedWithAdress>
    <izvorni_sadrzaj> PROMOTEHNA, d.o.o., Kovinska 19, 10000 Zagreb</izvorni_sadrzaj>
    <derivirana_varijabla naziv="DomainObject.Predmet.StrankaFormatedWithAdress_1"> PROMOTEHNA, d.o.o., Kovinska 19, 10000 Zagreb</derivirana_varijabla>
  </DomainObject.Predmet.StrankaFormatedWithAdress>
  <DomainObject.Predmet.StrankaFormatedWithAdressOIB>
    <izvorni_sadrzaj> PROMOTEHNA, d.o.o., OIB 51098283380, Kovinska 19, 10000 Zagreb</izvorni_sadrzaj>
    <derivirana_varijabla naziv="DomainObject.Predmet.StrankaFormatedWithAdressOIB_1"> PROMOTEHNA, d.o.o., OIB 51098283380, Kovinska 19, 10000 Zagreb</derivirana_varijabla>
  </DomainObject.Predmet.StrankaFormatedWithAdressOIB>
  <DomainObject.Predmet.StrankaWithAdress>
    <izvorni_sadrzaj>PROMOTEHNA, d.o.o. Kovinska 19,10000 Zagreb</izvorni_sadrzaj>
    <derivirana_varijabla naziv="DomainObject.Predmet.StrankaWithAdress_1">PROMOTEHNA, d.o.o. Kovinska 19,10000 Zagreb</derivirana_varijabla>
  </DomainObject.Predmet.StrankaWithAdress>
  <DomainObject.Predmet.StrankaWithAdressOIB>
    <izvorni_sadrzaj>PROMOTEHNA, d.o.o., OIB 51098283380, Kovinska 19,10000 Zagreb</izvorni_sadrzaj>
    <derivirana_varijabla naziv="DomainObject.Predmet.StrankaWithAdressOIB_1">PROMOTEHNA, d.o.o., OIB 51098283380, Kovinska 19,10000 Zagreb</derivirana_varijabla>
  </DomainObject.Predmet.StrankaWithAdressOIB>
  <DomainObject.Predmet.StrankaNazivFormated>
    <izvorni_sadrzaj>PROMOTEHNA, d.o.o.</izvorni_sadrzaj>
    <derivirana_varijabla naziv="DomainObject.Predmet.StrankaNazivFormated_1">PROMOTEHNA, d.o.o.</derivirana_varijabla>
  </DomainObject.Predmet.StrankaNazivFormated>
  <DomainObject.Predmet.StrankaNazivFormatedOIB>
    <izvorni_sadrzaj>PROMOTEHNA, d.o.o., OIB 51098283380</izvorni_sadrzaj>
    <derivirana_varijabla naziv="DomainObject.Predmet.StrankaNazivFormatedOIB_1">PROMOTEHNA, d.o.o., OIB 51098283380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 SSKA</izvorni_sadrzaj>
    <derivirana_varijabla naziv="DomainObject.Predmet.UstrojstvenaJedinicaVodi.Naziv_1">Parnična pisarnica SSKA</derivirana_varijabla>
  </DomainObject.Predmet.UstrojstvenaJedinicaVodi.Naziv>
  <DomainObject.Predmet.UstrojstvenaJedinicaVodi.Oznaka>
    <izvorni_sadrzaj>P </izvorni_sadrzaj>
    <derivirana_varijabla naziv="DomainObject.Predmet.UstrojstvenaJedinicaVodi.Oznaka_1">P </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333</izvorni_sadrzaj>
    <derivirana_varijabla naziv="DomainObject.Predmet.UstrojstvenaJedinicaVodi.Prostorija.Oznaka_1">333</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PROMOTEHNA, d.o.o.</item>
    </izvorni_sadrzaj>
    <derivirana_varijabla naziv="DomainObject.Predmet.StrankaListFormated_1">
      <item>PROMOTEHNA, d.o.o.</item>
    </derivirana_varijabla>
  </DomainObject.Predmet.StrankaListFormated>
  <DomainObject.Predmet.StrankaListFormatedOIB>
    <izvorni_sadrzaj>
      <item>PROMOTEHNA, d.o.o., OIB 51098283380</item>
    </izvorni_sadrzaj>
    <derivirana_varijabla naziv="DomainObject.Predmet.StrankaListFormatedOIB_1">
      <item>PROMOTEHNA, d.o.o., OIB 51098283380</item>
    </derivirana_varijabla>
  </DomainObject.Predmet.StrankaListFormatedOIB>
  <DomainObject.Predmet.StrankaListFormatedWithAdress>
    <izvorni_sadrzaj>
      <item>PROMOTEHNA, d.o.o., Kovinska 19, 10000 Zagreb</item>
    </izvorni_sadrzaj>
    <derivirana_varijabla naziv="DomainObject.Predmet.StrankaListFormatedWithAdress_1">
      <item>PROMOTEHNA, d.o.o., Kovinska 19, 10000 Zagreb</item>
    </derivirana_varijabla>
  </DomainObject.Predmet.StrankaListFormatedWithAdress>
  <DomainObject.Predmet.StrankaListFormatedWithAdressOIB>
    <izvorni_sadrzaj>
      <item>PROMOTEHNA, d.o.o., OIB 51098283380, Kovinska 19, 10000 Zagreb</item>
    </izvorni_sadrzaj>
    <derivirana_varijabla naziv="DomainObject.Predmet.StrankaListFormatedWithAdressOIB_1">
      <item>PROMOTEHNA, d.o.o., OIB 51098283380, Kovinska 19, 10000 Zagreb</item>
    </derivirana_varijabla>
  </DomainObject.Predmet.StrankaListFormatedWithAdressOIB>
  <DomainObject.Predmet.StrankaListNazivFormated>
    <izvorni_sadrzaj>
      <item>PROMOTEHNA, d.o.o.</item>
    </izvorni_sadrzaj>
    <derivirana_varijabla naziv="DomainObject.Predmet.StrankaListNazivFormated_1">
      <item>PROMOTEHNA, d.o.o.</item>
    </derivirana_varijabla>
  </DomainObject.Predmet.StrankaListNazivFormated>
  <DomainObject.Predmet.StrankaListNazivFormatedOIB>
    <izvorni_sadrzaj>
      <item>PROMOTEHNA, d.o.o., OIB 51098283380</item>
    </izvorni_sadrzaj>
    <derivirana_varijabla naziv="DomainObject.Predmet.StrankaListNazivFormatedOIB_1">
      <item>PROMOTEHNA, d.o.o., OIB 51098283380</item>
    </derivirana_varijabla>
  </DomainObject.Predmet.StrankaListNazivFormatedOIB>
  <DomainObject.Predmet.ProtuStrankaListFormated>
    <izvorni_sadrzaj>
      <item>PROMOTEHNA, d.o.o. zastupanog po punomoćniku Nikola Vodopija; ZOU JOSIP KOZJAK I MIROSLAV RENDIĆ</item>
    </izvorni_sadrzaj>
    <derivirana_varijabla naziv="DomainObject.Predmet.ProtuStrankaListFormated_1">
      <item>PROMOTEHNA, d.o.o. zastupanog po punomoćniku Nikola Vodopija; ZOU JOSIP KOZJAK I MIROSLAV RENDIĆ</item>
    </derivirana_varijabla>
  </DomainObject.Predmet.ProtuStrankaListFormated>
  <DomainObject.Predmet.ProtuStrankaListFormatedOIB>
    <izvorni_sadrzaj>
      <item>PROMOTEHNA, d.o.o., OIB 51098283380 zastupanog po punomoćniku Nikola Vodopija; ZOU JOSIP KOZJAK I MIROSLAV RENDIĆ</item>
    </izvorni_sadrzaj>
    <derivirana_varijabla naziv="DomainObject.Predmet.ProtuStrankaListFormatedOIB_1">
      <item>PROMOTEHNA, d.o.o., OIB 51098283380 zastupanog po punomoćniku Nikola Vodopija; ZOU JOSIP KOZJAK I MIROSLAV RENDIĆ</item>
    </derivirana_varijabla>
  </DomainObject.Predmet.ProtuStrankaListFormatedOIB>
  <DomainObject.Predmet.ProtuStrankaListFormatedWithAdress>
    <izvorni_sadrzaj>
      <item>PROMOTEHNA, d.o.o., Kovinska 19, 10000 Zagreb zastupanog po punomoćniku Nikola Vodopija; ZOU JOSIP KOZJAK I MIROSLAV RENDIĆ</item>
    </izvorni_sadrzaj>
    <derivirana_varijabla naziv="DomainObject.Predmet.ProtuStrankaListFormatedWithAdress_1">
      <item>PROMOTEHNA, d.o.o., Kovinska 19, 10000 Zagreb zastupanog po punomoćniku Nikola Vodopija; ZOU JOSIP KOZJAK I MIROSLAV RENDIĆ</item>
    </derivirana_varijabla>
  </DomainObject.Predmet.ProtuStrankaListFormatedWithAdress>
  <DomainObject.Predmet.ProtuStrankaListFormatedWithAdressOIB>
    <izvorni_sadrzaj>
      <item>PROMOTEHNA, d.o.o., OIB 51098283380, Kovinska 19, 10000 Zagreb zastupanog po punomoćniku Nikola Vodopija; ZOU JOSIP KOZJAK I MIROSLAV RENDIĆ</item>
    </izvorni_sadrzaj>
    <derivirana_varijabla naziv="DomainObject.Predmet.ProtuStrankaListFormatedWithAdressOIB_1">
      <item>PROMOTEHNA, d.o.o., OIB 51098283380, Kovinska 19, 10000 Zagreb zastupanog po punomoćniku Nikola Vodopija; ZOU JOSIP KOZJAK I MIROSLAV RENDIĆ</item>
    </derivirana_varijabla>
  </DomainObject.Predmet.ProtuStrankaListFormatedWithAdressOIB>
  <DomainObject.Predmet.ProtuStrankaListNazivFormated>
    <izvorni_sadrzaj>
      <item>PROMOTEHNA, d.o.o.</item>
    </izvorni_sadrzaj>
    <derivirana_varijabla naziv="DomainObject.Predmet.ProtuStrankaListNazivFormated_1">
      <item>PROMOTEHNA, d.o.o.</item>
    </derivirana_varijabla>
  </DomainObject.Predmet.ProtuStrankaListNazivFormated>
  <DomainObject.Predmet.ProtuStrankaListNazivFormatedOIB>
    <izvorni_sadrzaj>
      <item>PROMOTEHNA, d.o.o., OIB 51098283380</item>
    </izvorni_sadrzaj>
    <derivirana_varijabla naziv="DomainObject.Predmet.ProtuStrankaListNazivFormatedOIB_1">
      <item>PROMOTEHNA, d.o.o., OIB 51098283380</item>
    </derivirana_varijabla>
  </DomainObject.Predmet.ProtuStrankaListNazivFormatedOIB>
  <DomainObject.Predmet.OstaliListFormated>
    <izvorni_sadrzaj>
      <item>Nikola Vodopija punomoćnik sudionika u postupku PROMOTEHNA, d.o.o.</item>
      <item>ZOU JOSIP KOZJAK I MIROSLAV RENDIĆ punomoćnik sudionika u postupku PROMOTEHNA, d.o.o.</item>
    </izvorni_sadrzaj>
    <derivirana_varijabla naziv="DomainObject.Predmet.OstaliListFormated_1">
      <item>Nikola Vodopija punomoćnik sudionika u postupku PROMOTEHNA, d.o.o.</item>
      <item>ZOU JOSIP KOZJAK I MIROSLAV RENDIĆ punomoćnik sudionika u postupku PROMOTEHNA, d.o.o.</item>
    </derivirana_varijabla>
  </DomainObject.Predmet.OstaliListFormated>
  <DomainObject.Predmet.OstaliListFormatedOIB>
    <izvorni_sadrzaj>
      <item>Nikola Vodopija, OIB 02447897396 punomoćnik sudionika u postupku PROMOTEHNA, d.o.o.</item>
      <item>ZOU JOSIP KOZJAK I MIROSLAV RENDIĆ punomoćnik sudionika u postupku PROMOTEHNA, d.o.o.</item>
    </izvorni_sadrzaj>
    <derivirana_varijabla naziv="DomainObject.Predmet.OstaliListFormatedOIB_1">
      <item>Nikola Vodopija, OIB 02447897396 punomoćnik sudionika u postupku PROMOTEHNA, d.o.o.</item>
      <item>ZOU JOSIP KOZJAK I MIROSLAV RENDIĆ punomoćnik sudionika u postupku PROMOTEHNA, d.o.o.</item>
    </derivirana_varijabla>
  </DomainObject.Predmet.OstaliListFormatedOIB>
  <DomainObject.Predmet.OstaliListFormatedWithAdress>
    <izvorni_sadrzaj>
      <item>Nikola Vodopija, Plava Ulica 2, 10370 Lukarišće punomoćnik sudionika u postupku PROMOTEHNA, d.o.o.</item>
      <item>ZOU JOSIP KOZJAK I MIROSLAV RENDIĆ, Franjevački trg 11, 42000 Varaždin punomoćnik sudionika u postupku PROMOTEHNA, d.o.o.</item>
    </izvorni_sadrzaj>
    <derivirana_varijabla naziv="DomainObject.Predmet.OstaliListFormatedWithAdress_1">
      <item>Nikola Vodopija, Plava Ulica 2, 10370 Lukarišće punomoćnik sudionika u postupku PROMOTEHNA, d.o.o.</item>
      <item>ZOU JOSIP KOZJAK I MIROSLAV RENDIĆ, Franjevački trg 11, 42000 Varaždin punomoćnik sudionika u postupku PROMOTEHNA, d.o.o.</item>
    </derivirana_varijabla>
  </DomainObject.Predmet.OstaliListFormatedWithAdress>
  <DomainObject.Predmet.OstaliListFormatedWithAdressOIB>
    <izvorni_sadrzaj>
      <item>Nikola Vodopija, OIB 02447897396, Plava Ulica 2, 10370 Lukarišće punomoćnik sudionika u postupku PROMOTEHNA, d.o.o.</item>
      <item>ZOU JOSIP KOZJAK I MIROSLAV RENDIĆ, Franjevački trg 11, 42000 Varaždin punomoćnik sudionika u postupku PROMOTEHNA, d.o.o.</item>
    </izvorni_sadrzaj>
    <derivirana_varijabla naziv="DomainObject.Predmet.OstaliListFormatedWithAdressOIB_1">
      <item>Nikola Vodopija, OIB 02447897396, Plava Ulica 2, 10370 Lukarišće punomoćnik sudionika u postupku PROMOTEHNA, d.o.o.</item>
      <item>ZOU JOSIP KOZJAK I MIROSLAV RENDIĆ, Franjevački trg 11, 42000 Varaždin punomoćnik sudionika u postupku PROMOTEHNA, d.o.o.</item>
    </derivirana_varijabla>
  </DomainObject.Predmet.OstaliListFormatedWithAdressOIB>
  <DomainObject.Predmet.OstaliListNazivFormated>
    <izvorni_sadrzaj>
      <item>Nikola Vodopija</item>
      <item>ZOU JOSIP KOZJAK I MIROSLAV RENDIĆ</item>
    </izvorni_sadrzaj>
    <derivirana_varijabla naziv="DomainObject.Predmet.OstaliListNazivFormated_1">
      <item>Nikola Vodopija</item>
      <item>ZOU JOSIP KOZJAK I MIROSLAV RENDIĆ</item>
    </derivirana_varijabla>
  </DomainObject.Predmet.OstaliListNazivFormated>
  <DomainObject.Predmet.OstaliListNazivFormatedOIB>
    <izvorni_sadrzaj>
      <item>Nikola Vodopija, OIB 02447897396</item>
      <item>ZOU JOSIP KOZJAK I MIROSLAV RENDIĆ</item>
    </izvorni_sadrzaj>
    <derivirana_varijabla naziv="DomainObject.Predmet.OstaliListNazivFormatedOIB_1">
      <item>Nikola Vodopija, OIB 02447897396</item>
      <item>ZOU JOSIP KOZJAK I MIROSLAV RENDIĆ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PROMOTEHNA, d.o.o.</izvorni_sadrzaj>
    <derivirana_varijabla naziv="DomainObject.Predmet.StrankaIDrugi_1">PROMOTEHNA, d.o.o.</derivirana_varijabla>
  </DomainObject.Predmet.StrankaIDrugi>
  <DomainObject.Predmet.ProtustrankaIDrugi>
    <izvorni_sadrzaj>PROMOTEHNA, d.o.o.</izvorni_sadrzaj>
    <derivirana_varijabla naziv="DomainObject.Predmet.ProtustrankaIDrugi_1">PROMOTEHNA, d.o.o.</derivirana_varijabla>
  </DomainObject.Predmet.ProtustrankaIDrugi>
  <DomainObject.Predmet.StrankaIDrugiAdressOIB>
    <izvorni_sadrzaj>PROMOTEHNA, d.o.o., OIB 51098283380, Kovinska 19, 10000 Zagreb</izvorni_sadrzaj>
    <derivirana_varijabla naziv="DomainObject.Predmet.StrankaIDrugiAdressOIB_1">PROMOTEHNA, d.o.o., OIB 51098283380, Kovinska 19, 10000 Zagreb</derivirana_varijabla>
  </DomainObject.Predmet.StrankaIDrugiAdressOIB>
  <DomainObject.Predmet.ProtustrankaIDrugiAdressOIB>
    <izvorni_sadrzaj>PROMOTEHNA, d.o.o., OIB 51098283380, Kovinska 19, 10000 Zagreb</izvorni_sadrzaj>
    <derivirana_varijabla naziv="DomainObject.Predmet.ProtustrankaIDrugiAdressOIB_1">PROMOTEHNA, d.o.o., OIB 51098283380, Kovinska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PROMOTEHNA, d.o.o.</item>
      <item>PROMOTEHNA, d.o.o.</item>
      <item>Nikola Vodopija</item>
      <item>ZOU JOSIP KOZJAK I MIROSLAV RENDIĆ</item>
    </izvorni_sadrzaj>
    <derivirana_varijabla naziv="DomainObject.Predmet.SudioniciListNaziv_1">
      <item>PROMOTEHNA, d.o.o.</item>
      <item>PROMOTEHNA, d.o.o.</item>
      <item>Nikola Vodopija</item>
      <item>ZOU JOSIP KOZJAK I MIROSLAV RENDIĆ</item>
    </derivirana_varijabla>
  </DomainObject.Predmet.SudioniciListNaziv>
  <DomainObject.Predmet.SudioniciListAdressOIB>
    <izvorni_sadrzaj>
      <item>PROMOTEHNA, d.o.o., OIB 51098283380, Kovinska 19,10000 Zagreb</item>
      <item>PROMOTEHNA, d.o.o., OIB 51098283380, Kovinska 19,10000 Zagreb</item>
      <item>Nikola Vodopija, OIB 02447897396, Plava Ulica 2,10370 Lukarišće</item>
      <item>ZOU JOSIP KOZJAK I MIROSLAV RENDIĆ, Franjevački trg 11,42000 Varaždin</item>
    </izvorni_sadrzaj>
    <derivirana_varijabla naziv="DomainObject.Predmet.SudioniciListAdressOIB_1">
      <item>PROMOTEHNA, d.o.o., OIB 51098283380, Kovinska 19,10000 Zagreb</item>
      <item>PROMOTEHNA, d.o.o., OIB 51098283380, Kovinska 19,10000 Zagreb</item>
      <item>Nikola Vodopija, OIB 02447897396, Plava Ulica 2,10370 Lukarišće</item>
      <item>ZOU JOSIP KOZJAK I MIROSLAV RENDIĆ, Franjevački trg 11,42000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51098283380</item>
      <item>, OIB 51098283380</item>
      <item>, OIB 02447897396</item>
      <item>, OIB null</item>
    </izvorni_sadrzaj>
    <derivirana_varijabla naziv="DomainObject.Predmet.SudioniciListNazivOIB_1">
      <item>, OIB 51098283380</item>
      <item>, OIB 51098283380</item>
      <item>, OIB 02447897396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EE7FC9-6757-4325-8357-D9A74494E2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Hewlett-Packard Company</properties:Company>
  <properties:Pages>44</properties:Pages>
  <properties:Words>18048</properties:Words>
  <properties:Characters>103538</properties:Characters>
  <properties:Lines>1859</properties:Lines>
  <properties:Paragraphs>518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122553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2017-10-05T11:49:00Z</dcterms:created>
  <dc:creator>Danijel Benčić</dc:creator>
  <cp:lastModifiedBy>Goranka Boljkovac</cp:lastModifiedBy>
  <cp:lastPrinted>2017-03-09T12:07:00Z</cp:lastPrinted>
  <dcterms:modified xmlns:xsi="http://www.w3.org/2001/XMLSchema-instance" xsi:type="dcterms:W3CDTF">2017-10-05T11:50:00Z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St-1690/2017-20 / Podnesak - Podnesak</vt:lpwstr>
  </prop:property>
  <prop:property name="CC_coloring" pid="4" fmtid="{D5CDD505-2E9C-101B-9397-08002B2CF9AE}">
    <vt:bool>false</vt:bool>
  </prop:property>
  <prop:property name="BrojStranica" pid="5" fmtid="{D5CDD505-2E9C-101B-9397-08002B2CF9AE}">
    <vt:i4>44</vt:i4>
  </prop:property>
</prop:Properties>
</file>