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b42d" w14:paraId="007b42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3163E">
        <w:t>4703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33163E">
        <w:t>UDRUGA CIVILNIH BRANITELJA HRVATSKE, Zagreb, Zeleni trg 6, OIB: 55879617384</w:t>
      </w:r>
      <w:r w:rsidR="004B7DCF">
        <w:t xml:space="preserve">, </w:t>
      </w:r>
      <w:r w:rsidRPr="00AF1EFD">
        <w:t xml:space="preserve">dana </w:t>
      </w:r>
      <w:r w:rsidR="00A827CE">
        <w:t>26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33163E">
        <w:t>UDRUGA CIVILNIH BRANITELJA HRVATSKE, Zagreb, Zeleni trg 6, OIB: 55879617384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A827CE">
        <w:t>26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33163E">
        <w:t>12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3163E">
        <w:t>Jasna Hromadko, Zagreb, Zelengorska br. 1 , OIB: 22088644509.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F257D4">
        <w:t>d dužnikom</w:t>
      </w:r>
      <w:r w:rsidR="00195338" w:rsidRPr="00195338">
        <w:t xml:space="preserve"> </w:t>
      </w:r>
      <w:r w:rsidR="0033163E">
        <w:t>UDRUGA CIVILNIH BRANITELJA HRVATSKE, Zagreb, Zeleni trg 6, OIB: 55879617384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A827CE">
        <w:t>26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33163E">
        <w:t>UDRUGA CIVILNIH BRANITELJA HRVATSKE, Zagreb, Zeleni trg 6, OIB: 55879617384</w:t>
      </w:r>
      <w:r w:rsidR="00A827CE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F257D4">
        <w:t>Registra udruga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33163E">
        <w:t>UDRUGA CIVILNIH BRANITELJA HRVATSKE, Zagreb, Zeleni trg 6, OIB: 55879617384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A827CE">
        <w:t>2.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827CE">
        <w:t>26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000B15" w:rsidR="00000B15"/>
    <w:p w:rsidRDefault="0057406E" w:rsidR="0057406E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33163E">
        <w:t>Jasna Hromadko,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680" w:rsidR="00530680">
      <w:r>
        <w:separator/>
      </w:r>
    </w:p>
  </w:endnote>
  <w:endnote w:id="0" w:type="continuationSeparator">
    <w:p w:rsidRDefault="00530680" w:rsidR="00530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680" w:rsidR="00530680">
      <w:r>
        <w:separator/>
      </w:r>
    </w:p>
  </w:footnote>
  <w:footnote w:id="0" w:type="continuationSeparator">
    <w:p w:rsidRDefault="00530680" w:rsidR="005306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3163E">
      <w:t>4703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3163E"/>
    <w:rsid w:val="003905DD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D63AB"/>
    <w:rsid w:val="004F47B9"/>
    <w:rsid w:val="004F6A06"/>
    <w:rsid w:val="00502549"/>
    <w:rsid w:val="00523E58"/>
    <w:rsid w:val="00530680"/>
    <w:rsid w:val="00554276"/>
    <w:rsid w:val="0057406E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134A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C4F"/>
    <w:rsid w:val="00A22E26"/>
    <w:rsid w:val="00A34FB5"/>
    <w:rsid w:val="00A40812"/>
    <w:rsid w:val="00A505C4"/>
    <w:rsid w:val="00A74268"/>
    <w:rsid w:val="00A827CE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50A5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257D4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4703</izvorni_sadrzaj>
    <derivirana_varijabla naziv="DomainObject.Predmet.Broj_1">4703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St-4703/2015</izvorni_sadrzaj>
    <derivirana_varijabla naziv="DomainObject.Predmet.OznakaBroj_1">St-4703/2015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civilnih branitelja Hrvatske zastupanog po punomoćniku Ante Roso</izvorni_sadrzaj>
    <derivirana_varijabla naziv="DomainObject.Predmet.ProtustrankaFormated_1">  Udruga civilnih branitelja Hrvatske zastupanog po punomoćniku Ante Roso</derivirana_varijabla>
  </DomainObject.Predmet.ProtustrankaFormated>
  <DomainObject.Predmet.ProtustrankaFormatedOIB>
    <izvorni_sadrzaj>  Udruga civilnih branitelja Hrvatske, OIB 55879617384 zastupanog po punomoćniku Ante Roso</izvorni_sadrzaj>
    <derivirana_varijabla naziv="DomainObject.Predmet.ProtustrankaFormatedOIB_1">  Udruga civilnih branitelja Hrvatske, OIB 55879617384 zastupanog po punomoćniku Ante Roso</derivirana_varijabla>
  </DomainObject.Predmet.ProtustrankaFormatedOIB>
  <DomainObject.Predmet.ProtustrankaFormatedWithAdress>
    <izvorni_sadrzaj> Udruga civilnih branitelja Hrvatske, Zeleni trg 6, 10000 Zagreb zastupanog po punomoćniku Ante Roso</izvorni_sadrzaj>
    <derivirana_varijabla naziv="DomainObject.Predmet.ProtustrankaFormatedWithAdress_1"> Udruga civilnih branitelja Hrvatske, Zeleni trg 6, 10000 Zagreb zastupanog po punomoćniku Ante Roso</derivirana_varijabla>
  </DomainObject.Predmet.ProtustrankaFormatedWithAdress>
  <DomainObject.Predmet.ProtustrankaFormatedWithAdressOIB>
    <izvorni_sadrzaj> Udruga civilnih branitelja Hrvatske, OIB 55879617384, Zeleni trg 6, 10000 Zagreb zastupanog po punomoćniku Ante Roso</izvorni_sadrzaj>
    <derivirana_varijabla naziv="DomainObject.Predmet.ProtustrankaFormatedWithAdressOIB_1"> Udruga civilnih branitelja Hrvatske, OIB 55879617384, Zeleni trg 6, 10000 Zagreb zastupanog po punomoćniku Ante Roso</derivirana_varijabla>
  </DomainObject.Predmet.ProtustrankaFormatedWithAdressOIB>
  <DomainObject.Predmet.ProtustrankaWithAdress>
    <izvorni_sadrzaj>Udruga civilnih branitelja Hrvatske Zeleni trg 6, 10000 Zagreb</izvorni_sadrzaj>
    <derivirana_varijabla naziv="DomainObject.Predmet.ProtustrankaWithAdress_1">Udruga civilnih branitelja Hrvatske Zeleni trg 6, 10000 Zagreb</derivirana_varijabla>
  </DomainObject.Predmet.ProtustrankaWithAdress>
  <DomainObject.Predmet.ProtustrankaWithAdressOIB>
    <izvorni_sadrzaj>Udruga civilnih branitelja Hrvatske, OIB 55879617384, Zeleni trg 6, 10000 Zagreb</izvorni_sadrzaj>
    <derivirana_varijabla naziv="DomainObject.Predmet.ProtustrankaWithAdressOIB_1">Udruga civilnih branitelja Hrvatske, OIB 55879617384, Zeleni trg 6, 10000 Zagreb</derivirana_varijabla>
  </DomainObject.Predmet.ProtustrankaWithAdressOIB>
  <DomainObject.Predmet.ProtustrankaNazivFormated>
    <izvorni_sadrzaj>Udruga civilnih branitelja Hrvatske</izvorni_sadrzaj>
    <derivirana_varijabla naziv="DomainObject.Predmet.ProtustrankaNazivFormated_1">Udruga civilnih branitelja Hrvatske</derivirana_varijabla>
  </DomainObject.Predmet.ProtustrankaNazivFormated>
  <DomainObject.Predmet.ProtustrankaNazivFormatedOIB>
    <izvorni_sadrzaj>Udruga civilnih branitelja Hrvatske, OIB 55879617384</izvorni_sadrzaj>
    <derivirana_varijabla naziv="DomainObject.Predmet.ProtustrankaNazivFormatedOIB_1">Udruga civilnih branitelja Hrvatske, OIB 55879617384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civilnih branitelja Hrvatske zastupanog po punomoćniku Ante Roso</item>
    </izvorni_sadrzaj>
    <derivirana_varijabla naziv="DomainObject.Predmet.ProtuStrankaListFormated_1">
      <item>Udruga civilnih branitelja Hrvatske zastupanog po punomoćniku Ante Roso</item>
    </derivirana_varijabla>
  </DomainObject.Predmet.ProtuStrankaListFormated>
  <DomainObject.Predmet.ProtuStrankaListFormatedOIB>
    <izvorni_sadrzaj>
      <item>Udruga civilnih branitelja Hrvatske, OIB 55879617384 zastupanog po punomoćniku Ante Roso</item>
    </izvorni_sadrzaj>
    <derivirana_varijabla naziv="DomainObject.Predmet.ProtuStrankaListFormatedOIB_1">
      <item>Udruga civilnih branitelja Hrvatske, OIB 55879617384 zastupanog po punomoćniku Ante Roso</item>
    </derivirana_varijabla>
  </DomainObject.Predmet.ProtuStrankaListFormatedOIB>
  <DomainObject.Predmet.ProtuStrankaListFormatedWithAdress>
    <izvorni_sadrzaj>
      <item>Udruga civilnih branitelja Hrvatske, Zeleni trg 6, 10000 Zagreb zastupanog po punomoćniku Ante Roso</item>
    </izvorni_sadrzaj>
    <derivirana_varijabla naziv="DomainObject.Predmet.ProtuStrankaListFormatedWithAdress_1">
      <item>Udruga civilnih branitelja Hrvatske, Zeleni trg 6, 10000 Zagreb zastupanog po punomoćniku Ante Roso</item>
    </derivirana_varijabla>
  </DomainObject.Predmet.ProtuStrankaListFormatedWithAdress>
  <DomainObject.Predmet.ProtuStrankaListFormatedWithAdressOIB>
    <izvorni_sadrzaj>
      <item>Udruga civilnih branitelja Hrvatske, OIB 55879617384, Zeleni trg 6, 10000 Zagreb zastupanog po punomoćniku Ante Roso</item>
    </izvorni_sadrzaj>
    <derivirana_varijabla naziv="DomainObject.Predmet.ProtuStrankaListFormatedWithAdressOIB_1">
      <item>Udruga civilnih branitelja Hrvatske, OIB 55879617384, Zeleni trg 6, 10000 Zagreb zastupanog po punomoćniku Ante Roso</item>
    </derivirana_varijabla>
  </DomainObject.Predmet.ProtuStrankaListFormatedWithAdressOIB>
  <DomainObject.Predmet.ProtuStrankaListNazivFormated>
    <izvorni_sadrzaj>
      <item>Udruga civilnih branitelja Hrvatske</item>
    </izvorni_sadrzaj>
    <derivirana_varijabla naziv="DomainObject.Predmet.ProtuStrankaListNazivFormated_1">
      <item>Udruga civilnih branitelja Hrvatske</item>
    </derivirana_varijabla>
  </DomainObject.Predmet.ProtuStrankaListNazivFormated>
  <DomainObject.Predmet.ProtuStrankaListNazivFormatedOIB>
    <izvorni_sadrzaj>
      <item>Udruga civilnih branitelja Hrvatske, OIB 55879617384</item>
    </izvorni_sadrzaj>
    <derivirana_varijabla naziv="DomainObject.Predmet.ProtuStrankaListNazivFormatedOIB_1">
      <item>Udruga civilnih branitelja Hrvatske, OIB 55879617384</item>
    </derivirana_varijabla>
  </DomainObject.Predmet.ProtuStrankaListNazivFormatedOIB>
  <DomainObject.Predmet.OstaliListFormated>
    <izvorni_sadrzaj>
      <item>Ante Roso punomoćnik sudionika u postupku Udruga civilnih branitelja Hrvatske</item>
    </izvorni_sadrzaj>
    <derivirana_varijabla naziv="DomainObject.Predmet.OstaliListFormated_1">
      <item>Ante Roso punomoćnik sudionika u postupku Udruga civilnih branitelja Hrvatske</item>
    </derivirana_varijabla>
  </DomainObject.Predmet.OstaliListFormated>
  <DomainObject.Predmet.OstaliListFormatedOIB>
    <izvorni_sadrzaj>
      <item>Ante Roso punomoćnik sudionika u postupku Udruga civilnih branitelja Hrvatske</item>
    </izvorni_sadrzaj>
    <derivirana_varijabla naziv="DomainObject.Predmet.OstaliListFormatedOIB_1">
      <item>Ante Roso punomoćnik sudionika u postupku Udruga civilnih branitelja Hrvatske</item>
    </derivirana_varijabla>
  </DomainObject.Predmet.OstaliListFormatedOIB>
  <DomainObject.Predmet.OstaliListFormatedWithAdress>
    <izvorni_sadrzaj>
      <item>Ante Roso, Zeleni trg 6, 10000 Zagreb punomoćnik sudionika u postupku Udruga civilnih branitelja Hrvatske</item>
    </izvorni_sadrzaj>
    <derivirana_varijabla naziv="DomainObject.Predmet.OstaliListFormatedWithAdress_1">
      <item>Ante Roso, Zeleni trg 6, 10000 Zagreb punomoćnik sudionika u postupku Udruga civilnih branitelja Hrvatske</item>
    </derivirana_varijabla>
  </DomainObject.Predmet.OstaliListFormatedWithAdress>
  <DomainObject.Predmet.OstaliListFormatedWithAdressOIB>
    <izvorni_sadrzaj>
      <item>Ante Roso, Zeleni trg 6, 10000 Zagreb punomoćnik sudionika u postupku Udruga civilnih branitelja Hrvatske</item>
    </izvorni_sadrzaj>
    <derivirana_varijabla naziv="DomainObject.Predmet.OstaliListFormatedWithAdressOIB_1">
      <item>Ante Roso, Zeleni trg 6, 10000 Zagreb punomoćnik sudionika u postupku Udruga civilnih branitelja Hrvatske</item>
    </derivirana_varijabla>
  </DomainObject.Predmet.OstaliListFormatedWithAdressOIB>
  <DomainObject.Predmet.OstaliListNazivFormated>
    <izvorni_sadrzaj>
      <item>Ante Roso</item>
    </izvorni_sadrzaj>
    <derivirana_varijabla naziv="DomainObject.Predmet.OstaliListNazivFormated_1">
      <item>Ante Roso</item>
    </derivirana_varijabla>
  </DomainObject.Predmet.OstaliListNazivFormated>
  <DomainObject.Predmet.OstaliListNazivFormatedOIB>
    <izvorni_sadrzaj>
      <item>Ante Roso</item>
    </izvorni_sadrzaj>
    <derivirana_varijabla naziv="DomainObject.Predmet.OstaliListNazivFormatedOIB_1">
      <item>Ante Roso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civilnih branitelja Hrvatske</izvorni_sadrzaj>
    <derivirana_varijabla naziv="DomainObject.Predmet.ProtustrankaIDrugi_1">Udruga civilnih branitelja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civilnih branitelja Hrvatske, OIB 55879617384, Zeleni trg 6, 10000 Zagreb</izvorni_sadrzaj>
    <derivirana_varijabla naziv="DomainObject.Predmet.ProtustrankaIDrugiAdressOIB_1">Udruga civilnih branitelja Hrvatske, OIB 55879617384, Zeleni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civilnih branitelja Hrvatske</item>
      <item>Ante Roso</item>
    </izvorni_sadrzaj>
    <derivirana_varijabla naziv="DomainObject.Predmet.SudioniciListNaziv_1">
      <item>FINA Regionalni centar Zagreb</item>
      <item>Udruga civilnih branitelja Hrvatske</item>
      <item>Ante Roso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civilnih branitelja Hrvatske, OIB 55879617384, Zeleni trg 6,10000 Zagreb</item>
      <item>Ante Roso, Zeleni trg 6,10000 Zagreb</item>
    </izvorni_sadrzaj>
    <derivirana_varijabla naziv="DomainObject.Predmet.SudioniciListAdressOIB_1">
      <item>FINA Regionalni centar Zagreb, OIB 85821130368, Trg svibanjskih žrtava 1995. 1,10000 Zagreb</item>
      <item>Udruga civilnih branitelja Hrvatske, OIB 55879617384, Zeleni trg 6,10000 Zagreb</item>
      <item>Ante Roso, Zeleni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55879617384</item>
      <item>, OIB null</item>
    </izvorni_sadrzaj>
    <derivirana_varijabla naziv="DomainObject.Predmet.SudioniciListNazivOIB_1">
      <item>, OIB 85821130368</item>
      <item>, OIB 55879617384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508</properties:Words>
  <properties:Characters>2781</properties:Characters>
  <properties:Lines>95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2016-02-26T10:58:00Z</dcterms:created>
  <dc:creator>Korisnik</dc:creator>
  <cp:lastModifiedBy>Draženka Prpić</cp:lastModifiedBy>
  <cp:lastPrinted>2016-02-26T11:03:00Z</cp:lastPrinted>
  <dcterms:modified xmlns:xsi="http://www.w3.org/2001/XMLSchema-instance" xsi:type="dcterms:W3CDTF">2016-02-26T11:03:00Z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