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964e" w14:paraId="700964e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47471">
        <w:rPr>
          <w:rFonts w:hAnsi="Times New Roman" w:ascii="Times New Roman"/>
          <w:szCs w:val="24"/>
          <w:lang w:val="hr-HR"/>
        </w:rPr>
        <w:t>Vjekoslavu Zaninoviću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47471">
        <w:rPr>
          <w:rFonts w:hAnsi="Times New Roman" w:ascii="Times New Roman"/>
          <w:szCs w:val="24"/>
          <w:lang w:val="hr-HR"/>
        </w:rPr>
        <w:t xml:space="preserve">FORMA MODERNA d.o.o., 10000 Zagreb, </w:t>
      </w:r>
      <w:r w:rsidR="003427EA">
        <w:rPr>
          <w:rFonts w:hAnsi="Times New Roman" w:ascii="Times New Roman"/>
          <w:szCs w:val="24"/>
          <w:lang w:val="hr-HR"/>
        </w:rPr>
        <w:t xml:space="preserve">Hanibala Lucića 12, </w:t>
      </w:r>
      <w:r w:rsidR="0043755D">
        <w:rPr>
          <w:rFonts w:hAnsi="Times New Roman" w:ascii="Times New Roman"/>
          <w:szCs w:val="24"/>
          <w:lang w:val="hr-HR"/>
        </w:rPr>
        <w:t>OIB:</w:t>
      </w:r>
      <w:r w:rsidR="0043755D" w:rsidRPr="0043755D">
        <w:rPr>
          <w:lang w:val="hr-HR"/>
        </w:rPr>
        <w:t xml:space="preserve"> </w:t>
      </w:r>
      <w:r w:rsidR="00D47471" w:rsidRPr="00D47471">
        <w:rPr>
          <w:rFonts w:hAnsi="Times New Roman" w:ascii="Times New Roman"/>
          <w:lang w:val="hr-HR"/>
        </w:rPr>
        <w:t>92076377148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3427EA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43755D">
        <w:rPr>
          <w:rFonts w:hAnsi="Times New Roman" w:ascii="Times New Roman"/>
          <w:szCs w:val="24"/>
          <w:lang w:val="hr-HR"/>
        </w:rPr>
        <w:t>2</w:t>
      </w:r>
      <w:r w:rsidR="00D47471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D47471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43755D" w:rsidP="00E25B9C" w:rsidR="0043755D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3427EA">
        <w:rPr>
          <w:rFonts w:hAnsi="Times New Roman" w:ascii="Times New Roman"/>
          <w:szCs w:val="24"/>
          <w:lang w:val="hr-HR"/>
        </w:rPr>
        <w:t>FORMA MODERNA d.o.o., 10000 Zagreb, Hanibala Lucića 12, OIB:</w:t>
      </w:r>
      <w:r w:rsidR="003427EA" w:rsidRPr="0043755D">
        <w:rPr>
          <w:lang w:val="hr-HR"/>
        </w:rPr>
        <w:t xml:space="preserve"> </w:t>
      </w:r>
      <w:r w:rsidR="003427EA" w:rsidRPr="00D47471">
        <w:rPr>
          <w:rFonts w:hAnsi="Times New Roman" w:ascii="Times New Roman"/>
          <w:lang w:val="hr-HR"/>
        </w:rPr>
        <w:t>92076377148</w:t>
      </w:r>
      <w:r w:rsidR="003427EA">
        <w:rPr>
          <w:rFonts w:hAnsi="Times New Roman" w:ascii="Times New Roman"/>
          <w:szCs w:val="24"/>
          <w:lang w:val="hr-HR"/>
        </w:rPr>
        <w:t>.</w:t>
      </w:r>
    </w:p>
    <w:p w:rsidRDefault="003427EA" w:rsidP="003427EA" w:rsidR="0010266F" w:rsidRPr="005F543B">
      <w:pPr>
        <w:tabs>
          <w:tab w:pos="5910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3427EA">
        <w:rPr>
          <w:rFonts w:hAnsi="Times New Roman" w:ascii="Times New Roman"/>
          <w:szCs w:val="24"/>
          <w:lang w:val="hr-HR"/>
        </w:rPr>
        <w:t>29. ožujka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3427EA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427EA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3427EA" w:rsidP="003427EA" w:rsidR="00827C7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</w:t>
      </w:r>
      <w:r w:rsidR="00827C70" w:rsidRPr="005F543B">
        <w:rPr>
          <w:rFonts w:hAnsi="Times New Roman" w:ascii="Times New Roman"/>
          <w:szCs w:val="24"/>
          <w:lang w:val="hr-HR"/>
        </w:rPr>
        <w:t xml:space="preserve">  SUDAC: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427EA" w:rsidP="003427EA" w:rsidR="003427EA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Vjekoslav Zaninović</w:t>
      </w:r>
      <w:r w:rsidR="005772E4">
        <w:rPr>
          <w:rFonts w:hAnsi="Times New Roman" w:ascii="Times New Roman"/>
          <w:szCs w:val="24"/>
          <w:lang w:val="hr-HR"/>
        </w:rPr>
        <w:t>,v.r.</w:t>
      </w:r>
    </w:p>
    <w:p w:rsidRDefault="005772E4" w:rsidP="003427EA" w:rsidR="005772E4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 točnost otpravka:</w:t>
      </w:r>
    </w:p>
    <w:p w:rsidRDefault="005772E4" w:rsidP="003427EA" w:rsidR="005772E4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Željka Kordić</w:t>
      </w:r>
    </w:p>
    <w:p w:rsidRDefault="003427EA" w:rsidP="003427EA" w:rsidR="003427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427EA" w:rsidP="003427EA" w:rsidR="003427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427EA" w:rsidP="003427EA" w:rsidR="003427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427EA" w:rsidP="003427EA" w:rsidR="003427EA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772E4" w:rsidP="0086691F" w:rsidR="005772E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72E4" w:rsidP="0086691F" w:rsidR="005772E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lastRenderedPageBreak/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sectPr w:rsidSect="00F43C6F" w:rsidR="0010266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3E" w:rsidP="00B00A06" w:rsidR="0007613E">
      <w:r>
        <w:separator/>
      </w:r>
    </w:p>
  </w:endnote>
  <w:endnote w:id="0" w:type="continuationSeparator">
    <w:p w:rsidRDefault="0007613E" w:rsidP="00B00A06" w:rsidR="00076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3E" w:rsidP="00B00A06" w:rsidR="0007613E">
      <w:r>
        <w:separator/>
      </w:r>
    </w:p>
  </w:footnote>
  <w:footnote w:id="0" w:type="continuationSeparator">
    <w:p w:rsidRDefault="0007613E" w:rsidP="00B00A06" w:rsidR="00076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6E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3755D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3427EA">
      <w:rPr>
        <w:rFonts w:hAnsi="Times New Roman" w:ascii="Times New Roman"/>
        <w:lang w:val="hr-HR"/>
      </w:rPr>
      <w:t>56</w:t>
    </w:r>
    <w:r w:rsidR="0010266F">
      <w:rPr>
        <w:rFonts w:hAnsi="Times New Roman" w:ascii="Times New Roman"/>
        <w:lang w:val="hr-HR"/>
      </w:rPr>
      <w:t>. St-</w:t>
    </w:r>
    <w:r w:rsidR="003427EA">
      <w:rPr>
        <w:rFonts w:hAnsi="Times New Roman" w:ascii="Times New Roman"/>
        <w:lang w:val="hr-HR"/>
      </w:rPr>
      <w:t>5550</w:t>
    </w:r>
    <w:r w:rsidR="0010266F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43755D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D47471">
      <w:rPr>
        <w:rFonts w:hAnsi="Times New Roman" w:ascii="Times New Roman"/>
        <w:lang w:val="hr-HR"/>
      </w:rPr>
      <w:t>56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D47471">
      <w:rPr>
        <w:rFonts w:hAnsi="Times New Roman" w:ascii="Times New Roman"/>
        <w:lang w:val="hr-HR"/>
      </w:rPr>
      <w:t>5550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43755D">
      <w:rPr>
        <w:rFonts w:hAnsi="Times New Roman" w:ascii="Times New Roman"/>
      </w:rPr>
      <w:t xml:space="preserve">, Amruševa 2/II,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7613E"/>
    <w:rsid w:val="000D1BAC"/>
    <w:rsid w:val="0010266F"/>
    <w:rsid w:val="00213EB3"/>
    <w:rsid w:val="00231553"/>
    <w:rsid w:val="002621DD"/>
    <w:rsid w:val="002659AA"/>
    <w:rsid w:val="003427EA"/>
    <w:rsid w:val="00392678"/>
    <w:rsid w:val="0043755D"/>
    <w:rsid w:val="004763D3"/>
    <w:rsid w:val="004B0D4F"/>
    <w:rsid w:val="004D080C"/>
    <w:rsid w:val="00545693"/>
    <w:rsid w:val="005772E4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851"/>
    <w:rsid w:val="00B00A06"/>
    <w:rsid w:val="00B91FA2"/>
    <w:rsid w:val="00CF4813"/>
    <w:rsid w:val="00D47471"/>
    <w:rsid w:val="00D86EC9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5550</izvorni_sadrzaj>
    <derivirana_varijabla naziv="DomainObject.Predmet.Broj_1">5550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St-5550/2015</izvorni_sadrzaj>
    <derivirana_varijabla naziv="DomainObject.Predmet.OznakaBroj_1">St-5550/2015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>
      <item>Miljenko Modrušan</item>
    </izvorni_sadrzaj>
    <derivirana_varijabla naziv="DomainObject.Predmet.OstaliListFormated_1">
      <item>Miljenko Modrušan</item>
    </derivirana_varijabla>
  </DomainObject.Predmet.OstaliListFormated>
  <DomainObject.Predmet.OstaliListFormatedOIB>
    <izvorni_sadrzaj>
      <item>Miljenko Modrušan, OIB 56506242885</item>
    </izvorni_sadrzaj>
    <derivirana_varijabla naziv="DomainObject.Predmet.OstaliListFormatedOIB_1">
      <item>Miljenko Modrušan, OIB 56506242885</item>
    </derivirana_varijabla>
  </DomainObject.Predmet.OstaliListFormatedOIB>
  <DomainObject.Predmet.OstaliListFormatedWithAdress>
    <izvorni_sadrzaj>
      <item>Miljenko Modrušan, Hanibala Lucića 12, 10000 Zagreb</item>
    </izvorni_sadrzaj>
    <derivirana_varijabla naziv="DomainObject.Predmet.OstaliListFormatedWithAdress_1">
      <item>Miljenko Modrušan, Hanibala Lucića 12, 10000 Zagreb</item>
    </derivirana_varijabla>
  </DomainObject.Predmet.OstaliListFormatedWithAdress>
  <DomainObject.Predmet.OstaliListFormatedWithAdressOIB>
    <izvorni_sadrzaj>
      <item>Miljenko Modrušan, OIB 56506242885, Hanibala Lucića 12, 10000 Zagreb</item>
    </izvorni_sadrzaj>
    <derivirana_varijabla naziv="DomainObject.Predmet.OstaliListFormatedWithAdressOIB_1">
      <item>Miljenko Modrušan, OIB 56506242885, Hanibala Lucića 12, 10000 Zagreb</item>
    </derivirana_varijabla>
  </DomainObject.Predmet.OstaliListFormatedWithAdressOIB>
  <DomainObject.Predmet.OstaliListNazivFormated>
    <izvorni_sadrzaj>
      <item>Miljenko Modrušan</item>
    </izvorni_sadrzaj>
    <derivirana_varijabla naziv="DomainObject.Predmet.OstaliListNazivFormated_1">
      <item>Miljenko Modrušan</item>
    </derivirana_varijabla>
  </DomainObject.Predmet.OstaliListNazivFormated>
  <DomainObject.Predmet.OstaliListNazivFormatedOIB>
    <izvorni_sadrzaj>
      <item>Miljenko Modrušan, OIB 56506242885</item>
    </izvorni_sadrzaj>
    <derivirana_varijabla naziv="DomainObject.Predmet.OstaliListNazivFormatedOIB_1">
      <item>Miljenko Modrušan, OIB 56506242885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MODERNA d.o.o.</item>
      <item>Miljenko Modrušan</item>
    </izvorni_sadrzaj>
    <derivirana_varijabla naziv="DomainObject.Predmet.SudioniciListNaziv_1">
      <item>FINA Regionalni centar Zagreb</item>
      <item>FORMA MODERNA d.o.o.</item>
      <item>Miljenko Modrušan</item>
    </derivirana_varijabla>
  </DomainObject.Predmet.SudioniciListNaziv>
  <DomainObject.Predmet.SudioniciListAdressOIB>
    <izvorni_sadrzaj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izvorni_sadrzaj>
    <derivirana_varijabla naziv="DomainObject.Predmet.SudioniciListAdressOIB_1">
      <item>FINA Regionalni centar Zagreb, OIB 85821130368, Trg svibanjskih žrtava 1995.br 1,10000 Zagreb</item>
      <item>FORMA MODERNA d.o.o., OIB 92076377148, Hanibala Lucića 12,10000 Zagreb</item>
      <item>Miljenko Modrušan, OIB 56506242885, Hanibala Lucića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92076377148</item>
      <item>, OIB 56506242885</item>
    </izvorni_sadrzaj>
    <derivirana_varijabla naziv="DomainObject.Predmet.SudioniciListNazivOIB_1">
      <item>, OIB 85821130368</item>
      <item>, OIB 92076377148</item>
      <item>, OIB 56506242885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256</properties:Words>
  <properties:Characters>1308</properties:Characters>
  <properties:Lines>44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2016-07-22T10:38:00Z</dcterms:created>
  <dc:creator>Sudsko vijeće</dc:creator>
  <cp:lastModifiedBy>Željka Kordić</cp:lastModifiedBy>
  <cp:lastPrinted>2016-07-22T12:29:00Z</cp:lastPrinted>
  <dcterms:modified xmlns:xsi="http://www.w3.org/2001/XMLSchema-instance" xsi:type="dcterms:W3CDTF">2016-07-22T12:32:00Z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