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29c2" w14:paraId="f6a29c2" w:rsidRDefault="00AE649C" w:rsidP="00FA5B5E" w:rsidR="00AE649C">
      <w:pPr>
        <w:pStyle w:val="Naslov3"/>
        <w15:collapsed w:val="false"/>
      </w:pPr>
    </w:p>
    <w:p w:rsidRDefault="00B75C7A" w:rsidP="00B75C7A" w:rsidR="00B75C7A">
      <w:pPr>
        <w:spacing w:after="0"/>
      </w:pPr>
      <w:r>
        <w:t>REPUBLIKA HRVATSKA</w:t>
      </w:r>
    </w:p>
    <w:p w:rsidRDefault="00B75C7A" w:rsidP="00B75C7A" w:rsidR="00B75C7A">
      <w:pPr>
        <w:spacing w:after="0"/>
      </w:pPr>
      <w:r>
        <w:t>Trgovački sud u Varaždinu</w:t>
      </w:r>
    </w:p>
    <w:p w:rsidRDefault="00B75C7A" w:rsidP="00B75C7A" w:rsidR="00CB0EA4">
      <w:pPr>
        <w:spacing w:after="0"/>
      </w:pPr>
      <w:r>
        <w:t>Varaždin, Braće Radić br. 2.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5C7A" w:rsidP="00B75C7A" w:rsidR="00B75C7A">
      <w:pPr>
        <w:spacing w:after="0"/>
      </w:pPr>
    </w:p>
    <w:p w:rsidRDefault="00B75C7A" w:rsidP="00B75C7A" w:rsidR="00B75C7A">
      <w:pPr>
        <w:spacing w:after="0"/>
      </w:pPr>
    </w:p>
    <w:p w:rsidRDefault="00B75C7A" w:rsidP="00B75C7A" w:rsidR="00B75C7A">
      <w:pPr>
        <w:spacing w:after="0"/>
        <w:jc w:val="center"/>
      </w:pPr>
      <w:r>
        <w:t>R E P U B L I K A        H R V A T S K A</w:t>
      </w:r>
    </w:p>
    <w:p w:rsidRDefault="00B75C7A" w:rsidP="00B75C7A" w:rsidR="00B75C7A">
      <w:pPr>
        <w:spacing w:after="0"/>
      </w:pPr>
    </w:p>
    <w:p w:rsidRDefault="00C47642" w:rsidP="00B75C7A" w:rsidR="00B75C7A">
      <w:pPr>
        <w:spacing w:after="0"/>
        <w:jc w:val="center"/>
        <w:rPr>
          <w:b/>
          <w:sz w:val="28"/>
          <w:szCs w:val="28"/>
        </w:rPr>
      </w:pPr>
      <w:r>
        <w:t xml:space="preserve">R    J    E    Š    E    N  </w:t>
      </w:r>
      <w:r w:rsidR="00B75C7A">
        <w:t xml:space="preserve">  J</w:t>
      </w:r>
      <w:r>
        <w:rPr>
          <w:b/>
          <w:sz w:val="28"/>
          <w:szCs w:val="28"/>
        </w:rPr>
        <w:t xml:space="preserve"> </w:t>
      </w:r>
      <w:r w:rsidR="00B75C7A">
        <w:rPr>
          <w:b/>
          <w:sz w:val="28"/>
          <w:szCs w:val="28"/>
        </w:rPr>
        <w:t xml:space="preserve">   </w:t>
      </w:r>
      <w:r w:rsidR="00B75C7A" w:rsidRPr="00C47642">
        <w:t>E</w:t>
      </w:r>
    </w:p>
    <w:p w:rsidRDefault="00B75C7A" w:rsidP="00B75C7A" w:rsidR="00B75C7A">
      <w:pPr>
        <w:spacing w:after="0"/>
        <w:rPr>
          <w:sz w:val="28"/>
          <w:szCs w:val="28"/>
        </w:rPr>
      </w:pPr>
    </w:p>
    <w:p w:rsidRDefault="00B75C7A" w:rsidP="00B75C7A" w:rsidR="00B75C7A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RG MOTORS d.o.o. „u stečaju“, iz </w:t>
      </w:r>
      <w:proofErr w:type="spellStart"/>
      <w:r>
        <w:t>Beletinca</w:t>
      </w:r>
      <w:proofErr w:type="spellEnd"/>
      <w:r>
        <w:t>, S. Radića br. 25, OIB: 11296427457, izvan ročišta 12. listopada 2016.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center"/>
      </w:pPr>
      <w:r>
        <w:t>r   i   j   e   š   i   o        j   e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both"/>
      </w:pPr>
      <w:r>
        <w:tab/>
        <w:t>I/ Daje se suglasnost na završnu diobu koju je predložio stečajni upravitelj od 29. srpnja 2016.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ind w:firstLine="708"/>
        <w:jc w:val="both"/>
      </w:pPr>
      <w:r>
        <w:t>I</w:t>
      </w:r>
      <w:r>
        <w:t>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center"/>
        <w:rPr>
          <w:u w:val="single"/>
        </w:rPr>
      </w:pPr>
      <w:r>
        <w:rPr>
          <w:u w:val="single"/>
        </w:rPr>
        <w:t xml:space="preserve">dan  28.  studenoga  </w:t>
      </w:r>
      <w:r>
        <w:rPr>
          <w:u w:val="single"/>
        </w:rPr>
        <w:t>201</w:t>
      </w:r>
      <w:r>
        <w:rPr>
          <w:u w:val="single"/>
        </w:rPr>
        <w:t>6</w:t>
      </w:r>
      <w:r>
        <w:rPr>
          <w:u w:val="single"/>
        </w:rPr>
        <w:t xml:space="preserve">.  u </w:t>
      </w:r>
      <w:r>
        <w:rPr>
          <w:u w:val="single"/>
        </w:rPr>
        <w:t xml:space="preserve"> 9,00</w:t>
      </w:r>
      <w:r>
        <w:rPr>
          <w:u w:val="single"/>
        </w:rPr>
        <w:t xml:space="preserve">  sati</w:t>
      </w:r>
      <w:r w:rsidR="00C47642">
        <w:rPr>
          <w:u w:val="single"/>
        </w:rPr>
        <w:t>,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center"/>
      </w:pPr>
      <w:r>
        <w:t>D N E V N I           R E D</w:t>
      </w:r>
    </w:p>
    <w:p w:rsidRDefault="00B75C7A" w:rsidP="00B75C7A" w:rsidR="00B75C7A">
      <w:pPr>
        <w:spacing w:after="0"/>
      </w:pPr>
    </w:p>
    <w:p w:rsidRDefault="00B75C7A" w:rsidP="00B75C7A" w:rsidR="00B75C7A">
      <w:pPr>
        <w:spacing w:after="0"/>
      </w:pPr>
      <w:r>
        <w:t>1)Rasprava o završnom računu stečajnog upravitelja,</w:t>
      </w:r>
    </w:p>
    <w:p w:rsidRDefault="00B75C7A" w:rsidP="00B75C7A" w:rsidR="00B75C7A">
      <w:pPr>
        <w:pStyle w:val="ListaeSPIS"/>
        <w:numPr>
          <w:ilvl w:val="0"/>
          <w:numId w:val="0"/>
        </w:numPr>
      </w:pPr>
      <w:r>
        <w:t>2)Prigovori na završni popis.</w:t>
      </w:r>
    </w:p>
    <w:p w:rsidRDefault="00B75C7A" w:rsidP="00B75C7A" w:rsidR="00B75C7A">
      <w:pPr>
        <w:pStyle w:val="ListaeSPIS"/>
        <w:numPr>
          <w:ilvl w:val="0"/>
          <w:numId w:val="0"/>
        </w:numPr>
        <w:ind w:firstLine="624"/>
      </w:pPr>
      <w:r>
        <w:t>III/ Stečajnim vjerovnicima će se završni račun staviti na uvid u stečajnoj pisarnici ovoga suda i to najkasnije osam (8) dana prije završnog ročišta.</w:t>
      </w:r>
    </w:p>
    <w:p w:rsidRDefault="00B75C7A" w:rsidP="00B75C7A" w:rsidR="00B75C7A">
      <w:pPr>
        <w:spacing w:after="0"/>
        <w:jc w:val="both"/>
      </w:pPr>
      <w:r>
        <w:tab/>
        <w:t>I</w:t>
      </w:r>
      <w:r>
        <w:t>V</w:t>
      </w:r>
      <w:r>
        <w:t xml:space="preserve">/ </w:t>
      </w:r>
      <w:r>
        <w:t xml:space="preserve">  Na završno ročište se ovim rješenjem</w:t>
      </w:r>
      <w:r>
        <w:t xml:space="preserve"> poziva</w:t>
      </w:r>
      <w:r>
        <w:t xml:space="preserve">ju </w:t>
      </w:r>
      <w:r>
        <w:t>: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both"/>
      </w:pPr>
      <w:r>
        <w:t xml:space="preserve">- stečajna </w:t>
      </w:r>
      <w:r>
        <w:t>upraviteljica Sanja Mihalić, odvjetnica iz Varaždina, Alojzija Stepinca br. 1,</w:t>
      </w:r>
    </w:p>
    <w:p w:rsidRDefault="00B75C7A" w:rsidP="00B75C7A" w:rsidR="00B75C7A">
      <w:pPr>
        <w:spacing w:after="0"/>
      </w:pPr>
    </w:p>
    <w:p w:rsidRDefault="00B75C7A" w:rsidP="00B75C7A" w:rsidR="00B75C7A">
      <w:pPr>
        <w:spacing w:after="0"/>
      </w:pPr>
      <w:r>
        <w:t>-svi stečajni vjerovnici objavom na e-Oglasnoj ploči ovoga suda.</w:t>
      </w:r>
    </w:p>
    <w:p w:rsidRDefault="00B75C7A" w:rsidP="00B75C7A" w:rsidR="00B75C7A">
      <w:pPr>
        <w:spacing w:after="0"/>
        <w:jc w:val="both"/>
      </w:pPr>
    </w:p>
    <w:p w:rsidRDefault="00E865A4" w:rsidP="00B75C7A" w:rsidR="00E865A4">
      <w:pPr>
        <w:spacing w:after="0"/>
        <w:jc w:val="both"/>
      </w:pPr>
    </w:p>
    <w:p w:rsidRDefault="00E865A4" w:rsidP="00B75C7A" w:rsidR="00B75C7A">
      <w:pPr>
        <w:spacing w:after="0"/>
        <w:jc w:val="center"/>
      </w:pPr>
      <w:r>
        <w:t>U Varaždinu, 12. listopada 2016.</w:t>
      </w:r>
    </w:p>
    <w:p w:rsidRDefault="00B75C7A" w:rsidP="00B75C7A" w:rsidR="00B75C7A">
      <w:pPr>
        <w:spacing w:after="0"/>
        <w:jc w:val="both"/>
      </w:pPr>
      <w:r>
        <w:tab/>
      </w:r>
      <w:r>
        <w:tab/>
      </w:r>
    </w:p>
    <w:p w:rsidRDefault="00B75C7A" w:rsidP="00B75C7A" w:rsidR="00B75C7A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CD6559">
        <w:t xml:space="preserve"> </w:t>
      </w:r>
      <w:bookmarkStart w:name="_GoBack" w:id="0"/>
      <w:bookmarkEnd w:id="0"/>
      <w:r>
        <w:t xml:space="preserve">  SUDAC :</w:t>
      </w:r>
    </w:p>
    <w:p w:rsidRDefault="00B75C7A" w:rsidP="00B75C7A" w:rsidR="00B75C7A">
      <w:pPr>
        <w:spacing w:after="0"/>
        <w:jc w:val="both"/>
      </w:pPr>
    </w:p>
    <w:p w:rsidRDefault="00E865A4" w:rsidP="00CD6559" w:rsidR="00B75C7A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CD6559">
        <w:t xml:space="preserve">  </w:t>
      </w:r>
      <w:r>
        <w:t xml:space="preserve"> </w:t>
      </w:r>
      <w:r w:rsidR="00B75C7A">
        <w:t xml:space="preserve">Hugo </w:t>
      </w:r>
      <w:proofErr w:type="spellStart"/>
      <w:r w:rsidR="00B75C7A">
        <w:t>Wedemeyer</w:t>
      </w:r>
      <w:proofErr w:type="spellEnd"/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both"/>
      </w:pPr>
      <w:r>
        <w:lastRenderedPageBreak/>
        <w:t>DNA :</w:t>
      </w:r>
    </w:p>
    <w:p w:rsidRDefault="00B75C7A" w:rsidP="00B75C7A" w:rsidR="00B75C7A">
      <w:pPr>
        <w:spacing w:after="0"/>
        <w:jc w:val="both"/>
      </w:pPr>
    </w:p>
    <w:p w:rsidRDefault="00E865A4" w:rsidP="00B75C7A" w:rsidR="00B75C7A">
      <w:pPr>
        <w:spacing w:after="0"/>
        <w:jc w:val="both"/>
      </w:pPr>
      <w:r>
        <w:t>Pisarnica – završno ročište 28. studenoga</w:t>
      </w:r>
      <w:r w:rsidR="00B75C7A">
        <w:t xml:space="preserve"> </w:t>
      </w:r>
      <w:r>
        <w:t>2016. u 9,00 sati.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both"/>
      </w:pPr>
    </w:p>
    <w:p w:rsidRDefault="00E865A4" w:rsidP="00B75C7A" w:rsidR="00B75C7A">
      <w:pPr>
        <w:spacing w:after="0"/>
        <w:jc w:val="center"/>
      </w:pPr>
      <w:r>
        <w:t>U Varaždinu, 12. listopada 2016.</w:t>
      </w:r>
    </w:p>
    <w:p w:rsidRDefault="00B75C7A" w:rsidP="00B75C7A" w:rsidR="00B75C7A">
      <w:pPr>
        <w:spacing w:after="0"/>
        <w:jc w:val="both"/>
      </w:pPr>
    </w:p>
    <w:p w:rsidRDefault="00B75C7A" w:rsidP="00B75C7A" w:rsidR="00B75C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71688E" w:rsidP="00B75C7A" w:rsidR="0071688E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5FD" w:rsidP="00537B78" w:rsidR="00D445FD">
      <w:r>
        <w:separator/>
      </w:r>
    </w:p>
  </w:endnote>
  <w:endnote w:id="0" w:type="continuationSeparator">
    <w:p w:rsidRDefault="00D445FD" w:rsidP="00537B78" w:rsidR="00D44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7783036"/>
      <w:docPartObj>
        <w:docPartGallery w:val="Page Numbers (Bottom of Page)"/>
        <w:docPartUnique/>
      </w:docPartObj>
    </w:sdtPr>
    <w:sdtContent>
      <w:p w:rsidRDefault="00B75C7A" w:rsidR="00B75C7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559">
          <w:t>1</w:t>
        </w:r>
        <w:r>
          <w:fldChar w:fldCharType="end"/>
        </w:r>
      </w:p>
    </w:sdtContent>
  </w:sdt>
  <w:p w:rsidRDefault="00B75C7A" w:rsidR="00B75C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5FD" w:rsidP="00537B78" w:rsidR="00D445FD">
      <w:r>
        <w:separator/>
      </w:r>
    </w:p>
  </w:footnote>
  <w:footnote w:id="0" w:type="continuationSeparator">
    <w:p w:rsidRDefault="00D445FD" w:rsidP="00537B78" w:rsidR="00D44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C7A" w:rsidR="008333A9">
    <w:pPr>
      <w:pStyle w:val="Zaglavlje"/>
    </w:pPr>
    <w:r>
      <w:rPr>
        <w:rStyle w:val="PozadinaSvijetloCrvena"/>
        <w:shd w:fill="auto" w:color="auto" w:val="clear"/>
      </w:rPr>
      <w:t>POSL. BROJ : 6 St-90/12-139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900855"/>
    <w:multiLevelType w:val="hybridMultilevel"/>
    <w:tmpl w:val="CC28B0E6"/>
    <w:lvl w:tplc="F2DA3366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B811F3"/>
    <w:multiLevelType w:val="hybridMultilevel"/>
    <w:tmpl w:val="7F5089EE"/>
    <w:lvl w:tplc="04A815B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985929"/>
    <w:multiLevelType w:val="hybridMultilevel"/>
    <w:tmpl w:val="B9DE097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99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C7A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642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559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5FD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5A4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2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</izvorni_sadrzaj>
    <derivirana_varijabla naziv="DomainObject.Primjedba_1">Poziv za završno ročište</derivirana_varijabla>
  </DomainObject.Primjedba>
  <DomainObject.Oznaka>
    <izvorni_sadrzaj>St-90/2012-139</izvorni_sadrzaj>
    <derivirana_varijabla naziv="DomainObject.Oznaka_1">St-90/2012-139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2012.</izvorni_sadrzaj>
    <derivirana_varijabla naziv="DomainObject.Predmet.DatumOsnivanja_1">1.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RG MOTORS društvo s ograničenom odgovornošću za trgovinu i usluge zastupanog po punomoćniku Odvjetnica Marija Martinez-Ostroški</izvorni_sadrzaj>
    <derivirana_varijabla naziv="DomainObject.Predmet.StrankaFormated_1">  RG MOTORS društvo s ograničenom odgovornošću za trgovinu i usluge zastupanog po punomoćniku Odvjetnica Marija Martinez-Ostroški</derivirana_varijabla>
  </DomainObject.Predmet.StrankaFormated>
  <DomainObject.Predmet.StrankaFormatedOIB>
    <izvorni_sadrzaj>  RG MOTORS društvo s ograničenom odgovornošću za trgovinu i usluge, OIB 11296427457 zastupanog po punomoćniku Odvjetnica Marija Martinez-Ostroški</izvorni_sadrzaj>
    <derivirana_varijabla naziv="DomainObject.Predmet.StrankaFormatedOIB_1">  RG MOTORS društvo s ograničenom odgovornošću za trgovinu i usluge, OIB 11296427457 zastupanog po punomoćniku Odvjetnica Marija Martinez-Ostroški</derivirana_varijabla>
  </DomainObject.Predmet.StrankaFormatedOIB>
  <DomainObject.Predmet.StrankaFormatedWithAdress>
    <izvorni_sadrzaj> RG MOTORS društvo s ograničenom odgovornošću za trgovinu i usluge, Stjepana Radića 25, Beletinec zastupanog po punomoćniku Odvjetnica Marija Martinez-Ostroški</izvorni_sadrzaj>
    <derivirana_varijabla naziv="DomainObject.Predmet.StrankaFormatedWithAdress_1"> RG MOTORS društvo s ograničenom odgovornošću za trgovinu i usluge, Stjepana Radića 25, Beletinec zastupanog po punomoćniku Odvjetnica Marija Martinez-Ostroški</derivirana_varijabla>
  </DomainObject.Predmet.StrankaFormatedWithAdress>
  <DomainObject.Predmet.StrankaFormatedWithAdressOIB>
    <izvorni_sadrzaj> RG MOTORS društvo s ograničenom odgovornošću za trgovinu i usluge, OIB 11296427457, Stjepana Radića 25, Beletinec zastupanog po punomoćniku Odvjetnica Marija Martinez-Ostroški</izvorni_sadrzaj>
    <derivirana_varijabla naziv="DomainObject.Predmet.StrankaFormatedWithAdressOIB_1"> RG MOTORS društvo s ograničenom odgovornošću za trgovinu i usluge, OIB 11296427457, Stjepana Radića 25, Beletinec zastupanog po punomoćniku Odvjetnica Marija Martinez-Ostroški</derivirana_varijabla>
  </DomainObject.Predmet.StrankaFormatedWithAdressOIB>
  <DomainObject.Predmet.StrankaWithAdress>
    <izvorni_sadrzaj>RG MOTORS društvo s ograničenom odgovornošću za trgovinu i usluge Stjepana Radića 25,Beletinec</izvorni_sadrzaj>
    <derivirana_varijabla naziv="DomainObject.Predmet.StrankaWithAdress_1">RG MOTORS društvo s ograničenom odgovornošću za trgovinu i usluge Stjepana Radića 25,Beletinec</derivirana_varijabla>
  </DomainObject.Predmet.StrankaWithAdress>
  <DomainObject.Predmet.StrankaWithAdressOIB>
    <izvorni_sadrzaj>RG MOTORS društvo s ograničenom odgovornošću za trgovinu i usluge, OIB 11296427457, Stjepana Radića 25,Beletinec</izvorni_sadrzaj>
    <derivirana_varijabla naziv="DomainObject.Predmet.StrankaWithAdressOIB_1">RG MOTORS društvo s ograničenom odgovornošću za trgovinu i usluge, OIB 11296427457, Stjepana Radića 25,Beletinec</derivirana_varijabla>
  </DomainObject.Predmet.StrankaWithAdressOIB>
  <DomainObject.Predmet.StrankaNazivFormated>
    <izvorni_sadrzaj>RG MOTORS društvo s ograničenom odgovornošću za trgovinu i usluge</izvorni_sadrzaj>
    <derivirana_varijabla naziv="DomainObject.Predmet.StrankaNazivFormated_1">RG MOTORS društvo s ograničenom odgovornošću za trgovinu i usluge</derivirana_varijabla>
  </DomainObject.Predmet.StrankaNazivFormated>
  <DomainObject.Predmet.StrankaNazivFormatedOIB>
    <izvorni_sadrzaj>RG MOTORS društvo s ograničenom odgovornošću za trgovinu i usluge, OIB 11296427457</izvorni_sadrzaj>
    <derivirana_varijabla naziv="DomainObject.Predmet.StrankaNazivFormatedOIB_1">RG MOTORS društvo s ograničenom odgovornošću za trgovinu i usluge, OIB 11296427457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RG MOTORS društvo s ograničenom odgovornošću za trgovinu i usluge zastupanog po punomoćniku Odvjetnica Marija Martinez-Ostroški</item>
    </izvorni_sadrzaj>
    <derivirana_varijabla naziv="DomainObject.Predmet.StrankaListFormated_1">
      <item>RG MOTORS društvo s ograničenom odgovornošću za trgovinu i usluge zastupanog po punomoćniku Odvjetnica Marija Martinez-Ostroški</item>
    </derivirana_varijabla>
  </DomainObject.Predmet.StrankaListFormated>
  <DomainObject.Predmet.StrankaListFormatedOIB>
    <izvorni_sadrzaj>
      <item>RG MOTORS društvo s ograničenom odgovornošću za trgovinu i usluge, OIB 11296427457 zastupanog po punomoćniku Odvjetnica Marija Martinez-Ostroški</item>
    </izvorni_sadrzaj>
    <derivirana_varijabla naziv="DomainObject.Predmet.StrankaListFormatedOIB_1">
      <item>RG MOTORS društvo s ograničenom odgovornošću za trgovinu i usluge, OIB 11296427457 zastupanog po punomoćniku Odvjetnica Marija Martinez-Ostroški</item>
    </derivirana_varijabla>
  </DomainObject.Predmet.StrankaListFormatedOIB>
  <DomainObject.Predmet.StrankaListFormatedWithAdress>
    <izvorni_sadrzaj>
      <item>RG MOTORS društvo s ograničenom odgovornošću za trgovinu i usluge, Stjepana Radića 25, Beletinec zastupanog po punomoćniku Odvjetnica Marija Martinez-Ostroški</item>
    </izvorni_sadrzaj>
    <derivirana_varijabla naziv="DomainObject.Predmet.StrankaListFormatedWithAdress_1">
      <item>RG MOTORS društvo s ograničenom odgovornošću za trgovinu i usluge, Stjepana Radića 25, Beletinec zastupanog po punomoćniku Odvjetnica Marija Martinez-Ostroški</item>
    </derivirana_varijabla>
  </DomainObject.Predmet.StrankaListFormatedWithAdress>
  <DomainObject.Predmet.StrankaListFormatedWithAdressOIB>
    <izvorni_sadrzaj>
      <item>RG MOTORS društvo s ograničenom odgovornošću za trgovinu i usluge, OIB 11296427457, Stjepana Radića 25, Beletinec zastupanog po punomoćniku Odvjetnica Marija Martinez-Ostroški</item>
    </izvorni_sadrzaj>
    <derivirana_varijabla naziv="DomainObject.Predmet.StrankaListFormatedWithAdressOIB_1">
      <item>RG MOTORS društvo s ograničenom odgovornošću za trgovinu i usluge, OIB 11296427457, Stjepana Radića 25, Beletinec zastupanog po punomoćniku Odvjetnica Marija Martinez-Ostroški</item>
    </derivirana_varijabla>
  </DomainObject.Predmet.StrankaListFormatedWithAdressOIB>
  <DomainObject.Predmet.StrankaListNazivFormated>
    <izvorni_sadrzaj>
      <item>RG MOTORS društvo s ograničenom odgovornošću za trgovinu i usluge</item>
    </izvorni_sadrzaj>
    <derivirana_varijabla naziv="DomainObject.Predmet.StrankaListNazivFormated_1">
      <item>RG MOTORS društvo s ograničenom odgovornošću za trgovinu i usluge</item>
    </derivirana_varijabla>
  </DomainObject.Predmet.StrankaListNazivFormated>
  <DomainObject.Predmet.StrankaListNazivFormatedOIB>
    <izvorni_sadrzaj>
      <item>RG MOTORS društvo s ograničenom odgovornošću za trgovinu i usluge, OIB 11296427457</item>
    </izvorni_sadrzaj>
    <derivirana_varijabla naziv="DomainObject.Predmet.StrankaListNazivFormatedOIB_1">
      <item>RG MOTORS društvo s ograničenom odgovornošću za trgovinu i usluge, OIB 11296427457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OstaliListFormated_1">
      <item>Odvjetnica Marija Martinez-Ostroški punomoćnik sudionika u postupku RG MOTORS društvo s ograničenom odgovornošću za trgovinu i usluge</item>
      <item>Sanja MIhalić</item>
      <item>ŽDO U VARAŽDINU</item>
      <item>DAVOR IVANČIĆ</item>
      <item>Antun Katalenić</item>
      <item>B2  KAPITAL d.o.o. za poslovne usluge</item>
    </derivirana_varijabla>
  </DomainObject.Predmet.OstaliListFormated>
  <DomainObject.Predmet.OstaliListFormatedOIB>
    <izvorni_sadrzaj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</izvorni_sadrzaj>
    <derivirana_varijabla naziv="DomainObject.Predmet.OstaliListFormatedOIB_1">
      <item>Odvjetnica Marija Martinez-Ostroški punomoćnik sudionika u postupku RG MOTORS društvo s ograničenom odgovornošću za trgovinu i usluge</item>
      <item>Sanja MIhalić, OIB 61208635054</item>
      <item>ŽDO U VARAŽDINU</item>
      <item>DAVOR IVANČIĆ</item>
      <item>Antun Katalenić, OIB 31411926975</item>
      <item>B2  KAPITAL d.o.o. za poslovne usluge, OIB 57509775367</item>
    </derivirana_varijabla>
  </DomainObject.Predmet.OstaliListFormatedOIB>
  <DomainObject.Predmet.OstaliListFormatedWithAdress>
    <izvorni_sadrzaj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</izvorni_sadrzaj>
    <derivirana_varijabla naziv="DomainObject.Predmet.OstaliListFormatedWithAdress_1">
      <item>Odvjetnica Marija Martinez-Ostroški, I. Cankara 1a, 42000 Varaždin punomoćnik sudionika u postupku RG MOTORS društvo s ograničenom odgovornošću za trgovinu i usluge</item>
      <item>Sanja MIhalić, A. Stepicna 1, 42000 Varaždin</item>
      <item>ŽDO U VARAŽDINU, 42000 Varaždin</item>
      <item>DAVOR IVANČIĆ, pARK r. kROPEKA 1, 40000 Čakovec</item>
      <item>Antun Katalenić, Grešćevina 14, 42223 Grešćevina</item>
      <item>B2  KAPITAL d.o.o. za poslovne usluge, Radnička cesta 41, Zagreb</item>
    </derivirana_varijabla>
  </DomainObject.Predmet.OstaliListFormatedWithAdress>
  <DomainObject.Predmet.OstaliListFormatedWithAdressOIB>
    <izvorni_sadrzaj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</izvorni_sadrzaj>
    <derivirana_varijabla naziv="DomainObject.Predmet.OstaliListFormatedWithAdressOIB_1">
      <item>Odvjetnica Marija Martinez-Ostroški, I. Cankara 1a, 42000 Varaždin punomoćnik sudionika u postupku RG MOTORS društvo s ograničenom odgovornošću za trgovinu i usluge</item>
      <item>Sanja MIhalić, OIB 61208635054, A. Stepicna 1, 42000 Varaždin</item>
      <item>ŽDO U VARAŽDINU, 42000 Varaždin</item>
      <item>DAVOR IVANČIĆ, pARK r. kROPEKA 1, 40000 Čakovec</item>
      <item>Antun Katalenić, OIB 31411926975, Grešćevina 14, 42223 Grešćevina</item>
      <item>B2  KAPITAL d.o.o. za poslovne usluge, OIB 57509775367, Radnička cesta 41, Zagreb</item>
    </derivirana_varijabla>
  </DomainObject.Predmet.OstaliListFormatedWithAdressOIB>
  <DomainObject.Predmet.OstaliListNazivFormated>
    <izvorni_sadrzaj>
      <item>Odvjetnica Marija Martinez-Ostroški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OstaliListNazivFormated_1">
      <item>Odvjetnica Marija Martinez-Ostroški</item>
      <item>Sanja MIhalić</item>
      <item>ŽDO U VARAŽDINU</item>
      <item>DAVOR IVANČIĆ</item>
      <item>Antun Katalenić</item>
      <item>B2  KAPITAL d.o.o. za poslovne usluge</item>
    </derivirana_varijabla>
  </DomainObject.Predmet.OstaliListNazivFormated>
  <DomainObject.Predmet.OstaliListNazivFormatedOIB>
    <izvorni_sadrzaj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</izvorni_sadrzaj>
    <derivirana_varijabla naziv="DomainObject.Predmet.OstaliListNazivFormatedOIB_1">
      <item>Odvjetnica Marija Martinez-Ostroški</item>
      <item>Sanja MIhalić, OIB 61208635054</item>
      <item>ŽDO U VARAŽDINU</item>
      <item>DAVOR IVANČIĆ</item>
      <item>Antun Katalenić, OIB 31411926975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St-90/2012-139</izvorni_sadrzaj>
    <derivirana_varijabla naziv="DomainObject.PoslovniBrojDokumenta_1">St-90/2012-139</derivirana_varijabla>
  </DomainObject.PoslovniBrojDokumenta>
  <DomainObject.Predmet.StrankaIDrugi>
    <izvorni_sadrzaj>RG MOTORS društvo s ograničenom odgovornošću za trgovinu i usluge</izvorni_sadrzaj>
    <derivirana_varijabla naziv="DomainObject.Predmet.StrankaIDrugi_1">RG MOTORS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RG MOTORS društvo s ograničenom odgovornošću za trgovinu i usluge, OIB 11296427457, Stjepana Radića 25, Beletinec</izvorni_sadrzaj>
    <derivirana_varijabla naziv="DomainObject.Predmet.StrankaIDrugiAdressOIB_1">RG MOTORS društvo s ograničenom odgovornošću za trgovinu i usluge, OIB 11296427457, Stjepana Radića 25, Beletinec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</izvorni_sadrzaj>
    <derivirana_varijabla naziv="DomainObject.Predmet.SudioniciListNaziv_1">
      <item>RG MOTORS društvo s ograničenom odgovornošću za trgovinu i usluge</item>
      <item>Odvjetnica Marija Martinez-Ostroški</item>
      <item>Sanja MIhalić</item>
      <item>ŽDO U VARAŽDINU</item>
      <item>DAVOR IVANČIĆ</item>
      <item>Antun Katalenić</item>
      <item>B2  KAPITAL d.o.o. za poslovne usluge</item>
    </derivirana_varijabla>
  </DomainObject.Predmet.SudioniciListNaziv>
  <DomainObject.Predmet.SudioniciListAdressOIB>
    <izvorni_sadrzaj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</izvorni_sadrzaj>
    <derivirana_varijabla naziv="DomainObject.Predmet.SudioniciListAdressOIB_1">
      <item>RG MOTORS društvo s ograničenom odgovornošću za trgovinu i usluge, OIB 11296427457, Stjepana Radića 25,Beletinec</item>
      <item>Odvjetnica Marija Martinez-Ostroški, I. Cankara 1a,42000 Varaždin</item>
      <item>Sanja MIhalić, OIB 61208635054, A. Stepicna 1,42000 Varaždin</item>
      <item>ŽDO U VARAŽDINU, 42000 Varaždin</item>
      <item>DAVOR IVANČIĆ, pARK r. kROPEKA 1,40000 Čakovec</item>
      <item>Antun Katalenić, OIB 31411926975, Grešćevina 14,42223 Grešćevina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EBE9F-7F01-4519-8FE0-0D4552A23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1004</properties:Characters>
  <properties:Lines>54</properties:Lines>
  <properties:Paragraphs>24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2016-10-12T09:52:00Z</cp:lastPrinted>
  <dcterms:modified xmlns:xsi="http://www.w3.org/2001/XMLSchema-instance" xsi:type="dcterms:W3CDTF">2016-10-12T09:52:00Z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St-90/2012-139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