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5133" w14:paraId="9435133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B4072">
        <w:rPr>
          <w:szCs w:val="24"/>
          <w:lang w:val="hr-HR"/>
        </w:rPr>
        <w:t>1226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5226B" w:rsidP="00865844" w:rsidR="00C5226B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0B4072">
        <w:rPr>
          <w:lang w:val="hr-HR"/>
        </w:rPr>
        <w:t xml:space="preserve">KATINA GRUPA jednostavno društvo s ograničenom odgovornošću za trgovinu i građenje, Zagreb, Kozjak 39, </w:t>
      </w:r>
      <w:r w:rsidR="000B4072" w:rsidRPr="000664E3">
        <w:rPr>
          <w:lang w:val="hr-HR"/>
        </w:rPr>
        <w:t>MB</w:t>
      </w:r>
      <w:r w:rsidR="000B4072">
        <w:rPr>
          <w:lang w:val="hr-HR"/>
        </w:rPr>
        <w:t>S:080858778, OIB:64701322674</w:t>
      </w:r>
      <w:r>
        <w:rPr>
          <w:lang w:val="hr-HR"/>
        </w:rPr>
        <w:t xml:space="preserve">, dana </w:t>
      </w:r>
      <w:r w:rsidR="0056089F">
        <w:rPr>
          <w:lang w:val="hr-HR"/>
        </w:rPr>
        <w:t xml:space="preserve">31. siječnja 2017. </w:t>
      </w:r>
      <w:r>
        <w:rPr>
          <w:lang w:val="hr-HR"/>
        </w:rPr>
        <w:t xml:space="preserve">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5226B" w:rsidP="00865844" w:rsidR="00C5226B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5226B" w:rsidP="00865844" w:rsidR="00C5226B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B4072">
        <w:rPr>
          <w:lang w:val="hr-HR"/>
        </w:rPr>
        <w:t xml:space="preserve">KATINA GRUPA jednostavno društvo s ograničenom odgovornošću za trgovinu i građenje, Zagreb, Kozjak 39, </w:t>
      </w:r>
      <w:r w:rsidR="000B4072" w:rsidRPr="000664E3">
        <w:rPr>
          <w:lang w:val="hr-HR"/>
        </w:rPr>
        <w:t>MB</w:t>
      </w:r>
      <w:r w:rsidR="000B4072">
        <w:rPr>
          <w:lang w:val="hr-HR"/>
        </w:rPr>
        <w:t>S:080858778, OIB:64701322674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56089F" w:rsidR="0056089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56089F">
        <w:rPr>
          <w:szCs w:val="24"/>
          <w:lang w:val="hr-HR"/>
        </w:rPr>
        <w:t xml:space="preserve">IVANA BREBRIĆ, Zagreb, </w:t>
      </w:r>
      <w:proofErr w:type="spellStart"/>
      <w:r w:rsidR="0056089F">
        <w:rPr>
          <w:szCs w:val="24"/>
          <w:lang w:val="hr-HR"/>
        </w:rPr>
        <w:t>Palinovečka</w:t>
      </w:r>
      <w:proofErr w:type="spellEnd"/>
      <w:r w:rsidR="0056089F">
        <w:rPr>
          <w:szCs w:val="24"/>
          <w:lang w:val="hr-HR"/>
        </w:rPr>
        <w:t xml:space="preserve"> 19P, OIB:</w:t>
      </w:r>
      <w:r w:rsidR="0056089F" w:rsidRPr="004B4BC0">
        <w:rPr>
          <w:lang w:val="hr-HR"/>
        </w:rPr>
        <w:t xml:space="preserve"> </w:t>
      </w:r>
      <w:r w:rsidR="0056089F">
        <w:rPr>
          <w:lang w:val="hr-HR"/>
        </w:rPr>
        <w:t>01354117686</w:t>
      </w:r>
      <w:r w:rsidR="0056089F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B4072">
        <w:rPr>
          <w:lang w:val="hr-HR"/>
        </w:rPr>
        <w:t xml:space="preserve">KATINA GRUPA jednostavno društvo s ograničenom odgovornošću za trgovinu i građenje, Zagreb, Kozjak 39, </w:t>
      </w:r>
      <w:r w:rsidR="000B4072" w:rsidRPr="000664E3">
        <w:rPr>
          <w:lang w:val="hr-HR"/>
        </w:rPr>
        <w:t>MB</w:t>
      </w:r>
      <w:r w:rsidR="000B4072">
        <w:rPr>
          <w:lang w:val="hr-HR"/>
        </w:rPr>
        <w:t>S:080858778, OIB:64701322674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6089F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2017.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u </w:t>
      </w:r>
      <w:r w:rsidR="0056089F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5226B" w:rsidP="00865844" w:rsidR="00C5226B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B4072">
        <w:rPr>
          <w:szCs w:val="24"/>
          <w:lang w:val="hr-HR"/>
        </w:rPr>
        <w:t>1226</w:t>
      </w:r>
      <w:r>
        <w:rPr>
          <w:szCs w:val="24"/>
          <w:lang w:val="hr-HR"/>
        </w:rPr>
        <w:t>/2016-2, koji je objavljen na mrežnoj stranici e-</w:t>
      </w:r>
      <w:r>
        <w:rPr>
          <w:szCs w:val="24"/>
          <w:lang w:val="hr-HR"/>
        </w:rPr>
        <w:lastRenderedPageBreak/>
        <w:t xml:space="preserve">oglasna ploča Trgovačkog suda u Bjelovaru </w:t>
      </w:r>
      <w:r w:rsidR="000B4072">
        <w:rPr>
          <w:szCs w:val="24"/>
          <w:lang w:val="hr-HR"/>
        </w:rPr>
        <w:t>1</w:t>
      </w:r>
      <w:r w:rsidR="00203050">
        <w:rPr>
          <w:szCs w:val="24"/>
          <w:lang w:val="hr-HR"/>
        </w:rPr>
        <w:t>0</w:t>
      </w:r>
      <w:r>
        <w:rPr>
          <w:szCs w:val="24"/>
          <w:lang w:val="hr-HR"/>
        </w:rPr>
        <w:t xml:space="preserve">. </w:t>
      </w:r>
      <w:r w:rsidR="000B4072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5226B" w:rsidP="00865844" w:rsidR="00C5226B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6089F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A711C6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C5226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MIROSLAV LOVREKOVIĆ</w:t>
      </w:r>
      <w:r w:rsidR="00A711C6">
        <w:rPr>
          <w:szCs w:val="24"/>
          <w:lang w:val="hr-HR"/>
        </w:rPr>
        <w:t>, v.r.</w:t>
      </w:r>
    </w:p>
    <w:p w:rsidRDefault="00A711C6" w:rsidP="002C6722" w:rsidR="00A711C6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A711C6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A711C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5226B" w:rsidP="00C5226B" w:rsidR="00C5226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C5226B" w:rsidP="00C5226B" w:rsidR="00C5226B">
      <w:pPr>
        <w:jc w:val="both"/>
        <w:rPr>
          <w:szCs w:val="24"/>
          <w:lang w:val="hr-HR"/>
        </w:rPr>
      </w:pPr>
    </w:p>
    <w:p w:rsidRDefault="00C5226B" w:rsidP="00C5226B" w:rsidR="00C5226B">
      <w:pPr>
        <w:jc w:val="both"/>
        <w:rPr>
          <w:szCs w:val="24"/>
          <w:lang w:val="hr-HR"/>
        </w:rPr>
      </w:pPr>
    </w:p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B4072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089F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1C6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226B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1C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1C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KATINA GRUPA j.d.o.o. za trgovinu i građenje zastupanog po punomoćniku Iris Luštica</izvorni_sadrzaj>
    <derivirana_varijabla naziv="DomainObject.Predmet.ProtustrankaFormated_1">  KATINA GRUPA j.d.o.o. za trgovinu i građenje zastupanog po punomoćniku Iris Luštica</derivirana_varijabla>
  </DomainObject.Predmet.ProtustrankaFormated>
  <DomainObject.Predmet.ProtustrankaFormatedOIB>
    <izvorni_sadrzaj>  KATINA GRUPA j.d.o.o. za trgovinu i građenje, OIB 64701322674 zastupanog po punomoćniku Iris Luštica</izvorni_sadrzaj>
    <derivirana_varijabla naziv="DomainObject.Predmet.ProtustrankaFormatedOIB_1">  KATINA GRUPA j.d.o.o. za trgovinu i građenje, OIB 64701322674 zastupanog po punomoćniku Iris Luštica</derivirana_varijabla>
  </DomainObject.Predmet.ProtustrankaFormatedOIB>
  <DomainObject.Predmet.ProtustrankaFormatedWithAdress>
    <izvorni_sadrzaj> KATINA GRUPA j.d.o.o. za trgovinu i građenje, Kozjak 39, 10000 Zagreb zastupanog po punomoćniku Iris Luštica</izvorni_sadrzaj>
    <derivirana_varijabla naziv="DomainObject.Predmet.ProtustrankaFormatedWithAdress_1"> KATINA GRUPA j.d.o.o. za trgovinu i građenje, Kozjak 39, 10000 Zagreb zastupanog po punomoćniku Iris Luštica</derivirana_varijabla>
  </DomainObject.Predmet.ProtustrankaFormatedWithAdress>
  <DomainObject.Predmet.ProtustrankaFormatedWithAdressOIB>
    <izvorni_sadrzaj> KATINA GRUPA j.d.o.o. za trgovinu i građenje, OIB 64701322674, Kozjak 39, 10000 Zagreb zastupanog po punomoćniku Iris Luštica</izvorni_sadrzaj>
    <derivirana_varijabla naziv="DomainObject.Predmet.ProtustrankaFormatedWithAdressOIB_1"> KATINA GRUPA j.d.o.o. za trgovinu i građenje, OIB 64701322674, Kozjak 39, 10000 Zagreb zastupanog po punomoćniku Iris Luštica</derivirana_varijabla>
  </DomainObject.Predmet.ProtustrankaFormatedWithAdressOIB>
  <DomainObject.Predmet.ProtustrankaWithAdress>
    <izvorni_sadrzaj>KATINA GRUPA j.d.o.o. za trgovinu i građenje Kozjak 39, 10000 Zagreb</izvorni_sadrzaj>
    <derivirana_varijabla naziv="DomainObject.Predmet.ProtustrankaWithAdress_1">KATINA GRUPA j.d.o.o. za trgovinu i građenje Kozjak 39, 10000 Zagreb</derivirana_varijabla>
  </DomainObject.Predmet.ProtustrankaWithAdress>
  <DomainObject.Predmet.ProtustrankaWithAdressOIB>
    <izvorni_sadrzaj>KATINA GRUPA j.d.o.o. za trgovinu i građenje, OIB 64701322674, Kozjak 39, 10000 Zagreb</izvorni_sadrzaj>
    <derivirana_varijabla naziv="DomainObject.Predmet.ProtustrankaWithAdressOIB_1">KATINA GRUPA j.d.o.o. za trgovinu i građenje, OIB 64701322674, Kozjak 39, 10000 Zagreb</derivirana_varijabla>
  </DomainObject.Predmet.ProtustrankaWithAdressOIB>
  <DomainObject.Predmet.ProtustrankaNazivFormated>
    <izvorni_sadrzaj>KATINA GRUPA j.d.o.o. za trgovinu i građenje</izvorni_sadrzaj>
    <derivirana_varijabla naziv="DomainObject.Predmet.ProtustrankaNazivFormated_1">KATINA GRUPA j.d.o.o. za trgovinu i građenje</derivirana_varijabla>
  </DomainObject.Predmet.ProtustrankaNazivFormated>
  <DomainObject.Predmet.ProtustrankaNazivFormatedOIB>
    <izvorni_sadrzaj>KATINA GRUPA j.d.o.o. za trgovinu i građenje, OIB 64701322674</izvorni_sadrzaj>
    <derivirana_varijabla naziv="DomainObject.Predmet.ProtustrankaNazivFormatedOIB_1">KATINA GRUPA j.d.o.o. za trgovinu i građenje, OIB 64701322674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KATINA GRUPA j.d.o.o. za trgovinu i građenje zastupanog po punomoćniku Iris Luštica</item>
    </izvorni_sadrzaj>
    <derivirana_varijabla naziv="DomainObject.Predmet.ProtuStrankaListFormated_1">
      <item>KATINA GRUPA j.d.o.o. za trgovinu i građenje zastupanog po punomoćniku Iris Luštica</item>
    </derivirana_varijabla>
  </DomainObject.Predmet.ProtuStrankaListFormated>
  <DomainObject.Predmet.ProtuStrankaListFormatedOIB>
    <izvorni_sadrzaj>
      <item>KATINA GRUPA j.d.o.o. za trgovinu i građenje, OIB 64701322674 zastupanog po punomoćniku Iris Luštica</item>
    </izvorni_sadrzaj>
    <derivirana_varijabla naziv="DomainObject.Predmet.ProtuStrankaListFormatedOIB_1">
      <item>KATINA GRUPA j.d.o.o. za trgovinu i građenje, OIB 64701322674 zastupanog po punomoćniku Iris Luštica</item>
    </derivirana_varijabla>
  </DomainObject.Predmet.ProtuStrankaListFormatedOIB>
  <DomainObject.Predmet.ProtuStrankaListFormatedWithAdress>
    <izvorni_sadrzaj>
      <item>KATINA GRUPA j.d.o.o. za trgovinu i građenje, Kozjak 39, 10000 Zagreb zastupanog po punomoćniku Iris Luštica</item>
    </izvorni_sadrzaj>
    <derivirana_varijabla naziv="DomainObject.Predmet.ProtuStrankaListFormatedWithAdress_1">
      <item>KATINA GRUPA j.d.o.o. za trgovinu i građenje, Kozjak 39, 10000 Zagreb zastupanog po punomoćniku Iris Luštica</item>
    </derivirana_varijabla>
  </DomainObject.Predmet.ProtuStrankaListFormatedWithAdress>
  <DomainObject.Predmet.ProtuStrankaListFormatedWithAdressOIB>
    <izvorni_sadrzaj>
      <item>KATINA GRUPA j.d.o.o. za trgovinu i građenje, OIB 64701322674, Kozjak 39, 10000 Zagreb zastupanog po punomoćniku Iris Luštica</item>
    </izvorni_sadrzaj>
    <derivirana_varijabla naziv="DomainObject.Predmet.ProtuStrankaListFormatedWithAdressOIB_1">
      <item>KATINA GRUPA j.d.o.o. za trgovinu i građenje, OIB 64701322674, Kozjak 39, 10000 Zagreb zastupanog po punomoćniku Iris Luštica</item>
    </derivirana_varijabla>
  </DomainObject.Predmet.ProtuStrankaListFormatedWithAdressOIB>
  <DomainObject.Predmet.ProtuStrankaListNazivFormated>
    <izvorni_sadrzaj>
      <item>KATINA GRUPA j.d.o.o. za trgovinu i građenje</item>
    </izvorni_sadrzaj>
    <derivirana_varijabla naziv="DomainObject.Predmet.ProtuStrankaListNazivFormated_1">
      <item>KATINA GRUPA j.d.o.o. za trgovinu i građenje</item>
    </derivirana_varijabla>
  </DomainObject.Predmet.ProtuStrankaListNazivFormated>
  <DomainObject.Predmet.ProtuStrankaListNazivFormatedOIB>
    <izvorni_sadrzaj>
      <item>KATINA GRUPA j.d.o.o. za trgovinu i građenje, OIB 64701322674</item>
    </izvorni_sadrzaj>
    <derivirana_varijabla naziv="DomainObject.Predmet.ProtuStrankaListNazivFormatedOIB_1">
      <item>KATINA GRUPA j.d.o.o. za trgovinu i građenje, OIB 64701322674</item>
    </derivirana_varijabla>
  </DomainObject.Predmet.ProtuStrankaListNazivFormatedOIB>
  <DomainObject.Predmet.OstaliListFormated>
    <izvorni_sadrzaj>
      <item>Iris Luštica punomoćnik sudionika u postupku KATINA GRUPA j.d.o.o. za trgovinu i građenje</item>
    </izvorni_sadrzaj>
    <derivirana_varijabla naziv="DomainObject.Predmet.OstaliListFormated_1">
      <item>Iris Luštica punomoćnik sudionika u postupku KATINA GRUPA j.d.o.o. za trgovinu i građenje</item>
    </derivirana_varijabla>
  </DomainObject.Predmet.OstaliListFormated>
  <DomainObject.Predmet.OstaliListFormatedOIB>
    <izvorni_sadrzaj>
      <item>Iris Luštica, OIB 70815301815 punomoćnik sudionika u postupku KATINA GRUPA j.d.o.o. za trgovinu i građenje</item>
    </izvorni_sadrzaj>
    <derivirana_varijabla naziv="DomainObject.Predmet.OstaliListFormatedOIB_1">
      <item>Iris Luštica, OIB 70815301815 punomoćnik sudionika u postupku KATINA GRUPA j.d.o.o. za trgovinu i građenje</item>
    </derivirana_varijabla>
  </DomainObject.Predmet.OstaliListFormatedOIB>
  <DomainObject.Predmet.OstaliListFormatedWithAdress>
    <izvorni_sadrzaj>
      <item>Iris Luštica, Kozjak 39, 10000 Zagreb punomoćnik sudionika u postupku KATINA GRUPA j.d.o.o. za trgovinu i građenje</item>
    </izvorni_sadrzaj>
    <derivirana_varijabla naziv="DomainObject.Predmet.OstaliListFormatedWithAdress_1">
      <item>Iris Luštica, Kozjak 39, 10000 Zagreb punomoćnik sudionika u postupku KATINA GRUPA j.d.o.o. za trgovinu i građenje</item>
    </derivirana_varijabla>
  </DomainObject.Predmet.OstaliListFormatedWithAdress>
  <DomainObject.Predmet.OstaliListFormatedWithAdressOIB>
    <izvorni_sadrzaj>
      <item>Iris Luštica, OIB 70815301815, Kozjak 39, 10000 Zagreb punomoćnik sudionika u postupku KATINA GRUPA j.d.o.o. za trgovinu i građenje</item>
    </izvorni_sadrzaj>
    <derivirana_varijabla naziv="DomainObject.Predmet.OstaliListFormatedWithAdressOIB_1">
      <item>Iris Luštica, OIB 70815301815, Kozjak 39, 10000 Zagreb punomoćnik sudionika u postupku KATINA GRUPA j.d.o.o. za trgovinu i građenje</item>
    </derivirana_varijabla>
  </DomainObject.Predmet.OstaliListFormatedWithAdressOIB>
  <DomainObject.Predmet.OstaliListNazivFormated>
    <izvorni_sadrzaj>
      <item>Iris Luštica</item>
    </izvorni_sadrzaj>
    <derivirana_varijabla naziv="DomainObject.Predmet.OstaliListNazivFormated_1">
      <item>Iris Luštica</item>
    </derivirana_varijabla>
  </DomainObject.Predmet.OstaliListNazivFormated>
  <DomainObject.Predmet.OstaliListNazivFormatedOIB>
    <izvorni_sadrzaj>
      <item>Iris Luštica, OIB 70815301815</item>
    </izvorni_sadrzaj>
    <derivirana_varijabla naziv="DomainObject.Predmet.OstaliListNazivFormatedOIB_1">
      <item>Iris Luštica, OIB 70815301815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KATINA GRUPA j.d.o.o. za trgovinu i građenje</izvorni_sadrzaj>
    <derivirana_varijabla naziv="DomainObject.Predmet.ProtustrankaIDrugi_1">KATINA GRUPA j.d.o.o. za trgovinu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KATINA GRUPA j.d.o.o. za trgovinu i građenje, OIB 64701322674, Kozjak 39, 10000 Zagreb</izvorni_sadrzaj>
    <derivirana_varijabla naziv="DomainObject.Predmet.ProtustrankaIDrugiAdressOIB_1">KATINA GRUPA j.d.o.o. za trgovinu i građenje, OIB 64701322674, Kozjak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KATINA GRUPA j.d.o.o. za trgovinu i građenje</item>
      <item>FINA Regionalni centar Zagreb</item>
      <item>Iris Luštica</item>
    </izvorni_sadrzaj>
    <derivirana_varijabla naziv="DomainObject.Predmet.SudioniciListNaziv_1">
      <item>KATINA GRUPA j.d.o.o. za trgovinu i građenje</item>
      <item>FINA Regionalni centar Zagreb</item>
      <item>Iris Luštica</item>
    </derivirana_varijabla>
  </DomainObject.Predmet.SudioniciListNaziv>
  <DomainObject.Predmet.SudioniciListAdressOIB>
    <izvorni_sadrzaj>
      <item>KATINA GRUPA j.d.o.o. za trgovinu i građenje, OIB 64701322674, Kozjak 39,10000 Zagreb</item>
      <item>FINA Regionalni centar Zagreb, OIB 85821130368, Trg svibanjskih žrtava 1995. br. 1,10000 Zagreb</item>
      <item>Iris Luštica, OIB 70815301815, Kozjak 39,10000 Zagreb</item>
    </izvorni_sadrzaj>
    <derivirana_varijabla naziv="DomainObject.Predmet.SudioniciListAdressOIB_1">
      <item>KATINA GRUPA j.d.o.o. za trgovinu i građenje, OIB 64701322674, Kozjak 39,10000 Zagreb</item>
      <item>FINA Regionalni centar Zagreb, OIB 85821130368, Trg svibanjskih žrtava 1995. br. 1,10000 Zagreb</item>
      <item>Iris Luštica, OIB 70815301815, Kozjak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64701322674</item>
      <item>, OIB 85821130368</item>
      <item>, OIB 70815301815</item>
    </izvorni_sadrzaj>
    <derivirana_varijabla naziv="DomainObject.Predmet.SudioniciListNazivOIB_1">
      <item>, OIB 64701322674</item>
      <item>, OIB 85821130368</item>
      <item>, OIB 70815301815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3755</properties:Characters>
  <properties:Lines>103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2016-08-22T10:31:00Z</dcterms:created>
  <dc:creator>Miroslav Lovreković</dc:creator>
  <cp:lastModifiedBy>Miroslav Lovreković</cp:lastModifiedBy>
  <cp:lastPrinted>2017-01-31T07:26:00Z</cp:lastPrinted>
  <dcterms:modified xmlns:xsi="http://www.w3.org/2001/XMLSchema-instance" xsi:type="dcterms:W3CDTF">2017-01-31T07:27:00Z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