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398e" w14:paraId="1e1398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096D94">
        <w:t>2</w:t>
      </w:r>
      <w:r w:rsidR="00297230">
        <w:t>2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297230">
        <w:t xml:space="preserve">CHARTER NAUTIKA SERVIS  d. o. o. za nautički turizam i usluge Pula, Prekomorskih brigada 12, OIB 73143572076, MBS 040217129, </w:t>
      </w:r>
      <w:r w:rsidR="007A2F75">
        <w:t xml:space="preserve">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87507">
        <w:t>CHARTER NAUTIKA SERVIS  d. o. o. za nautički turizam i usluge Pula, Prekomorskih brigada 12, OIB 73143572076, MBS 040217129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6506DC">
        <w:t xml:space="preserve"> </w:t>
      </w:r>
      <w:r w:rsidR="00FB6A4D">
        <w:t xml:space="preserve">Ivan Gjurašić iz Zagreba, </w:t>
      </w:r>
      <w:r w:rsidR="003D55A7">
        <w:t xml:space="preserve"> </w:t>
      </w:r>
      <w:r w:rsidR="00FB6A4D">
        <w:t xml:space="preserve">Petrinjska 28, OIB 66025260916. </w:t>
      </w:r>
      <w:r w:rsidR="006506DC">
        <w:t xml:space="preserve">        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87507">
        <w:t>CHARTER NAUTIKA SERVIS  d. o. o. za nautički turizam i usluge Pula, Prekomorskih brigada 12, OIB 73143572076, MBS 040217129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FB6A4D">
        <w:t>24. lipnja</w:t>
      </w:r>
      <w:r w:rsidR="00165861">
        <w:t xml:space="preserve"> </w:t>
      </w:r>
      <w:r>
        <w:t xml:space="preserve">2016. zahtjev za provedbu skraćenog stečajnog postupka nad dužnikom </w:t>
      </w:r>
      <w:r w:rsidR="00287507">
        <w:t>CHARTER NAUTIKA SERVIS  d. o. o. Pula, Prekomorskih brigada 12, OIB 73143572076</w:t>
      </w:r>
      <w:r w:rsidR="006506DC"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3D55A7">
        <w:t>2</w:t>
      </w:r>
      <w:r w:rsidR="00FB6A4D">
        <w:t>2</w:t>
      </w:r>
      <w:r w:rsidR="006506DC">
        <w:t>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85C" w:rsidP="00F961D8" w:rsidR="004A385C">
      <w:r>
        <w:separator/>
      </w:r>
    </w:p>
  </w:endnote>
  <w:endnote w:id="0" w:type="continuationSeparator">
    <w:p w:rsidRDefault="004A385C" w:rsidP="00F961D8" w:rsidR="004A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85C" w:rsidP="00F961D8" w:rsidR="004A385C">
      <w:r>
        <w:separator/>
      </w:r>
    </w:p>
  </w:footnote>
  <w:footnote w:id="0" w:type="continuationSeparator">
    <w:p w:rsidRDefault="004A385C" w:rsidP="00F961D8" w:rsidR="004A3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B6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3D55A7">
      <w:t>2</w:t>
    </w:r>
    <w:r w:rsidR="00FB6A4D">
      <w:t>2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829C7"/>
    <w:rsid w:val="00096D94"/>
    <w:rsid w:val="000B0EF5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87507"/>
    <w:rsid w:val="00291642"/>
    <w:rsid w:val="002955F5"/>
    <w:rsid w:val="00297230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5A7"/>
    <w:rsid w:val="003D5995"/>
    <w:rsid w:val="003F02BC"/>
    <w:rsid w:val="003F25EA"/>
    <w:rsid w:val="003F60DA"/>
    <w:rsid w:val="004115C3"/>
    <w:rsid w:val="00447275"/>
    <w:rsid w:val="004705DE"/>
    <w:rsid w:val="00472EB0"/>
    <w:rsid w:val="00474310"/>
    <w:rsid w:val="004A1C0B"/>
    <w:rsid w:val="004A385C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8528B"/>
    <w:rsid w:val="006B054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7411A"/>
    <w:rsid w:val="00894D29"/>
    <w:rsid w:val="008A4A9C"/>
    <w:rsid w:val="008B2C26"/>
    <w:rsid w:val="008D06F1"/>
    <w:rsid w:val="008D4169"/>
    <w:rsid w:val="008D61A3"/>
    <w:rsid w:val="008E52AB"/>
    <w:rsid w:val="008F77B6"/>
    <w:rsid w:val="00901807"/>
    <w:rsid w:val="00904414"/>
    <w:rsid w:val="009108ED"/>
    <w:rsid w:val="009134B9"/>
    <w:rsid w:val="00942B69"/>
    <w:rsid w:val="009628B3"/>
    <w:rsid w:val="009664E4"/>
    <w:rsid w:val="009910A5"/>
    <w:rsid w:val="009B53FE"/>
    <w:rsid w:val="009B7829"/>
    <w:rsid w:val="009C4CC5"/>
    <w:rsid w:val="009E1BBA"/>
    <w:rsid w:val="009F6173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B6A4D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CHARTER NAUTIKA SERVIS d. o. o. PULA</izvorni_sadrzaj>
    <derivirana_varijabla naziv="DomainObject.Predmet.ProtustrankaFormated_1">  CHARTER NAUTIKA SERVIS d. o. o. PULA</derivirana_varijabla>
  </DomainObject.Predmet.ProtustrankaFormated>
  <DomainObject.Predmet.ProtustrankaFormatedOIB>
    <izvorni_sadrzaj>  CHARTER NAUTIKA SERVIS d. o. o. PULA, OIB 73143572076</izvorni_sadrzaj>
    <derivirana_varijabla naziv="DomainObject.Predmet.ProtustrankaFormatedOIB_1">  CHARTER NAUTIKA SERVIS d. o. o. PULA, OIB 73143572076</derivirana_varijabla>
  </DomainObject.Predmet.ProtustrankaFormatedOIB>
  <DomainObject.Predmet.ProtustrankaFormatedWithAdress>
    <izvorni_sadrzaj> CHARTER NAUTIKA SERVIS d. o. o. PULA, Prekomorskih brigada 12, 52100 Pula</izvorni_sadrzaj>
    <derivirana_varijabla naziv="DomainObject.Predmet.ProtustrankaFormatedWithAdress_1"> CHARTER NAUTIKA SERVIS d. o. o. PULA, Prekomorskih brigada 12, 52100 Pula</derivirana_varijabla>
  </DomainObject.Predmet.ProtustrankaFormatedWithAdress>
  <DomainObject.Predmet.ProtustrankaFormatedWithAdressOIB>
    <izvorni_sadrzaj> CHARTER NAUTIKA SERVIS d. o. o. PULA, OIB 73143572076, Prekomorskih brigada 12, 52100 Pula</izvorni_sadrzaj>
    <derivirana_varijabla naziv="DomainObject.Predmet.ProtustrankaFormatedWithAdressOIB_1"> CHARTER NAUTIKA SERVIS d. o. o. PULA, OIB 73143572076, Prekomorskih brigada 12, 52100 Pula</derivirana_varijabla>
  </DomainObject.Predmet.ProtustrankaFormatedWithAdressOIB>
  <DomainObject.Predmet.ProtustrankaWithAdress>
    <izvorni_sadrzaj>CHARTER NAUTIKA SERVIS d. o. o. PULA Prekomorskih brigada 12, 52100 Pula</izvorni_sadrzaj>
    <derivirana_varijabla naziv="DomainObject.Predmet.ProtustrankaWithAdress_1">CHARTER NAUTIKA SERVIS d. o. o. PULA Prekomorskih brigada 12, 52100 Pula</derivirana_varijabla>
  </DomainObject.Predmet.ProtustrankaWithAdress>
  <DomainObject.Predmet.ProtustrankaWithAdressOIB>
    <izvorni_sadrzaj>CHARTER NAUTIKA SERVIS d. o. o. PULA, OIB 73143572076, Prekomorskih brigada 12, 52100 Pula</izvorni_sadrzaj>
    <derivirana_varijabla naziv="DomainObject.Predmet.ProtustrankaWithAdressOIB_1">CHARTER NAUTIKA SERVIS d. o. o. PULA, OIB 73143572076, Prekomorskih brigada 12, 52100 Pula</derivirana_varijabla>
  </DomainObject.Predmet.ProtustrankaWithAdressOIB>
  <DomainObject.Predmet.ProtustrankaNazivFormated>
    <izvorni_sadrzaj>CHARTER NAUTIKA SERVIS d. o. o. PULA</izvorni_sadrzaj>
    <derivirana_varijabla naziv="DomainObject.Predmet.ProtustrankaNazivFormated_1">CHARTER NAUTIKA SERVIS d. o. o. PULA</derivirana_varijabla>
  </DomainObject.Predmet.ProtustrankaNazivFormated>
  <DomainObject.Predmet.ProtustrankaNazivFormatedOIB>
    <izvorni_sadrzaj>CHARTER NAUTIKA SERVIS d. o. o. PULA, OIB 73143572076</izvorni_sadrzaj>
    <derivirana_varijabla naziv="DomainObject.Predmet.ProtustrankaNazivFormatedOIB_1">CHARTER NAUTIKA SERVIS d. o. o. PULA, OIB 73143572076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CHARTER NAUTIKA SERVIS d. o. o. PULA</item>
    </izvorni_sadrzaj>
    <derivirana_varijabla naziv="DomainObject.Predmet.ProtuStrankaListFormated_1">
      <item>CHARTER NAUTIKA SERVIS d. o. o. PULA</item>
    </derivirana_varijabla>
  </DomainObject.Predmet.ProtuStrankaListFormated>
  <DomainObject.Predmet.ProtuStrankaListFormatedOIB>
    <izvorni_sadrzaj>
      <item>CHARTER NAUTIKA SERVIS d. o. o. PULA, OIB 73143572076</item>
    </izvorni_sadrzaj>
    <derivirana_varijabla naziv="DomainObject.Predmet.ProtuStrankaListFormatedOIB_1">
      <item>CHARTER NAUTIKA SERVIS d. o. o. PULA, OIB 73143572076</item>
    </derivirana_varijabla>
  </DomainObject.Predmet.ProtuStrankaListFormatedOIB>
  <DomainObject.Predmet.ProtuStrankaListFormatedWithAdress>
    <izvorni_sadrzaj>
      <item>CHARTER NAUTIKA SERVIS d. o. o. PULA, Prekomorskih brigada 12, 52100 Pula</item>
    </izvorni_sadrzaj>
    <derivirana_varijabla naziv="DomainObject.Predmet.ProtuStrankaListFormatedWithAdress_1">
      <item>CHARTER NAUTIKA SERVIS d. o. o. PULA, Prekomorskih brigada 12, 52100 Pula</item>
    </derivirana_varijabla>
  </DomainObject.Predmet.ProtuStrankaListFormatedWithAdress>
  <DomainObject.Predmet.ProtuStrankaListFormatedWithAdressOIB>
    <izvorni_sadrzaj>
      <item>CHARTER NAUTIKA SERVIS d. o. o. PULA, OIB 73143572076, Prekomorskih brigada 12, 52100 Pula</item>
    </izvorni_sadrzaj>
    <derivirana_varijabla naziv="DomainObject.Predmet.ProtuStrankaListFormatedWithAdressOIB_1">
      <item>CHARTER NAUTIKA SERVIS d. o. o. PULA, OIB 73143572076, Prekomorskih brigada 12, 52100 Pula</item>
    </derivirana_varijabla>
  </DomainObject.Predmet.ProtuStrankaListFormatedWithAdressOIB>
  <DomainObject.Predmet.ProtuStrankaListNazivFormated>
    <izvorni_sadrzaj>
      <item>CHARTER NAUTIKA SERVIS d. o. o. PULA</item>
    </izvorni_sadrzaj>
    <derivirana_varijabla naziv="DomainObject.Predmet.ProtuStrankaListNazivFormated_1">
      <item>CHARTER NAUTIKA SERVIS d. o. o. PULA</item>
    </derivirana_varijabla>
  </DomainObject.Predmet.ProtuStrankaListNazivFormated>
  <DomainObject.Predmet.ProtuStrankaListNazivFormatedOIB>
    <izvorni_sadrzaj>
      <item>CHARTER NAUTIKA SERVIS d. o. o. PULA, OIB 73143572076</item>
    </izvorni_sadrzaj>
    <derivirana_varijabla naziv="DomainObject.Predmet.ProtuStrankaListNazivFormatedOIB_1">
      <item>CHARTER NAUTIKA SERVIS d. o. o. PULA, OIB 73143572076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CHARTER NAUTIKA SERVIS d. o. o. PULA</izvorni_sadrzaj>
    <derivirana_varijabla naziv="DomainObject.Predmet.ProtustrankaIDrugi_1">CHARTER NAUTIKA SERVIS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CHARTER NAUTIKA SERVIS d. o. o. PULA, OIB 73143572076, Prekomorskih brigada 12, 52100 Pula</izvorni_sadrzaj>
    <derivirana_varijabla naziv="DomainObject.Predmet.ProtustrankaIDrugiAdressOIB_1">CHARTER NAUTIKA SERVIS d. o. o. PULA, OIB 73143572076,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CHARTER NAUTIKA SERVIS d. o. o. PULA</item>
      <item>FINANCIJSKA AGENCIJA, RC RIJEKA, PODRUŽNICA PULA, PULA</item>
    </izvorni_sadrzaj>
    <derivirana_varijabla naziv="DomainObject.Predmet.SudioniciListNaziv_1">
      <item>CHARTER NAUTIKA SERVIS d. o. o. PULA</item>
      <item>FINANCIJSKA AGENCIJA, RC RIJEKA, PODRUŽNICA PULA, PULA</item>
    </derivirana_varijabla>
  </DomainObject.Predmet.SudioniciListNaziv>
  <DomainObject.Predmet.SudioniciListAdressOIB>
    <izvorni_sadrzaj>
      <item>CHARTER NAUTIKA SERVIS d. o. o. PULA, OIB 73143572076, Prekomorskih brigada 12,52100 Pula</item>
      <item>FINANCIJSKA AGENCIJA, RC RIJEKA, PODRUŽNICA PULA, PULA, OIB 85821130368, Giardini 5,52100 Pula</item>
    </izvorni_sadrzaj>
    <derivirana_varijabla naziv="DomainObject.Predmet.SudioniciListAdressOIB_1">
      <item>CHARTER NAUTIKA SERVIS d. o. o. PULA, OIB 73143572076, Prekomorskih brigada 12,52100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73143572076</item>
      <item>, OIB 85821130368</item>
    </izvorni_sadrzaj>
    <derivirana_varijabla naziv="DomainObject.Predmet.SudioniciListNazivOIB_1">
      <item>, OIB 73143572076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93FDA-D542-4DA6-B804-87C251FF5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2348</properties:Characters>
  <properties:Lines>83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2016-12-07T11:16:00Z</dcterms:created>
  <dc:creator>Darija Miličević</dc:creator>
  <cp:lastModifiedBy>Darija Miličević</cp:lastModifiedBy>
  <cp:lastPrinted>2016-12-07T11:12:00Z</cp:lastPrinted>
  <dcterms:modified xmlns:xsi="http://www.w3.org/2001/XMLSchema-instance" xsi:type="dcterms:W3CDTF">2016-12-07T11:20:00Z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