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836a" w14:paraId="e1a836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A170DD" w:rsidRPr="00A170DD">
        <w:t>1898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170DD" w:rsidRPr="00A170DD">
        <w:t>KANARINAC VELEPRODAJA j.d.o.o.</w:t>
      </w:r>
      <w:r w:rsidR="004B5518">
        <w:t xml:space="preserve"> Zagreb, </w:t>
      </w:r>
      <w:r w:rsidR="00A170DD" w:rsidRPr="00A170DD">
        <w:t>Trnjanski nasip 6</w:t>
      </w:r>
      <w:r w:rsidR="004B5518">
        <w:t xml:space="preserve">, OIB: </w:t>
      </w:r>
      <w:r w:rsidR="00A170DD" w:rsidRPr="00A170DD">
        <w:t>10198169487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A170DD">
        <w:t>26.040,61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4F1AEA">
        <w:t>,v.r.</w:t>
      </w:r>
    </w:p>
    <w:p w:rsidRDefault="00F8310C" w:rsidP="00572798" w:rsidR="00F8310C" w:rsidRPr="009C5689">
      <w:pPr>
        <w:jc w:val="right"/>
      </w:pPr>
    </w:p>
    <w:p w:rsidRDefault="004F1AEA" w:rsidR="004F1AEA" w:rsidRPr="00ED5ADF">
      <w:pPr>
        <w:jc w:val="right"/>
      </w:pPr>
    </w:p>
    <w:p w:rsidRDefault="004F1AEA" w:rsidR="004F1AE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F1AEA" w:rsidR="004F1AEA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A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A170DD" w:rsidRPr="00A170DD">
      <w:t>1898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1AE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C098A"/>
    <w:rsid w:val="008D134A"/>
    <w:rsid w:val="00902C71"/>
    <w:rsid w:val="00920CA0"/>
    <w:rsid w:val="0094034F"/>
    <w:rsid w:val="009419D8"/>
    <w:rsid w:val="00941FF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DE6EF8"/>
    <w:rsid w:val="00E81E11"/>
    <w:rsid w:val="00E830C9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1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1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St-1898/2017</izvorni_sadrzaj>
    <derivirana_varijabla naziv="DomainObject.Predmet.OznakaBroj_1">St-1898/2017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KANARINAC VELEPRODAJA j.d.o.o.</izvorni_sadrzaj>
    <derivirana_varijabla naziv="DomainObject.Predmet.ProtustrankaFormated_1">  KANARINAC VELEPRODAJA j.d.o.o.</derivirana_varijabla>
  </DomainObject.Predmet.ProtustrankaFormated>
  <DomainObject.Predmet.ProtustrankaFormatedOIB>
    <izvorni_sadrzaj>  KANARINAC VELEPRODAJA j.d.o.o., OIB 10198169487</izvorni_sadrzaj>
    <derivirana_varijabla naziv="DomainObject.Predmet.ProtustrankaFormatedOIB_1">  KANARINAC VELEPRODAJA j.d.o.o., OIB 10198169487</derivirana_varijabla>
  </DomainObject.Predmet.ProtustrankaFormatedOIB>
  <DomainObject.Predmet.ProtustrankaFormatedWithAdress>
    <izvorni_sadrzaj> KANARINAC VELEPRODAJA j.d.o.o., Trnjanski nasip 6, 10000 Zagreb</izvorni_sadrzaj>
    <derivirana_varijabla naziv="DomainObject.Predmet.ProtustrankaFormatedWithAdress_1"> KANARINAC VELEPRODAJA j.d.o.o., Trnjanski nasip 6, 10000 Zagreb</derivirana_varijabla>
  </DomainObject.Predmet.ProtustrankaFormatedWithAdress>
  <DomainObject.Predmet.ProtustrankaFormatedWithAdressOIB>
    <izvorni_sadrzaj> KANARINAC VELEPRODAJA j.d.o.o., OIB 10198169487, Trnjanski nasip 6, 10000 Zagreb</izvorni_sadrzaj>
    <derivirana_varijabla naziv="DomainObject.Predmet.ProtustrankaFormatedWithAdressOIB_1"> KANARINAC VELEPRODAJA j.d.o.o., OIB 10198169487, Trnjanski nasip 6, 10000 Zagreb</derivirana_varijabla>
  </DomainObject.Predmet.ProtustrankaFormatedWithAdressOIB>
  <DomainObject.Predmet.ProtustrankaWithAdress>
    <izvorni_sadrzaj>KANARINAC VELEPRODAJA j.d.o.o. Trnjanski nasip 6, 10000 Zagreb</izvorni_sadrzaj>
    <derivirana_varijabla naziv="DomainObject.Predmet.ProtustrankaWithAdress_1">KANARINAC VELEPRODAJA j.d.o.o. Trnjanski nasip 6, 10000 Zagreb</derivirana_varijabla>
  </DomainObject.Predmet.ProtustrankaWithAdress>
  <DomainObject.Predmet.ProtustrankaWithAdressOIB>
    <izvorni_sadrzaj>KANARINAC VELEPRODAJA j.d.o.o., OIB 10198169487, Trnjanski nasip 6, 10000 Zagreb</izvorni_sadrzaj>
    <derivirana_varijabla naziv="DomainObject.Predmet.ProtustrankaWithAdressOIB_1">KANARINAC VELEPRODAJA j.d.o.o., OIB 10198169487, Trnjanski nasip 6, 10000 Zagreb</derivirana_varijabla>
  </DomainObject.Predmet.ProtustrankaWithAdressOIB>
  <DomainObject.Predmet.ProtustrankaNazivFormated>
    <izvorni_sadrzaj>KANARINAC VELEPRODAJA j.d.o.o.</izvorni_sadrzaj>
    <derivirana_varijabla naziv="DomainObject.Predmet.ProtustrankaNazivFormated_1">KANARINAC VELEPRODAJA j.d.o.o.</derivirana_varijabla>
  </DomainObject.Predmet.ProtustrankaNazivFormated>
  <DomainObject.Predmet.ProtustrankaNazivFormatedOIB>
    <izvorni_sadrzaj>KANARINAC VELEPRODAJA j.d.o.o., OIB 10198169487</izvorni_sadrzaj>
    <derivirana_varijabla naziv="DomainObject.Predmet.ProtustrankaNazivFormatedOIB_1">KANARINAC VELEPRODAJA j.d.o.o., OIB 10198169487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KANARINAC VELEPRODAJA j.d.o.o.</item>
    </izvorni_sadrzaj>
    <derivirana_varijabla naziv="DomainObject.Predmet.ProtuStrankaListFormated_1">
      <item>KANARINAC VELEPRODAJA j.d.o.o.</item>
    </derivirana_varijabla>
  </DomainObject.Predmet.ProtuStrankaListFormated>
  <DomainObject.Predmet.ProtuStrankaListFormatedOIB>
    <izvorni_sadrzaj>
      <item>KANARINAC VELEPRODAJA j.d.o.o., OIB 10198169487</item>
    </izvorni_sadrzaj>
    <derivirana_varijabla naziv="DomainObject.Predmet.ProtuStrankaListFormatedOIB_1">
      <item>KANARINAC VELEPRODAJA j.d.o.o., OIB 10198169487</item>
    </derivirana_varijabla>
  </DomainObject.Predmet.ProtuStrankaListFormatedOIB>
  <DomainObject.Predmet.ProtuStrankaListFormatedWithAdress>
    <izvorni_sadrzaj>
      <item>KANARINAC VELEPRODAJA j.d.o.o., Trnjanski nasip 6, 10000 Zagreb</item>
    </izvorni_sadrzaj>
    <derivirana_varijabla naziv="DomainObject.Predmet.ProtuStrankaListFormatedWithAdress_1">
      <item>KANARINAC VELEPRODAJA j.d.o.o., Trnjanski nasip 6, 10000 Zagreb</item>
    </derivirana_varijabla>
  </DomainObject.Predmet.ProtuStrankaListFormatedWithAdress>
  <DomainObject.Predmet.ProtuStrankaListFormatedWithAdressOIB>
    <izvorni_sadrzaj>
      <item>KANARINAC VELEPRODAJA j.d.o.o., OIB 10198169487, Trnjanski nasip 6, 10000 Zagreb</item>
    </izvorni_sadrzaj>
    <derivirana_varijabla naziv="DomainObject.Predmet.ProtuStrankaListFormatedWithAdressOIB_1">
      <item>KANARINAC VELEPRODAJA j.d.o.o., OIB 10198169487, Trnjanski nasip 6, 10000 Zagreb</item>
    </derivirana_varijabla>
  </DomainObject.Predmet.ProtuStrankaListFormatedWithAdressOIB>
  <DomainObject.Predmet.ProtuStrankaListNazivFormated>
    <izvorni_sadrzaj>
      <item>KANARINAC VELEPRODAJA j.d.o.o.</item>
    </izvorni_sadrzaj>
    <derivirana_varijabla naziv="DomainObject.Predmet.ProtuStrankaListNazivFormated_1">
      <item>KANARINAC VELEPRODAJA j.d.o.o.</item>
    </derivirana_varijabla>
  </DomainObject.Predmet.ProtuStrankaListNazivFormated>
  <DomainObject.Predmet.ProtuStrankaListNazivFormatedOIB>
    <izvorni_sadrzaj>
      <item>KANARINAC VELEPRODAJA j.d.o.o., OIB 10198169487</item>
    </izvorni_sadrzaj>
    <derivirana_varijabla naziv="DomainObject.Predmet.ProtuStrankaListNazivFormatedOIB_1">
      <item>KANARINAC VELEPRODAJA j.d.o.o., OIB 10198169487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KANARINAC VELEPRODAJA j.d.o.o.</izvorni_sadrzaj>
    <derivirana_varijabla naziv="DomainObject.Predmet.ProtustrankaIDrugi_1">KANARINAC VELEPRODAJA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KANARINAC VELEPRODAJA j.d.o.o., OIB 10198169487, Trnjanski nasip 6, 10000 Zagreb</izvorni_sadrzaj>
    <derivirana_varijabla naziv="DomainObject.Predmet.ProtustrankaIDrugiAdressOIB_1">KANARINAC VELEPRODAJA j.d.o.o., OIB 10198169487, Trnjanski nasip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KANARINAC VELEPRODAJA j.d.o.o.</item>
    </izvorni_sadrzaj>
    <derivirana_varijabla naziv="DomainObject.Predmet.SudioniciListNaziv_1">
      <item>FINA Regionalni centar Zagreb</item>
      <item>KANARINAC VELEPRODAJA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KANARINAC VELEPRODAJA j.d.o.o., OIB 10198169487, Trnjanski nasip 6,10000 Zagreb</item>
    </izvorni_sadrzaj>
    <derivirana_varijabla naziv="DomainObject.Predmet.SudioniciListAdressOIB_1">
      <item>FINA Regionalni centar Zagreb, OIB 85821130368, Trg svibanjskih žrtava 1995.1,10000 Zagreb</item>
      <item>KANARINAC VELEPRODAJA j.d.o.o., OIB 10198169487, Trnjanski nasip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10198169487</item>
    </izvorni_sadrzaj>
    <derivirana_varijabla naziv="DomainObject.Predmet.SudioniciListNazivOIB_1">
      <item>, OIB 85821130368</item>
      <item>, OIB 10198169487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A15D98-4EC1-47BD-82AF-F4AEB8703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1342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2017-09-29T06:38:00Z</dcterms:created>
  <dc:creator>ilukac</dc:creator>
  <cp:lastModifiedBy>Ljubica Radošević</cp:lastModifiedBy>
  <cp:lastPrinted>2017-09-29T12:41:00Z</cp:lastPrinted>
  <dcterms:modified xmlns:xsi="http://www.w3.org/2001/XMLSchema-instance" xsi:type="dcterms:W3CDTF">2017-09-29T12:41:00Z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