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c2ad5" w14:paraId="ffc2ad5" w:rsidRDefault="00CA6F86" w:rsidP="00CA6F86" w:rsidR="00CA6F86" w:rsidRPr="00FE7FBF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CA6F86" w:rsidP="00CA6F86" w:rsidR="00CA6F86" w:rsidRPr="00FE7FBF">
      <w:pPr>
        <w:rPr>
          <w:szCs w:val="24"/>
          <w:lang w:val="hr-HR"/>
        </w:rPr>
      </w:pPr>
    </w:p>
    <w:p w:rsidRDefault="00CA6F86" w:rsidP="00CA6F86" w:rsidR="00CA6F86" w:rsidRPr="00FE7FBF">
      <w:pPr>
        <w:ind w:firstLine="5245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CA6F86" w:rsidP="00B73A06" w:rsidR="00CA6F86" w:rsidRPr="00FE7FBF">
      <w:pPr>
        <w:ind w:firstLine="5245"/>
        <w:jc w:val="right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</w:t>
      </w:r>
      <w:r w:rsidR="00684E61">
        <w:rPr>
          <w:szCs w:val="24"/>
          <w:lang w:val="hr-HR"/>
        </w:rPr>
        <w:t>2</w:t>
      </w:r>
      <w:r w:rsidR="00B73A06" w:rsidRPr="00FE7FBF">
        <w:rPr>
          <w:szCs w:val="24"/>
          <w:lang w:val="hr-HR"/>
        </w:rPr>
        <w:t xml:space="preserve"> St-</w:t>
      </w:r>
      <w:r w:rsidR="00EB71F2">
        <w:rPr>
          <w:szCs w:val="24"/>
          <w:lang w:val="hr-HR"/>
        </w:rPr>
        <w:t>282</w:t>
      </w:r>
      <w:r w:rsidR="004279D3">
        <w:rPr>
          <w:szCs w:val="24"/>
          <w:lang w:val="hr-HR"/>
        </w:rPr>
        <w:t>/</w:t>
      </w:r>
      <w:r w:rsidR="00B73A06" w:rsidRPr="00FE7FBF">
        <w:rPr>
          <w:szCs w:val="24"/>
          <w:lang w:val="hr-HR"/>
        </w:rPr>
        <w:t>2015-</w:t>
      </w:r>
      <w:r w:rsidR="00B467DD">
        <w:rPr>
          <w:szCs w:val="24"/>
          <w:lang w:val="hr-HR"/>
        </w:rPr>
        <w:t>3</w:t>
      </w:r>
      <w:r w:rsidR="00B73A06" w:rsidRPr="00FE7FBF">
        <w:rPr>
          <w:szCs w:val="24"/>
          <w:lang w:val="hr-HR"/>
        </w:rPr>
        <w:t>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B73A0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U  I M E   </w:t>
      </w:r>
      <w:r w:rsidR="00CA6F86" w:rsidRPr="00FE7FBF">
        <w:rPr>
          <w:szCs w:val="24"/>
          <w:lang w:val="hr-HR"/>
        </w:rPr>
        <w:t xml:space="preserve">R E P U B L I K E  </w:t>
      </w:r>
      <w:r w:rsidRPr="00FE7FBF">
        <w:rPr>
          <w:szCs w:val="24"/>
          <w:lang w:val="hr-HR"/>
        </w:rPr>
        <w:t xml:space="preserve"> </w:t>
      </w:r>
      <w:r w:rsidR="00CA6F86" w:rsidRPr="00FE7FBF">
        <w:rPr>
          <w:szCs w:val="24"/>
          <w:lang w:val="hr-HR"/>
        </w:rPr>
        <w:t>H R V A T S K 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J E Š E N J E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TRGOVAČKI SUD U BJELOVARU, </w:t>
      </w:r>
      <w:r w:rsidR="00FE7FBF" w:rsidRPr="00FE7FBF">
        <w:rPr>
          <w:szCs w:val="24"/>
          <w:lang w:val="hr-HR"/>
        </w:rPr>
        <w:t>po</w:t>
      </w:r>
      <w:r w:rsidR="00684E61">
        <w:rPr>
          <w:szCs w:val="24"/>
          <w:lang w:val="hr-HR"/>
        </w:rPr>
        <w:t xml:space="preserve"> </w:t>
      </w:r>
      <w:r w:rsidR="00FE7FBF" w:rsidRPr="00FE7FBF">
        <w:rPr>
          <w:szCs w:val="24"/>
          <w:lang w:val="hr-HR"/>
        </w:rPr>
        <w:t xml:space="preserve">sudskom savjetniku </w:t>
      </w:r>
      <w:r w:rsidR="00684E61">
        <w:rPr>
          <w:szCs w:val="24"/>
          <w:lang w:val="hr-HR"/>
        </w:rPr>
        <w:t>Miroslavu Lovrekoviću</w:t>
      </w:r>
      <w:r w:rsidRPr="00FE7FBF">
        <w:rPr>
          <w:szCs w:val="24"/>
          <w:lang w:val="hr-HR"/>
        </w:rPr>
        <w:t xml:space="preserve">, u skraćenom </w:t>
      </w:r>
      <w:r w:rsidR="00602B0B">
        <w:rPr>
          <w:szCs w:val="24"/>
          <w:lang w:val="hr-HR"/>
        </w:rPr>
        <w:t xml:space="preserve">stečajnom postupku nad dužnikom </w:t>
      </w:r>
      <w:r w:rsidR="00EB71F2">
        <w:rPr>
          <w:lang w:val="hr-HR"/>
        </w:rPr>
        <w:t xml:space="preserve">METAL-PROFIL d.o.o., Bjelovar, Ilirska 4, </w:t>
      </w:r>
      <w:r w:rsidR="00EB71F2" w:rsidRPr="000664E3">
        <w:rPr>
          <w:lang w:val="hr-HR"/>
        </w:rPr>
        <w:t>MB</w:t>
      </w:r>
      <w:r w:rsidR="00EB71F2">
        <w:rPr>
          <w:lang w:val="hr-HR"/>
        </w:rPr>
        <w:t>S: 010071602, OIB: 11153440838</w:t>
      </w:r>
      <w:r w:rsidR="00EB71F2" w:rsidRPr="000664E3">
        <w:rPr>
          <w:lang w:val="hr-HR"/>
        </w:rPr>
        <w:t xml:space="preserve">, </w:t>
      </w:r>
      <w:r w:rsidRPr="00FE7FBF">
        <w:rPr>
          <w:lang w:val="hr-HR"/>
        </w:rPr>
        <w:t xml:space="preserve"> </w:t>
      </w:r>
      <w:r w:rsidR="00684E61">
        <w:rPr>
          <w:lang w:val="hr-HR"/>
        </w:rPr>
        <w:t xml:space="preserve">dana </w:t>
      </w:r>
      <w:r w:rsidR="00E359AF">
        <w:rPr>
          <w:lang w:val="hr-HR"/>
        </w:rPr>
        <w:t>1</w:t>
      </w:r>
      <w:r w:rsidR="003F1766">
        <w:rPr>
          <w:lang w:val="hr-HR"/>
        </w:rPr>
        <w:t>9</w:t>
      </w:r>
      <w:r w:rsidR="00230207">
        <w:rPr>
          <w:lang w:val="hr-HR"/>
        </w:rPr>
        <w:t xml:space="preserve">. veljače 2016. godine </w:t>
      </w:r>
      <w:r w:rsidRPr="00FE7FBF">
        <w:rPr>
          <w:szCs w:val="24"/>
          <w:lang w:val="hr-HR"/>
        </w:rPr>
        <w:t xml:space="preserve"> 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864F33" w:rsidP="00CA6F86" w:rsidR="00864F33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i j e š i o   j 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D55C6C" w:rsidP="00CA6F86" w:rsidR="00823D42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</w:t>
      </w:r>
      <w:r w:rsidR="00CA6F86" w:rsidRPr="00FE7FBF">
        <w:rPr>
          <w:szCs w:val="24"/>
          <w:lang w:val="hr-HR"/>
        </w:rPr>
        <w:t>Otvara se stečajni postupak nad dužnikom</w:t>
      </w:r>
      <w:r w:rsidR="00624FF2">
        <w:rPr>
          <w:szCs w:val="24"/>
          <w:lang w:val="hr-HR"/>
        </w:rPr>
        <w:t xml:space="preserve"> </w:t>
      </w:r>
      <w:r w:rsidR="00EB71F2">
        <w:rPr>
          <w:lang w:val="hr-HR"/>
        </w:rPr>
        <w:t xml:space="preserve">METAL-PROFIL d.o.o., Bjelovar, Ilirska 4, </w:t>
      </w:r>
      <w:r w:rsidR="00EB71F2" w:rsidRPr="000664E3">
        <w:rPr>
          <w:lang w:val="hr-HR"/>
        </w:rPr>
        <w:t>MB</w:t>
      </w:r>
      <w:r w:rsidR="00EB71F2">
        <w:rPr>
          <w:lang w:val="hr-HR"/>
        </w:rPr>
        <w:t>S: 010071602, OIB: 11153440838</w:t>
      </w:r>
      <w:r w:rsidR="00EB71F2" w:rsidRPr="000664E3">
        <w:rPr>
          <w:lang w:val="hr-HR"/>
        </w:rPr>
        <w:t>,</w:t>
      </w:r>
      <w:r w:rsidR="00CD4B07">
        <w:rPr>
          <w:lang w:val="hr-HR"/>
        </w:rPr>
        <w:t>.</w:t>
      </w:r>
    </w:p>
    <w:p w:rsidRDefault="00571DD3" w:rsidP="00CA6F86" w:rsidR="00571DD3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II. Za stečajnog upravitelja imenuje se</w:t>
      </w:r>
      <w:r w:rsidR="00BF207A">
        <w:rPr>
          <w:szCs w:val="24"/>
          <w:lang w:val="hr-HR"/>
        </w:rPr>
        <w:t xml:space="preserve"> </w:t>
      </w:r>
      <w:r w:rsidR="003F1766">
        <w:rPr>
          <w:szCs w:val="24"/>
          <w:lang w:val="hr-HR"/>
        </w:rPr>
        <w:t xml:space="preserve">IVAN </w:t>
      </w:r>
      <w:r w:rsidR="00EB71F2">
        <w:rPr>
          <w:szCs w:val="24"/>
          <w:lang w:val="hr-HR"/>
        </w:rPr>
        <w:t>PRPIĆ</w:t>
      </w:r>
      <w:r w:rsidR="00BF207A">
        <w:rPr>
          <w:szCs w:val="24"/>
          <w:lang w:val="hr-HR"/>
        </w:rPr>
        <w:t xml:space="preserve">, </w:t>
      </w:r>
      <w:r w:rsidR="00EB71F2">
        <w:rPr>
          <w:szCs w:val="24"/>
          <w:lang w:val="hr-HR"/>
        </w:rPr>
        <w:t>Zagreb</w:t>
      </w:r>
      <w:r w:rsidR="002554EA">
        <w:rPr>
          <w:szCs w:val="24"/>
          <w:lang w:val="hr-HR"/>
        </w:rPr>
        <w:t xml:space="preserve">, </w:t>
      </w:r>
      <w:r w:rsidR="00EB71F2">
        <w:rPr>
          <w:szCs w:val="24"/>
          <w:lang w:val="hr-HR"/>
        </w:rPr>
        <w:t>Hruševečka ulica 11</w:t>
      </w:r>
      <w:r w:rsidR="00A05FA7">
        <w:rPr>
          <w:szCs w:val="24"/>
          <w:lang w:val="hr-HR"/>
        </w:rPr>
        <w:t>,</w:t>
      </w:r>
      <w:r w:rsidR="00460391">
        <w:rPr>
          <w:szCs w:val="24"/>
          <w:lang w:val="hr-HR"/>
        </w:rPr>
        <w:t xml:space="preserve"> OIB:</w:t>
      </w:r>
      <w:r w:rsidR="00EB71F2">
        <w:rPr>
          <w:szCs w:val="24"/>
          <w:lang w:val="hr-HR"/>
        </w:rPr>
        <w:t>16795120342</w:t>
      </w:r>
      <w:r w:rsidR="00125BA8">
        <w:rPr>
          <w:szCs w:val="24"/>
          <w:lang w:val="hr-HR"/>
        </w:rPr>
        <w:t xml:space="preserve">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230207">
      <w:pPr>
        <w:ind w:firstLine="851"/>
        <w:jc w:val="both"/>
        <w:rPr>
          <w:lang w:val="hr-HR"/>
        </w:rPr>
      </w:pPr>
      <w:r w:rsidRPr="00FE7FBF">
        <w:rPr>
          <w:szCs w:val="24"/>
          <w:lang w:val="hr-HR"/>
        </w:rPr>
        <w:t>III. Zaključuje se stečajni postupak nad dužnikom</w:t>
      </w:r>
      <w:r w:rsidR="00A05FA7" w:rsidRPr="00A05FA7">
        <w:rPr>
          <w:lang w:val="hr-HR"/>
        </w:rPr>
        <w:t xml:space="preserve"> </w:t>
      </w:r>
      <w:r w:rsidR="00EB71F2">
        <w:rPr>
          <w:lang w:val="hr-HR"/>
        </w:rPr>
        <w:t xml:space="preserve">METAL-PROFIL d.o.o., Bjelovar, Ilirska 4, </w:t>
      </w:r>
      <w:r w:rsidR="00EB71F2" w:rsidRPr="000664E3">
        <w:rPr>
          <w:lang w:val="hr-HR"/>
        </w:rPr>
        <w:t>MB</w:t>
      </w:r>
      <w:r w:rsidR="00EB71F2">
        <w:rPr>
          <w:lang w:val="hr-HR"/>
        </w:rPr>
        <w:t>S: 010071602, OIB: 11153440838</w:t>
      </w:r>
      <w:r w:rsidR="00EB71F2" w:rsidRPr="000664E3">
        <w:rPr>
          <w:lang w:val="hr-HR"/>
        </w:rPr>
        <w:t>,</w:t>
      </w:r>
      <w:r w:rsidR="00FD21D0">
        <w:rPr>
          <w:lang w:val="hr-HR"/>
        </w:rPr>
        <w:t>.</w:t>
      </w:r>
    </w:p>
    <w:p w:rsidRDefault="00FD21D0" w:rsidP="00CA6F86" w:rsidR="00FD21D0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E7FBF">
        <w:rPr>
          <w:rFonts w:cs="Times New Roman" w:hAnsi="Times New Roman" w:ascii="Times New Roman"/>
          <w:sz w:val="24"/>
          <w:szCs w:val="24"/>
        </w:rPr>
        <w:t xml:space="preserve">IV. 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je otvoren i zaključen s danom </w:t>
      </w:r>
      <w:r w:rsidR="00E359AF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3F1766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 w:rsidR="00230207">
        <w:rPr>
          <w:rFonts w:cs="Times New Roman" w:eastAsia="Times New Roman" w:hAnsi="Times New Roman" w:ascii="Times New Roman"/>
          <w:sz w:val="24"/>
          <w:szCs w:val="24"/>
          <w:lang w:eastAsia="hr-HR"/>
        </w:rPr>
        <w:t>. veljače 2016. godine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</w:t>
      </w:r>
      <w:r w:rsidR="003F1766">
        <w:rPr>
          <w:rFonts w:cs="Times New Roman" w:eastAsia="Times New Roman" w:hAnsi="Times New Roman" w:ascii="Times New Roman"/>
          <w:sz w:val="24"/>
          <w:szCs w:val="24"/>
          <w:lang w:eastAsia="hr-HR"/>
        </w:rPr>
        <w:t>09</w:t>
      </w:r>
      <w:r w:rsidR="00230207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4D5E99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B467DD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sati, kada je ovo rješenje objavljeno na e-oglasnoj ploči ovoga suda.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 w:rsidRPr="00FE7FBF"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1C73F1" w:rsidR="001C73F1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VI. Nakon pravomoćnosti ovoga rješenja stečajni dužnik će se brisati iz sudskog registra.</w:t>
      </w:r>
    </w:p>
    <w:p w:rsidRDefault="001C73F1" w:rsidP="001C73F1" w:rsidR="001C73F1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Obrazloženje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Po zahtjevu FINE za provedbu skraćenog stečajnog postupka nad dužnikom</w:t>
      </w:r>
      <w:r w:rsidR="00864F33">
        <w:rPr>
          <w:szCs w:val="24"/>
          <w:lang w:val="hr-HR"/>
        </w:rPr>
        <w:t>,</w:t>
      </w:r>
      <w:r w:rsidRPr="00FE7FBF">
        <w:rPr>
          <w:szCs w:val="24"/>
          <w:lang w:val="hr-HR"/>
        </w:rPr>
        <w:t xml:space="preserve"> sud je temeljem odredbe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430., 431. i 434. Stečajnog zakona (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>Narodne novine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 xml:space="preserve"> br</w:t>
      </w:r>
      <w:r w:rsidR="00864F33">
        <w:rPr>
          <w:szCs w:val="24"/>
          <w:lang w:val="hr-HR"/>
        </w:rPr>
        <w:t>oj</w:t>
      </w:r>
      <w:r w:rsidRPr="00FE7FBF">
        <w:rPr>
          <w:szCs w:val="24"/>
          <w:lang w:val="hr-HR"/>
        </w:rPr>
        <w:t xml:space="preserve"> 71/15</w:t>
      </w:r>
      <w:r w:rsidR="00864F33">
        <w:rPr>
          <w:szCs w:val="24"/>
          <w:lang w:val="hr-HR"/>
        </w:rPr>
        <w:t xml:space="preserve"> – dalje: SZ</w:t>
      </w:r>
      <w:r w:rsidRPr="00FE7FBF">
        <w:rPr>
          <w:szCs w:val="24"/>
          <w:lang w:val="hr-HR"/>
        </w:rPr>
        <w:t>) oglasom posl</w:t>
      </w:r>
      <w:r w:rsidR="00864F33">
        <w:rPr>
          <w:szCs w:val="24"/>
          <w:lang w:val="hr-HR"/>
        </w:rPr>
        <w:t>ovni</w:t>
      </w:r>
      <w:r w:rsidRPr="00FE7FBF">
        <w:rPr>
          <w:szCs w:val="24"/>
          <w:lang w:val="hr-HR"/>
        </w:rPr>
        <w:t xml:space="preserve"> broj St</w:t>
      </w:r>
      <w:r w:rsidR="001C73F1">
        <w:rPr>
          <w:szCs w:val="24"/>
          <w:lang w:val="hr-HR"/>
        </w:rPr>
        <w:t>-</w:t>
      </w:r>
      <w:r w:rsidR="002F5CC6">
        <w:rPr>
          <w:szCs w:val="24"/>
          <w:lang w:val="hr-HR"/>
        </w:rPr>
        <w:t>4</w:t>
      </w:r>
      <w:r w:rsidR="00B44F1C">
        <w:rPr>
          <w:szCs w:val="24"/>
          <w:lang w:val="hr-HR"/>
        </w:rPr>
        <w:t>2</w:t>
      </w:r>
      <w:r w:rsidR="003F1766">
        <w:rPr>
          <w:szCs w:val="24"/>
          <w:lang w:val="hr-HR"/>
        </w:rPr>
        <w:t>9</w:t>
      </w:r>
      <w:r w:rsidR="004279D3">
        <w:rPr>
          <w:szCs w:val="24"/>
          <w:lang w:val="hr-HR"/>
        </w:rPr>
        <w:t>/</w:t>
      </w:r>
      <w:r w:rsidRPr="00FE7FBF">
        <w:rPr>
          <w:szCs w:val="24"/>
          <w:lang w:val="hr-HR"/>
        </w:rPr>
        <w:t>2015-</w:t>
      </w:r>
      <w:r w:rsidR="00B467DD">
        <w:rPr>
          <w:szCs w:val="24"/>
          <w:lang w:val="hr-HR"/>
        </w:rPr>
        <w:t>2</w:t>
      </w:r>
      <w:r w:rsidRPr="00FE7FBF">
        <w:rPr>
          <w:szCs w:val="24"/>
          <w:lang w:val="hr-HR"/>
        </w:rPr>
        <w:t>, koji je objavljen na mrežnoj stranici e-oglasna ploča T</w:t>
      </w:r>
      <w:r w:rsidR="00864F33">
        <w:rPr>
          <w:szCs w:val="24"/>
          <w:lang w:val="hr-HR"/>
        </w:rPr>
        <w:t xml:space="preserve">rgovačkog suda u Bjelovaru </w:t>
      </w:r>
      <w:r w:rsidR="002F5CC6">
        <w:rPr>
          <w:szCs w:val="24"/>
          <w:lang w:val="hr-HR"/>
        </w:rPr>
        <w:t>3.</w:t>
      </w:r>
      <w:r w:rsidR="00BA4AD7">
        <w:rPr>
          <w:szCs w:val="24"/>
          <w:lang w:val="hr-HR"/>
        </w:rPr>
        <w:t xml:space="preserve"> prosinca</w:t>
      </w:r>
      <w:r w:rsidR="00230207">
        <w:rPr>
          <w:szCs w:val="24"/>
          <w:lang w:val="hr-HR"/>
        </w:rPr>
        <w:t xml:space="preserve"> 2015. godine</w:t>
      </w:r>
      <w:r w:rsidRPr="00FE7FBF">
        <w:rPr>
          <w:szCs w:val="24"/>
          <w:lang w:val="hr-HR"/>
        </w:rPr>
        <w:t>, pozvao osobu ovlaštenu za zastupanje dužnika da u roku od 15 dana od objave oglasa na mrežnoj stranici e-oglasne ploče  podnese sudu javnobilježnički ovjerovljen popis imovine i obveza na propisanom obrascu.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431. SZ riješio kao u t</w:t>
      </w:r>
      <w:r w:rsidR="00864F33">
        <w:rPr>
          <w:szCs w:val="24"/>
          <w:lang w:val="hr-HR"/>
        </w:rPr>
        <w:t xml:space="preserve">. </w:t>
      </w:r>
      <w:r w:rsidRPr="00FE7FBF">
        <w:rPr>
          <w:szCs w:val="24"/>
          <w:lang w:val="hr-HR"/>
        </w:rPr>
        <w:t>I., II., III. i IV. izreke.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stečajni upravitelj, pregledom poslovne dokumentacije i prostora dužnika, utvrdi da dužnik ima imovinu koja bi se mogla unovčiti, sukladno odredbi čl.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>133. st.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1. </w:t>
      </w:r>
      <w:r>
        <w:rPr>
          <w:rFonts w:cs="Times New Roman" w:hAnsi="Times New Roman" w:ascii="Times New Roman"/>
          <w:sz w:val="24"/>
          <w:szCs w:val="24"/>
        </w:rPr>
        <w:t>SZ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O objavi rješenja na mrežnoj stranici e-oglasna ploča Trgovačkog suda u Bjelovaru i brisanju dužnika iz sudskog registra sud je odlučio sukladno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131., 132. i 286. SZ-a.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Bjelovaru</w:t>
      </w:r>
      <w:r w:rsidR="00684E61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E359AF">
        <w:rPr>
          <w:szCs w:val="24"/>
          <w:lang w:val="hr-HR"/>
        </w:rPr>
        <w:t>1</w:t>
      </w:r>
      <w:r w:rsidR="003F1766">
        <w:rPr>
          <w:szCs w:val="24"/>
          <w:lang w:val="hr-HR"/>
        </w:rPr>
        <w:t>9</w:t>
      </w:r>
      <w:r w:rsidR="00230207">
        <w:rPr>
          <w:szCs w:val="24"/>
          <w:lang w:val="hr-HR"/>
        </w:rPr>
        <w:t>. veljače 2016</w:t>
      </w:r>
      <w:r w:rsidR="00CA6F86" w:rsidRPr="00FE7FBF">
        <w:rPr>
          <w:szCs w:val="24"/>
          <w:lang w:val="hr-HR"/>
        </w:rPr>
        <w:t>.</w:t>
      </w:r>
      <w:r w:rsidR="00684E61">
        <w:rPr>
          <w:szCs w:val="24"/>
          <w:lang w:val="hr-HR"/>
        </w:rPr>
        <w:t xml:space="preserve"> godine.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85B19" w:rsidP="00085B19" w:rsidR="00085B19">
      <w:pPr>
        <w:rPr>
          <w:szCs w:val="24"/>
          <w:lang w:val="hr-HR"/>
        </w:rPr>
      </w:pPr>
    </w:p>
    <w:p w:rsidRDefault="00684E61" w:rsidP="00085B19" w:rsidR="00CA6F86" w:rsidRPr="00FE7FBF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 xml:space="preserve">          </w:t>
      </w:r>
      <w:r w:rsidR="00652037">
        <w:rPr>
          <w:szCs w:val="24"/>
          <w:lang w:val="hr-HR"/>
        </w:rPr>
        <w:t>SUDSKI SAVJETNIK</w:t>
      </w:r>
    </w:p>
    <w:p w:rsidRDefault="00CA6F86" w:rsidP="00684E61" w:rsidR="00CA6F86" w:rsidRPr="00FE7FBF">
      <w:pPr>
        <w:ind w:firstLine="4111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</w:t>
      </w:r>
      <w:r w:rsidR="00652037">
        <w:rPr>
          <w:szCs w:val="24"/>
          <w:lang w:val="hr-HR"/>
        </w:rPr>
        <w:t xml:space="preserve">                 </w:t>
      </w:r>
      <w:r w:rsidR="00085B19">
        <w:rPr>
          <w:szCs w:val="24"/>
          <w:lang w:val="hr-HR"/>
        </w:rPr>
        <w:t xml:space="preserve">  </w:t>
      </w:r>
      <w:r w:rsidR="00684E61">
        <w:rPr>
          <w:szCs w:val="24"/>
          <w:lang w:val="hr-HR"/>
        </w:rPr>
        <w:t>MIROSLAV LOVREKOVIĆ</w:t>
      </w:r>
      <w:r w:rsidR="00D73E9E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 </w:t>
      </w:r>
    </w:p>
    <w:p w:rsidRDefault="00CA6F86" w:rsidP="00CA6F86" w:rsidR="00CA6F86" w:rsidRPr="00FE7FBF">
      <w:pPr>
        <w:ind w:firstLine="4111"/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</w:t>
      </w:r>
      <w:r w:rsidRPr="00FE7FBF">
        <w:rPr>
          <w:szCs w:val="24"/>
          <w:lang w:val="hr-HR"/>
        </w:rPr>
        <w:tab/>
      </w:r>
      <w:r w:rsidRPr="00FE7FBF">
        <w:rPr>
          <w:szCs w:val="24"/>
          <w:lang w:val="hr-HR"/>
        </w:rPr>
        <w:tab/>
        <w:t xml:space="preserve">        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CA6F86" w:rsidP="00CA6F86" w:rsidR="00652037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</w:t>
      </w:r>
      <w:r w:rsidR="00652037">
        <w:rPr>
          <w:szCs w:val="24"/>
          <w:lang w:val="hr-HR"/>
        </w:rPr>
        <w:t xml:space="preserve">istovjetna </w:t>
      </w:r>
      <w:r w:rsidRPr="00FE7FBF">
        <w:rPr>
          <w:szCs w:val="24"/>
          <w:lang w:val="hr-HR"/>
        </w:rPr>
        <w:t xml:space="preserve">primjerka u roku od 8 dana od dana objave rješenja na e-oglasnoj ploči suda, </w:t>
      </w:r>
      <w:r w:rsidR="00652037">
        <w:rPr>
          <w:szCs w:val="24"/>
          <w:lang w:val="hr-HR"/>
        </w:rPr>
        <w:t xml:space="preserve">a o žalbi odlučuje sudac pojedinac Trgovačkog suda u Bjelovaru.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1C73F1" w:rsidP="00CA6F86" w:rsidR="001C73F1">
      <w:pPr>
        <w:jc w:val="both"/>
        <w:rPr>
          <w:szCs w:val="24"/>
          <w:lang w:val="hr-HR"/>
        </w:rPr>
      </w:pPr>
    </w:p>
    <w:p w:rsidRDefault="00DF4537" w:rsidP="00CA6F86" w:rsidR="00DF4537">
      <w:pPr>
        <w:jc w:val="both"/>
        <w:rPr>
          <w:szCs w:val="24"/>
          <w:lang w:val="hr-HR"/>
        </w:rPr>
      </w:pPr>
    </w:p>
    <w:p w:rsidRDefault="00DF4537" w:rsidP="00CA6F86" w:rsidR="00DF4537">
      <w:pPr>
        <w:jc w:val="both"/>
        <w:rPr>
          <w:szCs w:val="24"/>
          <w:lang w:val="hr-HR"/>
        </w:rPr>
      </w:pPr>
    </w:p>
    <w:p w:rsidRDefault="00DF4537" w:rsidP="00CA6F86" w:rsidR="00DF4537">
      <w:pPr>
        <w:jc w:val="both"/>
        <w:rPr>
          <w:szCs w:val="24"/>
          <w:lang w:val="hr-HR"/>
        </w:rPr>
      </w:pPr>
    </w:p>
    <w:p w:rsidRDefault="00EB71F2" w:rsidP="00CA6F86" w:rsidR="00EB71F2">
      <w:pPr>
        <w:jc w:val="both"/>
        <w:rPr>
          <w:szCs w:val="24"/>
          <w:lang w:val="hr-HR"/>
        </w:rPr>
      </w:pPr>
    </w:p>
    <w:p w:rsidRDefault="00EB71F2" w:rsidP="00CA6F86" w:rsidR="00EB71F2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lastRenderedPageBreak/>
        <w:t>Rj.</w:t>
      </w:r>
    </w:p>
    <w:p w:rsidRDefault="00CA6F86" w:rsidP="00CA6F86" w:rsidR="00CA6F86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1. DNA:</w:t>
      </w:r>
      <w:r w:rsidR="00533265">
        <w:rPr>
          <w:szCs w:val="24"/>
          <w:lang w:val="hr-HR"/>
        </w:rPr>
        <w:t>-</w:t>
      </w:r>
      <w:r w:rsidRPr="00FE7FBF">
        <w:rPr>
          <w:szCs w:val="24"/>
          <w:lang w:val="hr-HR"/>
        </w:rPr>
        <w:t>predlagatelju FINI, Podružnica Bjelovar  – putem e-oglasne ploče suda</w:t>
      </w:r>
    </w:p>
    <w:p w:rsidRDefault="00533265" w:rsidP="00CA6F86" w:rsidR="00533265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 - dužniku-putem e-oglasne ploče</w:t>
      </w:r>
    </w:p>
    <w:p w:rsidRDefault="00B17DDC" w:rsidP="00B17DDC" w:rsidR="00B17DDC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  <w:r>
        <w:rPr>
          <w:szCs w:val="24"/>
          <w:lang w:val="hr-HR"/>
        </w:rPr>
        <w:tab/>
        <w:t xml:space="preserve">- </w:t>
      </w:r>
      <w:r w:rsidRPr="00FE7FBF">
        <w:rPr>
          <w:szCs w:val="24"/>
          <w:lang w:val="hr-HR"/>
        </w:rPr>
        <w:t>zakonskom zastupniku dužnika 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stečajnom upravitelju-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ŽDO Bjelovar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Porezna uprava</w:t>
      </w:r>
      <w:r w:rsidR="00571DD3">
        <w:rPr>
          <w:szCs w:val="24"/>
          <w:lang w:val="hr-HR"/>
        </w:rPr>
        <w:t>, Ispostava</w:t>
      </w:r>
      <w:r w:rsidRPr="00FE7FBF">
        <w:rPr>
          <w:szCs w:val="24"/>
          <w:lang w:val="hr-HR"/>
        </w:rPr>
        <w:t xml:space="preserve"> </w:t>
      </w:r>
      <w:r w:rsidR="00624FF2">
        <w:rPr>
          <w:szCs w:val="24"/>
          <w:lang w:val="hr-HR"/>
        </w:rPr>
        <w:t>Grubišno Polje</w:t>
      </w:r>
      <w:r w:rsidRPr="00FE7FBF">
        <w:rPr>
          <w:szCs w:val="24"/>
          <w:lang w:val="hr-HR"/>
        </w:rPr>
        <w:t xml:space="preserve">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e-oglasna ploča ovoga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sudskom registru - nakon pravomoćnosti rješenja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II. Kal. pravomoćnost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Bjelovar</w:t>
      </w:r>
      <w:r w:rsidR="00684E61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F50B76">
        <w:rPr>
          <w:szCs w:val="24"/>
          <w:lang w:val="hr-HR"/>
        </w:rPr>
        <w:t>1</w:t>
      </w:r>
      <w:r w:rsidR="003F1766">
        <w:rPr>
          <w:szCs w:val="24"/>
          <w:lang w:val="hr-HR"/>
        </w:rPr>
        <w:t>9</w:t>
      </w:r>
      <w:r>
        <w:rPr>
          <w:szCs w:val="24"/>
          <w:lang w:val="hr-HR"/>
        </w:rPr>
        <w:t>.</w:t>
      </w:r>
      <w:r w:rsidR="00230207">
        <w:rPr>
          <w:szCs w:val="24"/>
          <w:lang w:val="hr-HR"/>
        </w:rPr>
        <w:t>0</w:t>
      </w:r>
      <w:r>
        <w:rPr>
          <w:szCs w:val="24"/>
          <w:lang w:val="hr-HR"/>
        </w:rPr>
        <w:t>2.201</w:t>
      </w:r>
      <w:r w:rsidR="00230207">
        <w:rPr>
          <w:szCs w:val="24"/>
          <w:lang w:val="hr-HR"/>
        </w:rPr>
        <w:t>6</w:t>
      </w:r>
      <w:r>
        <w:rPr>
          <w:szCs w:val="24"/>
          <w:lang w:val="hr-HR"/>
        </w:rPr>
        <w:t>.</w:t>
      </w:r>
      <w:r w:rsidR="00230207">
        <w:rPr>
          <w:szCs w:val="24"/>
          <w:lang w:val="hr-HR"/>
        </w:rPr>
        <w:t>g.</w:t>
      </w:r>
    </w:p>
    <w:p w:rsidRDefault="000664E3" w:rsidP="00CA6F86" w:rsidR="000664E3" w:rsidRPr="00FE7FBF">
      <w:pPr>
        <w:rPr>
          <w:lang w:val="hr-HR"/>
        </w:rPr>
      </w:pPr>
    </w:p>
    <w:sectPr w:rsidSect="00360085" w:rsidR="000664E3" w:rsidRPr="00FE7FBF">
      <w:headerReference w:type="even" r:id="rId10"/>
      <w:headerReference w:type="default" r:id="rId11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1630" w:rsidR="00771630">
      <w:r>
        <w:separator/>
      </w:r>
    </w:p>
  </w:endnote>
  <w:endnote w:id="0" w:type="continuationSeparator">
    <w:p w:rsidRDefault="00771630" w:rsidR="007716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1630" w:rsidR="00771630">
      <w:r>
        <w:separator/>
      </w:r>
    </w:p>
  </w:footnote>
  <w:footnote w:id="0" w:type="continuationSeparator">
    <w:p w:rsidRDefault="00771630" w:rsidR="0077163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1114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84E61" w:rsidP="00940231" w:rsidR="001C73F1">
    <w:pPr>
      <w:pStyle w:val="Zaglavlje"/>
      <w:jc w:val="right"/>
    </w:pPr>
    <w:r>
      <w:t>2</w:t>
    </w:r>
    <w:r w:rsidR="00864F33">
      <w:t xml:space="preserve"> St-</w:t>
    </w:r>
    <w:r w:rsidR="00EB71F2">
      <w:t>282</w:t>
    </w:r>
    <w:r w:rsidR="00864F33">
      <w:t>/2015-</w:t>
    </w:r>
    <w:r w:rsidR="00B467DD">
      <w:t>3</w:t>
    </w:r>
    <w:r w:rsidR="00864F33"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718"/>
    <w:rsid w:val="00021AC4"/>
    <w:rsid w:val="00034FF6"/>
    <w:rsid w:val="000369CC"/>
    <w:rsid w:val="00042B03"/>
    <w:rsid w:val="00054B1B"/>
    <w:rsid w:val="00060F34"/>
    <w:rsid w:val="000664E3"/>
    <w:rsid w:val="0006687B"/>
    <w:rsid w:val="00071AB7"/>
    <w:rsid w:val="0007512E"/>
    <w:rsid w:val="00077239"/>
    <w:rsid w:val="00085B19"/>
    <w:rsid w:val="000931A1"/>
    <w:rsid w:val="0009624A"/>
    <w:rsid w:val="000A3975"/>
    <w:rsid w:val="000B6300"/>
    <w:rsid w:val="000E7F8E"/>
    <w:rsid w:val="000F25D5"/>
    <w:rsid w:val="000F33D9"/>
    <w:rsid w:val="001035FC"/>
    <w:rsid w:val="001049A2"/>
    <w:rsid w:val="00125BA8"/>
    <w:rsid w:val="00150B9A"/>
    <w:rsid w:val="00173939"/>
    <w:rsid w:val="00177126"/>
    <w:rsid w:val="001903AC"/>
    <w:rsid w:val="00191D8F"/>
    <w:rsid w:val="001A2E90"/>
    <w:rsid w:val="001A654E"/>
    <w:rsid w:val="001C54E5"/>
    <w:rsid w:val="001C73F1"/>
    <w:rsid w:val="001C768B"/>
    <w:rsid w:val="001D7388"/>
    <w:rsid w:val="001D7BED"/>
    <w:rsid w:val="001E549B"/>
    <w:rsid w:val="001F3C9B"/>
    <w:rsid w:val="00201288"/>
    <w:rsid w:val="00213DD9"/>
    <w:rsid w:val="002221FF"/>
    <w:rsid w:val="00223A6B"/>
    <w:rsid w:val="00230207"/>
    <w:rsid w:val="002554EA"/>
    <w:rsid w:val="00271286"/>
    <w:rsid w:val="002733CA"/>
    <w:rsid w:val="002C09EB"/>
    <w:rsid w:val="002D71C4"/>
    <w:rsid w:val="002E40D3"/>
    <w:rsid w:val="002F57A6"/>
    <w:rsid w:val="002F5CC6"/>
    <w:rsid w:val="00301C2E"/>
    <w:rsid w:val="00306847"/>
    <w:rsid w:val="00310579"/>
    <w:rsid w:val="00311BE1"/>
    <w:rsid w:val="00320F82"/>
    <w:rsid w:val="0032102E"/>
    <w:rsid w:val="003303CB"/>
    <w:rsid w:val="00331066"/>
    <w:rsid w:val="00340357"/>
    <w:rsid w:val="00340A2E"/>
    <w:rsid w:val="00340BA8"/>
    <w:rsid w:val="0034365E"/>
    <w:rsid w:val="00350DD2"/>
    <w:rsid w:val="0035145B"/>
    <w:rsid w:val="00357225"/>
    <w:rsid w:val="00360085"/>
    <w:rsid w:val="00362FCC"/>
    <w:rsid w:val="00367C12"/>
    <w:rsid w:val="00377E34"/>
    <w:rsid w:val="003856E4"/>
    <w:rsid w:val="003A233F"/>
    <w:rsid w:val="003B6296"/>
    <w:rsid w:val="003B724D"/>
    <w:rsid w:val="003D01C0"/>
    <w:rsid w:val="003D515F"/>
    <w:rsid w:val="003F1766"/>
    <w:rsid w:val="00400DCA"/>
    <w:rsid w:val="00405657"/>
    <w:rsid w:val="00411530"/>
    <w:rsid w:val="004279D3"/>
    <w:rsid w:val="004368C8"/>
    <w:rsid w:val="00455F21"/>
    <w:rsid w:val="00460391"/>
    <w:rsid w:val="00466BFD"/>
    <w:rsid w:val="004A2680"/>
    <w:rsid w:val="004C13F2"/>
    <w:rsid w:val="004C650C"/>
    <w:rsid w:val="004D444E"/>
    <w:rsid w:val="004D5164"/>
    <w:rsid w:val="004D5E99"/>
    <w:rsid w:val="004E7DAB"/>
    <w:rsid w:val="004F1D25"/>
    <w:rsid w:val="00505114"/>
    <w:rsid w:val="0050570C"/>
    <w:rsid w:val="005234B5"/>
    <w:rsid w:val="00533265"/>
    <w:rsid w:val="005377D6"/>
    <w:rsid w:val="00541507"/>
    <w:rsid w:val="005453A3"/>
    <w:rsid w:val="00551158"/>
    <w:rsid w:val="005625AB"/>
    <w:rsid w:val="00571DD3"/>
    <w:rsid w:val="00575F49"/>
    <w:rsid w:val="005A2447"/>
    <w:rsid w:val="005A6A0A"/>
    <w:rsid w:val="005B26FA"/>
    <w:rsid w:val="005B53F7"/>
    <w:rsid w:val="005C0D80"/>
    <w:rsid w:val="005D037C"/>
    <w:rsid w:val="005D3AF0"/>
    <w:rsid w:val="005E7F6D"/>
    <w:rsid w:val="005F51FA"/>
    <w:rsid w:val="00602B0B"/>
    <w:rsid w:val="00606637"/>
    <w:rsid w:val="00610074"/>
    <w:rsid w:val="00624FF2"/>
    <w:rsid w:val="00632728"/>
    <w:rsid w:val="006425FF"/>
    <w:rsid w:val="00644231"/>
    <w:rsid w:val="00652037"/>
    <w:rsid w:val="0066064B"/>
    <w:rsid w:val="006825E3"/>
    <w:rsid w:val="00684E61"/>
    <w:rsid w:val="00691221"/>
    <w:rsid w:val="006923BC"/>
    <w:rsid w:val="006B48ED"/>
    <w:rsid w:val="006D69FC"/>
    <w:rsid w:val="006E2969"/>
    <w:rsid w:val="006E4F10"/>
    <w:rsid w:val="00701DB2"/>
    <w:rsid w:val="00725BCB"/>
    <w:rsid w:val="007441A3"/>
    <w:rsid w:val="00755C25"/>
    <w:rsid w:val="0076259E"/>
    <w:rsid w:val="00771630"/>
    <w:rsid w:val="007A0BFE"/>
    <w:rsid w:val="007D6BE1"/>
    <w:rsid w:val="007E4C30"/>
    <w:rsid w:val="007F06DD"/>
    <w:rsid w:val="007F5918"/>
    <w:rsid w:val="007F6517"/>
    <w:rsid w:val="00823D42"/>
    <w:rsid w:val="00827455"/>
    <w:rsid w:val="00834CA1"/>
    <w:rsid w:val="008530FB"/>
    <w:rsid w:val="008638CA"/>
    <w:rsid w:val="00864F33"/>
    <w:rsid w:val="0087204C"/>
    <w:rsid w:val="008758F4"/>
    <w:rsid w:val="008801B1"/>
    <w:rsid w:val="00884091"/>
    <w:rsid w:val="00885212"/>
    <w:rsid w:val="00894A7D"/>
    <w:rsid w:val="008B54C1"/>
    <w:rsid w:val="008C243D"/>
    <w:rsid w:val="008E0172"/>
    <w:rsid w:val="008E79FB"/>
    <w:rsid w:val="008F1AD1"/>
    <w:rsid w:val="008F27EE"/>
    <w:rsid w:val="008F42A8"/>
    <w:rsid w:val="00915920"/>
    <w:rsid w:val="0092240E"/>
    <w:rsid w:val="0092343D"/>
    <w:rsid w:val="00940231"/>
    <w:rsid w:val="0094317E"/>
    <w:rsid w:val="009546FE"/>
    <w:rsid w:val="00955306"/>
    <w:rsid w:val="009648B4"/>
    <w:rsid w:val="0097056F"/>
    <w:rsid w:val="00972422"/>
    <w:rsid w:val="00986E27"/>
    <w:rsid w:val="00997840"/>
    <w:rsid w:val="009C431F"/>
    <w:rsid w:val="009D6EEB"/>
    <w:rsid w:val="009E5A77"/>
    <w:rsid w:val="009F62BA"/>
    <w:rsid w:val="00A042BF"/>
    <w:rsid w:val="00A05FA7"/>
    <w:rsid w:val="00A214A4"/>
    <w:rsid w:val="00A36B86"/>
    <w:rsid w:val="00A531CB"/>
    <w:rsid w:val="00A60269"/>
    <w:rsid w:val="00A71555"/>
    <w:rsid w:val="00AA084F"/>
    <w:rsid w:val="00AA3639"/>
    <w:rsid w:val="00AA3A97"/>
    <w:rsid w:val="00AB3E5C"/>
    <w:rsid w:val="00AD592E"/>
    <w:rsid w:val="00AE0914"/>
    <w:rsid w:val="00AE384B"/>
    <w:rsid w:val="00AE45B0"/>
    <w:rsid w:val="00AE469A"/>
    <w:rsid w:val="00B17DDC"/>
    <w:rsid w:val="00B21457"/>
    <w:rsid w:val="00B34539"/>
    <w:rsid w:val="00B41B09"/>
    <w:rsid w:val="00B44F1C"/>
    <w:rsid w:val="00B467DD"/>
    <w:rsid w:val="00B5740C"/>
    <w:rsid w:val="00B6308A"/>
    <w:rsid w:val="00B73A06"/>
    <w:rsid w:val="00B8457C"/>
    <w:rsid w:val="00B90012"/>
    <w:rsid w:val="00B964B2"/>
    <w:rsid w:val="00BA4AD7"/>
    <w:rsid w:val="00BA4EFD"/>
    <w:rsid w:val="00BB516E"/>
    <w:rsid w:val="00BD3171"/>
    <w:rsid w:val="00BD5F72"/>
    <w:rsid w:val="00BD6006"/>
    <w:rsid w:val="00BF207A"/>
    <w:rsid w:val="00C243C3"/>
    <w:rsid w:val="00C25D49"/>
    <w:rsid w:val="00C34217"/>
    <w:rsid w:val="00C40BA0"/>
    <w:rsid w:val="00C54571"/>
    <w:rsid w:val="00C614A5"/>
    <w:rsid w:val="00C61FA1"/>
    <w:rsid w:val="00C65E0A"/>
    <w:rsid w:val="00C805D6"/>
    <w:rsid w:val="00C80CB2"/>
    <w:rsid w:val="00C84F59"/>
    <w:rsid w:val="00C868D7"/>
    <w:rsid w:val="00CA3E82"/>
    <w:rsid w:val="00CA582D"/>
    <w:rsid w:val="00CA6F86"/>
    <w:rsid w:val="00CB2D3D"/>
    <w:rsid w:val="00CC2653"/>
    <w:rsid w:val="00CC27DC"/>
    <w:rsid w:val="00CD4B07"/>
    <w:rsid w:val="00D044DB"/>
    <w:rsid w:val="00D14AEC"/>
    <w:rsid w:val="00D20471"/>
    <w:rsid w:val="00D2154F"/>
    <w:rsid w:val="00D21810"/>
    <w:rsid w:val="00D24F6E"/>
    <w:rsid w:val="00D26985"/>
    <w:rsid w:val="00D273EA"/>
    <w:rsid w:val="00D32CB1"/>
    <w:rsid w:val="00D44D35"/>
    <w:rsid w:val="00D52F5E"/>
    <w:rsid w:val="00D53FF2"/>
    <w:rsid w:val="00D55C6C"/>
    <w:rsid w:val="00D73E9E"/>
    <w:rsid w:val="00D823F0"/>
    <w:rsid w:val="00DA5CB7"/>
    <w:rsid w:val="00DC2CE3"/>
    <w:rsid w:val="00DE22C5"/>
    <w:rsid w:val="00DF4537"/>
    <w:rsid w:val="00DF6115"/>
    <w:rsid w:val="00E01AAA"/>
    <w:rsid w:val="00E1114D"/>
    <w:rsid w:val="00E24C28"/>
    <w:rsid w:val="00E30A81"/>
    <w:rsid w:val="00E31EE1"/>
    <w:rsid w:val="00E359AF"/>
    <w:rsid w:val="00E55D53"/>
    <w:rsid w:val="00E672E5"/>
    <w:rsid w:val="00E83A47"/>
    <w:rsid w:val="00E870EC"/>
    <w:rsid w:val="00E87E62"/>
    <w:rsid w:val="00E92386"/>
    <w:rsid w:val="00E93F44"/>
    <w:rsid w:val="00EA1CE3"/>
    <w:rsid w:val="00EA25A4"/>
    <w:rsid w:val="00EA5BD4"/>
    <w:rsid w:val="00EA5E49"/>
    <w:rsid w:val="00EB71F2"/>
    <w:rsid w:val="00EC1878"/>
    <w:rsid w:val="00F01E13"/>
    <w:rsid w:val="00F06728"/>
    <w:rsid w:val="00F24118"/>
    <w:rsid w:val="00F50B76"/>
    <w:rsid w:val="00F517DC"/>
    <w:rsid w:val="00F6173C"/>
    <w:rsid w:val="00F618BD"/>
    <w:rsid w:val="00F70E61"/>
    <w:rsid w:val="00F76558"/>
    <w:rsid w:val="00F86C29"/>
    <w:rsid w:val="00FB6FEE"/>
    <w:rsid w:val="00FD0DBB"/>
    <w:rsid w:val="00FD21BA"/>
    <w:rsid w:val="00FD21D0"/>
    <w:rsid w:val="00FE1374"/>
    <w:rsid w:val="00FE7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01E13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111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114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114D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114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114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01E13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111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114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114D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114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114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282</izvorni_sadrzaj>
    <derivirana_varijabla naziv="DomainObject.Predmet.Broj_1">282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St-282/2015</izvorni_sadrzaj>
    <derivirana_varijabla naziv="DomainObject.Predmet.OznakaBroj_1">St-282/2015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METAL-PROFIL društvo s ograničenom odgovornošću za proizvodnju, trgovinu i usluge, Bjelovar zastupanog po punomoćniku Robert Jadan; Denis Jadan</izvorni_sadrzaj>
    <derivirana_varijabla naziv="DomainObject.Predmet.ProtustrankaFormated_1">  METAL-PROFIL društvo s ograničenom odgovornošću za proizvodnju, trgovinu i usluge, Bjelovar zastupanog po punomoćniku Robert Jadan; Denis Jadan</derivirana_varijabla>
  </DomainObject.Predmet.ProtustrankaFormated>
  <DomainObject.Predmet.ProtustrankaFormatedOIB>
    <izvorni_sadrzaj>  METAL-PROFIL društvo s ograničenom odgovornošću za proizvodnju, trgovinu i usluge, Bjelovar, OIB 11153440838 zastupanog po punomoćniku Robert Jadan; Denis Jadan</izvorni_sadrzaj>
    <derivirana_varijabla naziv="DomainObject.Predmet.ProtustrankaFormatedOIB_1">  METAL-PROFIL društvo s ograničenom odgovornošću za proizvodnju, trgovinu i usluge, Bjelovar, OIB 11153440838 zastupanog po punomoćniku Robert Jadan; Denis Jadan</derivirana_varijabla>
  </DomainObject.Predmet.ProtustrankaFormatedOIB>
  <DomainObject.Predmet.ProtustrankaFormatedWithAdress>
    <izvorni_sadrzaj> METAL-PROFIL društvo s ograničenom odgovornošću za proizvodnju, trgovinu i usluge, Bjelovar, Ilirska 4, 43000 Bjelovar zastupanog po punomoćniku Robert Jadan; Denis Jadan</izvorni_sadrzaj>
    <derivirana_varijabla naziv="DomainObject.Predmet.ProtustrankaFormatedWithAdress_1"> METAL-PROFIL društvo s ograničenom odgovornošću za proizvodnju, trgovinu i usluge, Bjelovar, Ilirska 4, 43000 Bjelovar zastupanog po punomoćniku Robert Jadan; Denis Jadan</derivirana_varijabla>
  </DomainObject.Predmet.ProtustrankaFormatedWithAdress>
  <DomainObject.Predmet.ProtustrankaFormatedWithAdressOIB>
    <izvorni_sadrzaj> METAL-PROFIL društvo s ograničenom odgovornošću za proizvodnju, trgovinu i usluge, Bjelovar, OIB 11153440838, Ilirska 4, 43000 Bjelovar zastupanog po punomoćniku Robert Jadan; Denis Jadan</izvorni_sadrzaj>
    <derivirana_varijabla naziv="DomainObject.Predmet.ProtustrankaFormatedWithAdressOIB_1"> METAL-PROFIL društvo s ograničenom odgovornošću za proizvodnju, trgovinu i usluge, Bjelovar, OIB 11153440838, Ilirska 4, 43000 Bjelovar zastupanog po punomoćniku Robert Jadan; Denis Jadan</derivirana_varijabla>
  </DomainObject.Predmet.ProtustrankaFormatedWithAdressOIB>
  <DomainObject.Predmet.ProtustrankaWithAdress>
    <izvorni_sadrzaj>METAL-PROFIL društvo s ograničenom odgovornošću za proizvodnju, trgovinu i usluge, Bjelovar Ilirska 4, 43000 Bjelovar</izvorni_sadrzaj>
    <derivirana_varijabla naziv="DomainObject.Predmet.ProtustrankaWithAdress_1">METAL-PROFIL društvo s ograničenom odgovornošću za proizvodnju, trgovinu i usluge, Bjelovar Ilirska 4, 43000 Bjelovar</derivirana_varijabla>
  </DomainObject.Predmet.ProtustrankaWithAdress>
  <DomainObject.Predmet.ProtustrankaWithAdressOIB>
    <izvorni_sadrzaj>METAL-PROFIL društvo s ograničenom odgovornošću za proizvodnju, trgovinu i usluge, Bjelovar, OIB 11153440838, Ilirska 4, 43000 Bjelovar</izvorni_sadrzaj>
    <derivirana_varijabla naziv="DomainObject.Predmet.ProtustrankaWithAdressOIB_1">METAL-PROFIL društvo s ograničenom odgovornošću za proizvodnju, trgovinu i usluge, Bjelovar, OIB 11153440838, Ilirska 4, 43000 Bjelovar</derivirana_varijabla>
  </DomainObject.Predmet.ProtustrankaWithAdressOIB>
  <DomainObject.Predmet.ProtustrankaNazivFormated>
    <izvorni_sadrzaj>METAL-PROFIL društvo s ograničenom odgovornošću za proizvodnju, trgovinu i usluge, Bjelovar</izvorni_sadrzaj>
    <derivirana_varijabla naziv="DomainObject.Predmet.ProtustrankaNazivFormated_1">METAL-PROFIL društvo s ograničenom odgovornošću za proizvodnju, trgovinu i usluge, Bjelovar</derivirana_varijabla>
  </DomainObject.Predmet.ProtustrankaNazivFormated>
  <DomainObject.Predmet.ProtustrankaNazivFormatedOIB>
    <izvorni_sadrzaj>METAL-PROFIL društvo s ograničenom odgovornošću za proizvodnju, trgovinu i usluge, Bjelovar, OIB 11153440838</izvorni_sadrzaj>
    <derivirana_varijabla naziv="DomainObject.Predmet.ProtustrankaNazivFormatedOIB_1">METAL-PROFIL društvo s ograničenom odgovornošću za proizvodnju, trgovinu i usluge, Bjelovar, OIB 11153440838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METAL-PROFIL društvo s ograničenom odgovornošću za proizvodnju, trgovinu i usluge, Bjelovar zastupanog po punomoćniku Robert Jadan; Denis Jadan</item>
    </izvorni_sadrzaj>
    <derivirana_varijabla naziv="DomainObject.Predmet.ProtuStrankaListFormated_1">
      <item>METAL-PROFIL društvo s ograničenom odgovornošću za proizvodnju, trgovinu i usluge, Bjelovar zastupanog po punomoćniku Robert Jadan; Denis Jadan</item>
    </derivirana_varijabla>
  </DomainObject.Predmet.ProtuStrankaListFormated>
  <DomainObject.Predmet.ProtuStrankaListFormatedOIB>
    <izvorni_sadrzaj>
      <item>METAL-PROFIL društvo s ograničenom odgovornošću za proizvodnju, trgovinu i usluge, Bjelovar, OIB 11153440838 zastupanog po punomoćniku Robert Jadan; Denis Jadan</item>
    </izvorni_sadrzaj>
    <derivirana_varijabla naziv="DomainObject.Predmet.ProtuStrankaListFormatedOIB_1">
      <item>METAL-PROFIL društvo s ograničenom odgovornošću za proizvodnju, trgovinu i usluge, Bjelovar, OIB 11153440838 zastupanog po punomoćniku Robert Jadan; Denis Jadan</item>
    </derivirana_varijabla>
  </DomainObject.Predmet.ProtuStrankaListFormatedOIB>
  <DomainObject.Predmet.ProtuStrankaListFormatedWithAdress>
    <izvorni_sadrzaj>
      <item>METAL-PROFIL društvo s ograničenom odgovornošću za proizvodnju, trgovinu i usluge, Bjelovar, Ilirska 4, 43000 Bjelovar zastupanog po punomoćniku Robert Jadan; Denis Jadan</item>
    </izvorni_sadrzaj>
    <derivirana_varijabla naziv="DomainObject.Predmet.ProtuStrankaListFormatedWithAdress_1">
      <item>METAL-PROFIL društvo s ograničenom odgovornošću za proizvodnju, trgovinu i usluge, Bjelovar, Ilirska 4, 43000 Bjelovar zastupanog po punomoćniku Robert Jadan; Denis Jadan</item>
    </derivirana_varijabla>
  </DomainObject.Predmet.ProtuStrankaListFormatedWithAdress>
  <DomainObject.Predmet.ProtuStrankaListFormatedWithAdressOIB>
    <izvorni_sadrzaj>
      <item>METAL-PROFIL društvo s ograničenom odgovornošću za proizvodnju, trgovinu i usluge, Bjelovar, OIB 11153440838, Ilirska 4, 43000 Bjelovar zastupanog po punomoćniku Robert Jadan; Denis Jadan</item>
    </izvorni_sadrzaj>
    <derivirana_varijabla naziv="DomainObject.Predmet.ProtuStrankaListFormatedWithAdressOIB_1">
      <item>METAL-PROFIL društvo s ograničenom odgovornošću za proizvodnju, trgovinu i usluge, Bjelovar, OIB 11153440838, Ilirska 4, 43000 Bjelovar zastupanog po punomoćniku Robert Jadan; Denis Jadan</item>
    </derivirana_varijabla>
  </DomainObject.Predmet.ProtuStrankaListFormatedWithAdressOIB>
  <DomainObject.Predmet.ProtuStrankaListNazivFormated>
    <izvorni_sadrzaj>
      <item>METAL-PROFIL društvo s ograničenom odgovornošću za proizvodnju, trgovinu i usluge, Bjelovar</item>
    </izvorni_sadrzaj>
    <derivirana_varijabla naziv="DomainObject.Predmet.ProtuStrankaListNazivFormated_1">
      <item>METAL-PROFIL društvo s ograničenom odgovornošću za proizvodnju, trgovinu i usluge, Bjelovar</item>
    </derivirana_varijabla>
  </DomainObject.Predmet.ProtuStrankaListNazivFormated>
  <DomainObject.Predmet.ProtuStrankaListNazivFormatedOIB>
    <izvorni_sadrzaj>
      <item>METAL-PROFIL društvo s ograničenom odgovornošću za proizvodnju, trgovinu i usluge, Bjelovar, OIB 11153440838</item>
    </izvorni_sadrzaj>
    <derivirana_varijabla naziv="DomainObject.Predmet.ProtuStrankaListNazivFormatedOIB_1">
      <item>METAL-PROFIL društvo s ograničenom odgovornošću za proizvodnju, trgovinu i usluge, Bjelovar, OIB 11153440838</item>
    </derivirana_varijabla>
  </DomainObject.Predmet.ProtuStrankaListNazivFormatedOIB>
  <DomainObject.Predmet.OstaliListFormated>
    <izvorni_sadrzaj>
      <item>Robert Jadan punomoćnik sudionika u postupku METAL-PROFIL društvo s ograničenom odgovornošću za proizvodnju, trgovinu i usluge, Bjelovar</item>
      <item>Denis Jadan punomoćnik sudionika u postupku METAL-PROFIL društvo s ograničenom odgovornošću za proizvodnju, trgovinu i usluge, Bjelovar</item>
    </izvorni_sadrzaj>
    <derivirana_varijabla naziv="DomainObject.Predmet.OstaliListFormated_1">
      <item>Robert Jadan punomoćnik sudionika u postupku METAL-PROFIL društvo s ograničenom odgovornošću za proizvodnju, trgovinu i usluge, Bjelovar</item>
      <item>Denis Jadan punomoćnik sudionika u postupku METAL-PROFIL društvo s ograničenom odgovornošću za proizvodnju, trgovinu i usluge, Bjelovar</item>
    </derivirana_varijabla>
  </DomainObject.Predmet.OstaliListFormated>
  <DomainObject.Predmet.OstaliListFormatedOIB>
    <izvorni_sadrzaj>
      <item>Robert Jadan, OIB 24437654933 punomoćnik sudionika u postupku METAL-PROFIL društvo s ograničenom odgovornošću za proizvodnju, trgovinu i usluge, Bjelovar</item>
      <item>Denis Jadan, OIB 46412145855 punomoćnik sudionika u postupku METAL-PROFIL društvo s ograničenom odgovornošću za proizvodnju, trgovinu i usluge, Bjelovar</item>
    </izvorni_sadrzaj>
    <derivirana_varijabla naziv="DomainObject.Predmet.OstaliListFormatedOIB_1">
      <item>Robert Jadan, OIB 24437654933 punomoćnik sudionika u postupku METAL-PROFIL društvo s ograničenom odgovornošću za proizvodnju, trgovinu i usluge, Bjelovar</item>
      <item>Denis Jadan, OIB 46412145855 punomoćnik sudionika u postupku METAL-PROFIL društvo s ograničenom odgovornošću za proizvodnju, trgovinu i usluge, Bjelovar</item>
    </derivirana_varijabla>
  </DomainObject.Predmet.OstaliListFormatedOIB>
  <DomainObject.Predmet.OstaliListFormatedWithAdress>
    <izvorni_sadrzaj>
      <item>Robert Jadan, Ilirska 4, 43000 Bjelovar punomoćnik sudionika u postupku METAL-PROFIL društvo s ograničenom odgovornošću za proizvodnju, trgovinu i usluge, Bjelovar</item>
      <item>Denis Jadan, Ilirska 4, 43000 Bjelovar punomoćnik sudionika u postupku METAL-PROFIL društvo s ograničenom odgovornošću za proizvodnju, trgovinu i usluge, Bjelovar</item>
    </izvorni_sadrzaj>
    <derivirana_varijabla naziv="DomainObject.Predmet.OstaliListFormatedWithAdress_1">
      <item>Robert Jadan, Ilirska 4, 43000 Bjelovar punomoćnik sudionika u postupku METAL-PROFIL društvo s ograničenom odgovornošću za proizvodnju, trgovinu i usluge, Bjelovar</item>
      <item>Denis Jadan, Ilirska 4, 43000 Bjelovar punomoćnik sudionika u postupku METAL-PROFIL društvo s ograničenom odgovornošću za proizvodnju, trgovinu i usluge, Bjelovar</item>
    </derivirana_varijabla>
  </DomainObject.Predmet.OstaliListFormatedWithAdress>
  <DomainObject.Predmet.OstaliListFormatedWithAdressOIB>
    <izvorni_sadrzaj>
      <item>Robert Jadan, OIB 24437654933, Ilirska 4, 43000 Bjelovar punomoćnik sudionika u postupku METAL-PROFIL društvo s ograničenom odgovornošću za proizvodnju, trgovinu i usluge, Bjelovar</item>
      <item>Denis Jadan, OIB 46412145855, Ilirska 4, 43000 Bjelovar punomoćnik sudionika u postupku METAL-PROFIL društvo s ograničenom odgovornošću za proizvodnju, trgovinu i usluge, Bjelovar</item>
    </izvorni_sadrzaj>
    <derivirana_varijabla naziv="DomainObject.Predmet.OstaliListFormatedWithAdressOIB_1">
      <item>Robert Jadan, OIB 24437654933, Ilirska 4, 43000 Bjelovar punomoćnik sudionika u postupku METAL-PROFIL društvo s ograničenom odgovornošću za proizvodnju, trgovinu i usluge, Bjelovar</item>
      <item>Denis Jadan, OIB 46412145855, Ilirska 4, 43000 Bjelovar punomoćnik sudionika u postupku METAL-PROFIL društvo s ograničenom odgovornošću za proizvodnju, trgovinu i usluge, Bjelovar</item>
    </derivirana_varijabla>
  </DomainObject.Predmet.OstaliListFormatedWithAdressOIB>
  <DomainObject.Predmet.OstaliListNazivFormated>
    <izvorni_sadrzaj>
      <item>Robert Jadan</item>
      <item>Denis Jadan</item>
    </izvorni_sadrzaj>
    <derivirana_varijabla naziv="DomainObject.Predmet.OstaliListNazivFormated_1">
      <item>Robert Jadan</item>
      <item>Denis Jadan</item>
    </derivirana_varijabla>
  </DomainObject.Predmet.OstaliListNazivFormated>
  <DomainObject.Predmet.OstaliListNazivFormatedOIB>
    <izvorni_sadrzaj>
      <item>Robert Jadan, OIB 24437654933</item>
      <item>Denis Jadan, OIB 46412145855</item>
    </izvorni_sadrzaj>
    <derivirana_varijabla naziv="DomainObject.Predmet.OstaliListNazivFormatedOIB_1">
      <item>Robert Jadan, OIB 24437654933</item>
      <item>Denis Jadan, OIB 46412145855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METAL-PROFIL društvo s ograničenom odgovornošću za proizvodnju, trgovinu i usluge, Bjelovar</izvorni_sadrzaj>
    <derivirana_varijabla naziv="DomainObject.Predmet.ProtustrankaIDrugi_1">METAL-PROFIL društvo s ograničenom odgovornošću za proizvodnju, trgovinu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METAL-PROFIL društvo s ograničenom odgovornošću za proizvodnju, trgovinu i usluge, Bjelovar, OIB 11153440838, Ilirska 4, 43000 Bjelovar</izvorni_sadrzaj>
    <derivirana_varijabla naziv="DomainObject.Predmet.ProtustrankaIDrugiAdressOIB_1">METAL-PROFIL društvo s ograničenom odgovornošću za proizvodnju, trgovinu i usluge, Bjelovar, OIB 11153440838, Ilirska 4,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METAL-PROFIL društvo s ograničenom odgovornošću za proizvodnju, trgovinu i usluge, Bjelovar</item>
      <item>Robert Jadan</item>
      <item>Denis Jadan</item>
    </izvorni_sadrzaj>
    <derivirana_varijabla naziv="DomainObject.Predmet.SudioniciListNaziv_1">
      <item>FINA, RC ZAGREB, Podružnica Bjelovar</item>
      <item>METAL-PROFIL društvo s ograničenom odgovornošću za proizvodnju, trgovinu i usluge, Bjelovar</item>
      <item>Robert Jadan</item>
      <item>Denis Jadan</item>
    </derivirana_varijabla>
  </DomainObject.Predmet.SudioniciListNaziv>
  <DomainObject.Predmet.SudioniciListAdressOIB>
    <izvorni_sadrzaj>
      <item>FINA, RC ZAGREB, Podružnica Bjelovar, OIB 85821130368, F. Supila 4,43000 Bjelovar</item>
      <item>METAL-PROFIL društvo s ograničenom odgovornošću za proizvodnju, trgovinu i usluge, Bjelovar, OIB 11153440838, Ilirska 4,43000 Bjelovar</item>
      <item>Robert Jadan, OIB 24437654933, Ilirska 4,43000 Bjelovar</item>
      <item>Denis Jadan, OIB 46412145855, Ilirska 4,43000 Bjelovar</item>
    </izvorni_sadrzaj>
    <derivirana_varijabla naziv="DomainObject.Predmet.SudioniciListAdressOIB_1">
      <item>FINA, RC ZAGREB, Podružnica Bjelovar, OIB 85821130368, F. Supila 4,43000 Bjelovar</item>
      <item>METAL-PROFIL društvo s ograničenom odgovornošću za proizvodnju, trgovinu i usluge, Bjelovar, OIB 11153440838, Ilirska 4,43000 Bjelovar</item>
      <item>Robert Jadan, OIB 24437654933, Ilirska 4,43000 Bjelovar</item>
      <item>Denis Jadan, OIB 46412145855, Ilirska 4,43000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11153440838</item>
      <item>, OIB 24437654933</item>
      <item>, OIB 46412145855</item>
    </izvorni_sadrzaj>
    <derivirana_varijabla naziv="DomainObject.Predmet.SudioniciListNazivOIB_1">
      <item>, OIB 85821130368</item>
      <item>, OIB 11153440838</item>
      <item>, OIB 24437654933</item>
      <item>, OIB 46412145855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DC5E5B-5FA5-470B-9B8D-4F1FBE78F0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3</properties:Pages>
  <properties:Words>696</properties:Words>
  <properties:Characters>3745</properties:Characters>
  <properties:Lines>113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4779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2016-02-19T06:47:00Z</dcterms:created>
  <dc:creator>553y7k3</dc:creator>
  <cp:lastModifiedBy>Miroslav Lovreković</cp:lastModifiedBy>
  <cp:lastPrinted>2016-02-18T13:48:00Z</cp:lastPrinted>
  <dcterms:modified xmlns:xsi="http://www.w3.org/2001/XMLSchema-instance" xsi:type="dcterms:W3CDTF">2016-02-19T06:50:00Z</dcterms:modified>
  <cp:revision>3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