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8f35" w14:paraId="4608f35" w:rsidRDefault="002E6154" w:rsidP="000E2E7B" w:rsidR="000E2E7B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  <w:r>
        <w:rPr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="000E2E7B">
        <w:rPr>
          <w:sz w:val="22"/>
          <w:szCs w:val="22"/>
          <w:lang w:val="hr-HR"/>
        </w:rPr>
        <w:tab/>
      </w:r>
      <w:r w:rsidR="000E2E7B">
        <w:rPr>
          <w:sz w:val="22"/>
          <w:szCs w:val="22"/>
          <w:lang w:val="hr-HR"/>
        </w:rPr>
        <w:tab/>
      </w:r>
      <w:r w:rsidR="000E2E7B">
        <w:rPr>
          <w:sz w:val="22"/>
          <w:szCs w:val="22"/>
          <w:lang w:val="hr-HR"/>
        </w:rPr>
        <w:tab/>
        <w:t>Obrazac 22.</w:t>
      </w:r>
    </w:p>
    <w:p w:rsidRDefault="000E2E7B" w:rsidP="000E2E7B" w:rsidR="000E2E7B">
      <w:pPr>
        <w:rPr>
          <w:sz w:val="22"/>
          <w:szCs w:val="22"/>
          <w:lang w:val="hr-HR"/>
        </w:rPr>
      </w:pPr>
    </w:p>
    <w:p w:rsidRDefault="000E2E7B" w:rsidP="000E2E7B" w:rsidR="000E2E7B" w:rsidRPr="00C348E1">
      <w:pPr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 w:rsidRPr="00C348E1">
        <w:rPr>
          <w:b/>
          <w:sz w:val="22"/>
          <w:szCs w:val="22"/>
          <w:lang w:val="hr-HR"/>
        </w:rPr>
        <w:t>ZAVRŠNI RAČUN STEČAJNOG UPRAVITELJA</w:t>
      </w:r>
    </w:p>
    <w:p w:rsidRDefault="000E2E7B" w:rsidP="000E2E7B" w:rsidR="000E2E7B" w:rsidRPr="0021231A">
      <w:pPr>
        <w:rPr>
          <w:sz w:val="22"/>
          <w:szCs w:val="22"/>
          <w:lang w:val="hr-HR"/>
        </w:rPr>
      </w:pPr>
      <w:r w:rsidRPr="0021231A">
        <w:rPr>
          <w:sz w:val="22"/>
          <w:szCs w:val="22"/>
          <w:lang w:val="hr-HR"/>
        </w:rPr>
        <w:tab/>
      </w:r>
      <w:r w:rsidRPr="0021231A">
        <w:rPr>
          <w:sz w:val="22"/>
          <w:szCs w:val="22"/>
          <w:lang w:val="hr-HR"/>
        </w:rPr>
        <w:tab/>
      </w:r>
      <w:r w:rsidRPr="0021231A">
        <w:rPr>
          <w:sz w:val="22"/>
          <w:szCs w:val="22"/>
          <w:lang w:val="hr-HR"/>
        </w:rPr>
        <w:tab/>
      </w:r>
    </w:p>
    <w:p w:rsidRDefault="004870E5" w:rsidP="000E2E7B" w:rsidR="004870E5">
      <w:pPr>
        <w:rPr>
          <w:sz w:val="22"/>
          <w:szCs w:val="22"/>
          <w:lang w:val="hr-HR"/>
        </w:rPr>
      </w:pPr>
    </w:p>
    <w:p w:rsidRDefault="004870E5" w:rsidP="000E2E7B" w:rsidR="004870E5">
      <w:pPr>
        <w:rPr>
          <w:sz w:val="22"/>
          <w:szCs w:val="22"/>
          <w:lang w:val="hr-HR"/>
        </w:rPr>
      </w:pPr>
    </w:p>
    <w:p w:rsidRDefault="004870E5" w:rsidP="000E2E7B" w:rsidR="004870E5">
      <w:pPr>
        <w:rPr>
          <w:sz w:val="22"/>
          <w:szCs w:val="22"/>
          <w:lang w:val="hr-HR"/>
        </w:rPr>
      </w:pPr>
    </w:p>
    <w:p w:rsidRDefault="000E2E7B" w:rsidP="000E2E7B" w:rsidR="000E2E7B" w:rsidRPr="0021231A">
      <w:pPr>
        <w:rPr>
          <w:sz w:val="22"/>
          <w:szCs w:val="22"/>
          <w:lang w:val="hr-HR"/>
        </w:rPr>
      </w:pPr>
      <w:r w:rsidRPr="0021231A">
        <w:rPr>
          <w:sz w:val="22"/>
          <w:szCs w:val="22"/>
          <w:lang w:val="hr-HR"/>
        </w:rPr>
        <w:t>Nadležni trgovački sud; Trgovački sud Zagreb</w:t>
      </w:r>
    </w:p>
    <w:p w:rsidRDefault="000E2E7B" w:rsidP="000E2E7B" w:rsidR="000E2E7B" w:rsidRPr="004870E5">
      <w:pPr>
        <w:rPr>
          <w:b/>
          <w:sz w:val="22"/>
          <w:szCs w:val="22"/>
          <w:lang w:val="hr-HR"/>
        </w:rPr>
      </w:pPr>
      <w:r w:rsidRPr="004870E5">
        <w:rPr>
          <w:b/>
          <w:sz w:val="22"/>
          <w:szCs w:val="22"/>
          <w:lang w:val="hr-HR"/>
        </w:rPr>
        <w:t>Poslovni broj spisa; St-1309/2013</w:t>
      </w:r>
    </w:p>
    <w:p w:rsidRDefault="004870E5" w:rsidP="00FE56E4" w:rsidR="004870E5">
      <w:pPr>
        <w:rPr>
          <w:sz w:val="22"/>
          <w:szCs w:val="22"/>
          <w:lang w:val="hr-HR"/>
        </w:rPr>
      </w:pPr>
    </w:p>
    <w:p w:rsidRDefault="004870E5" w:rsidP="00FE56E4" w:rsidR="004870E5">
      <w:pPr>
        <w:rPr>
          <w:sz w:val="22"/>
          <w:szCs w:val="22"/>
          <w:lang w:val="hr-HR"/>
        </w:rPr>
      </w:pPr>
    </w:p>
    <w:p w:rsidRDefault="004870E5" w:rsidP="00FE56E4" w:rsidR="004870E5">
      <w:pPr>
        <w:rPr>
          <w:sz w:val="22"/>
          <w:szCs w:val="22"/>
          <w:lang w:val="hr-HR"/>
        </w:rPr>
      </w:pPr>
    </w:p>
    <w:p w:rsidRDefault="004870E5" w:rsidP="00FE56E4" w:rsidR="004870E5">
      <w:pPr>
        <w:rPr>
          <w:sz w:val="22"/>
          <w:szCs w:val="22"/>
          <w:lang w:val="hr-HR"/>
        </w:rPr>
      </w:pPr>
    </w:p>
    <w:p w:rsidRDefault="004870E5" w:rsidP="00FE56E4" w:rsidR="004870E5">
      <w:pPr>
        <w:rPr>
          <w:sz w:val="22"/>
          <w:szCs w:val="22"/>
          <w:lang w:val="hr-HR"/>
        </w:rPr>
      </w:pPr>
    </w:p>
    <w:p w:rsidRDefault="00FE56E4" w:rsidP="00FE56E4" w:rsidR="00FE56E4" w:rsidRPr="0052227E">
      <w:pPr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Stečajni  </w:t>
      </w:r>
      <w:r w:rsidR="000E2E7B">
        <w:rPr>
          <w:sz w:val="22"/>
          <w:szCs w:val="22"/>
          <w:lang w:val="hr-HR"/>
        </w:rPr>
        <w:t>d</w:t>
      </w:r>
      <w:r w:rsidR="000E2E7B" w:rsidRPr="0021231A">
        <w:rPr>
          <w:sz w:val="22"/>
          <w:szCs w:val="22"/>
          <w:lang w:val="hr-HR"/>
        </w:rPr>
        <w:t xml:space="preserve">užnik; </w:t>
      </w:r>
      <w:r w:rsidRPr="0052227E">
        <w:rPr>
          <w:b/>
          <w:sz w:val="22"/>
          <w:szCs w:val="22"/>
          <w:lang w:val="hr-HR"/>
        </w:rPr>
        <w:t>KRLETKA d.o.o. u stečaju</w:t>
      </w:r>
    </w:p>
    <w:p w:rsidRDefault="00FE56E4" w:rsidP="00FE56E4" w:rsidR="00FE56E4" w:rsidRPr="0052227E">
      <w:pPr>
        <w:ind w:firstLine="720" w:left="720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</w:t>
      </w:r>
      <w:r w:rsidRPr="0052227E">
        <w:rPr>
          <w:b/>
          <w:sz w:val="22"/>
          <w:szCs w:val="22"/>
          <w:lang w:val="hr-HR"/>
        </w:rPr>
        <w:t>Zagreb, Slavonska avenija 2</w:t>
      </w:r>
    </w:p>
    <w:p w:rsidRDefault="004870E5" w:rsidP="00482895" w:rsidR="00482895">
      <w:pPr>
        <w:ind w:firstLine="720" w:left="720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OIB </w:t>
      </w:r>
      <w:r w:rsidRPr="0052227E">
        <w:rPr>
          <w:b/>
          <w:sz w:val="22"/>
          <w:szCs w:val="22"/>
          <w:lang w:val="hr-HR"/>
        </w:rPr>
        <w:t xml:space="preserve"> 89838075127</w:t>
      </w:r>
    </w:p>
    <w:p w:rsidRDefault="00482895" w:rsidP="00482895" w:rsidR="00482895">
      <w:pPr>
        <w:ind w:firstLine="720" w:left="720"/>
        <w:rPr>
          <w:b/>
          <w:sz w:val="22"/>
          <w:szCs w:val="22"/>
          <w:lang w:val="hr-HR"/>
        </w:rPr>
      </w:pPr>
    </w:p>
    <w:p w:rsidRDefault="002530FE" w:rsidP="00482895" w:rsidR="002530FE">
      <w:pPr>
        <w:ind w:firstLine="720" w:left="720"/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 w:rsidRPr="002530FE">
        <w:rPr>
          <w:b/>
          <w:sz w:val="22"/>
          <w:szCs w:val="22"/>
          <w:lang w:val="hr-HR"/>
        </w:rPr>
        <w:t xml:space="preserve"> </w:t>
      </w:r>
      <w:r w:rsidRPr="00D66A90">
        <w:rPr>
          <w:b/>
          <w:sz w:val="22"/>
          <w:szCs w:val="22"/>
          <w:lang w:val="hr-HR"/>
        </w:rPr>
        <w:t xml:space="preserve"> </w:t>
      </w:r>
      <w:r w:rsidR="00482895">
        <w:rPr>
          <w:b/>
          <w:sz w:val="22"/>
          <w:szCs w:val="22"/>
          <w:lang w:val="hr-HR"/>
        </w:rPr>
        <w:t xml:space="preserve">s </w:t>
      </w:r>
      <w:r w:rsidRPr="00D66A90">
        <w:rPr>
          <w:b/>
          <w:sz w:val="22"/>
          <w:szCs w:val="22"/>
          <w:lang w:val="hr-HR"/>
        </w:rPr>
        <w:t xml:space="preserve">prijedlogom za obustavu i zaključenje </w:t>
      </w:r>
    </w:p>
    <w:p w:rsidRDefault="002530FE" w:rsidP="002530FE" w:rsidR="002530FE" w:rsidRPr="00D66A90">
      <w:pPr>
        <w:ind w:firstLine="720" w:left="720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  <w:r w:rsidRPr="00D66A90">
        <w:rPr>
          <w:b/>
          <w:sz w:val="22"/>
          <w:szCs w:val="22"/>
          <w:lang w:val="hr-HR"/>
        </w:rPr>
        <w:t xml:space="preserve">stečajnog postupka sukladno </w:t>
      </w:r>
    </w:p>
    <w:p w:rsidRDefault="002530FE" w:rsidP="002530FE" w:rsidR="002530FE" w:rsidRPr="00D66A90">
      <w:pPr>
        <w:ind w:firstLine="720" w:left="720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  <w:r w:rsidRPr="00D66A90">
        <w:rPr>
          <w:b/>
          <w:sz w:val="22"/>
          <w:szCs w:val="22"/>
          <w:lang w:val="hr-HR"/>
        </w:rPr>
        <w:t xml:space="preserve"> čl. 203. Stečajnog zakona</w:t>
      </w:r>
    </w:p>
    <w:p w:rsidRDefault="002530FE" w:rsidP="002530FE" w:rsidR="002530FE" w:rsidRPr="00D66A90">
      <w:pPr>
        <w:rPr>
          <w:b/>
          <w:sz w:val="22"/>
          <w:szCs w:val="22"/>
          <w:lang w:val="hr-HR"/>
        </w:rPr>
      </w:pPr>
    </w:p>
    <w:p w:rsidRDefault="00FE56E4" w:rsidP="00FE56E4" w:rsidR="002E6154" w:rsidRPr="0052227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</w:p>
    <w:p w:rsidRDefault="002E6154" w:rsidR="002E6154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U Zagrebu, </w:t>
      </w:r>
      <w:r w:rsidR="005944E0">
        <w:rPr>
          <w:sz w:val="22"/>
          <w:szCs w:val="22"/>
          <w:lang w:val="hr-HR"/>
        </w:rPr>
        <w:t>10</w:t>
      </w:r>
      <w:r>
        <w:rPr>
          <w:sz w:val="22"/>
          <w:szCs w:val="22"/>
          <w:lang w:val="hr-HR"/>
        </w:rPr>
        <w:t>. listopada 2016.</w:t>
      </w: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>
      <w:pPr>
        <w:rPr>
          <w:sz w:val="22"/>
          <w:szCs w:val="22"/>
          <w:lang w:val="hr-HR"/>
        </w:rPr>
      </w:pPr>
    </w:p>
    <w:p w:rsidRDefault="004870E5" w:rsidR="004870E5" w:rsidRPr="0052227E">
      <w:pPr>
        <w:rPr>
          <w:sz w:val="22"/>
          <w:szCs w:val="22"/>
          <w:lang w:val="hr-HR"/>
        </w:rPr>
      </w:pPr>
    </w:p>
    <w:p w:rsidRDefault="005D3052" w:rsidR="002E6154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="002E6154" w:rsidRPr="0052227E">
        <w:rPr>
          <w:sz w:val="22"/>
          <w:szCs w:val="22"/>
          <w:lang w:val="hr-HR"/>
        </w:rPr>
        <w:tab/>
        <w:t xml:space="preserve">Z A V R Š N I  R A Č U N  </w:t>
      </w:r>
    </w:p>
    <w:p w:rsidRDefault="00077C5D" w:rsidR="00077C5D" w:rsidRPr="0052227E">
      <w:pPr>
        <w:rPr>
          <w:sz w:val="22"/>
          <w:szCs w:val="22"/>
          <w:lang w:val="hr-HR"/>
        </w:rPr>
      </w:pPr>
    </w:p>
    <w:p w:rsidRDefault="0052227E" w:rsidP="00C348DE" w:rsidR="0052227E">
      <w:pPr>
        <w:rPr>
          <w:sz w:val="22"/>
          <w:szCs w:val="22"/>
          <w:lang w:val="hr-HR"/>
        </w:rPr>
      </w:pPr>
    </w:p>
    <w:p w:rsidRDefault="00C348DE" w:rsidP="00C348DE" w:rsidR="009A134E" w:rsidRPr="00C348E1">
      <w:pPr>
        <w:rPr>
          <w:b/>
          <w:sz w:val="22"/>
          <w:szCs w:val="22"/>
          <w:lang w:val="hr-HR"/>
        </w:rPr>
      </w:pPr>
      <w:r w:rsidRPr="00C348E1">
        <w:rPr>
          <w:b/>
          <w:sz w:val="22"/>
          <w:szCs w:val="22"/>
          <w:lang w:val="hr-HR"/>
        </w:rPr>
        <w:t>I</w:t>
      </w:r>
      <w:r w:rsidR="009A134E" w:rsidRPr="00C348E1">
        <w:rPr>
          <w:b/>
          <w:sz w:val="22"/>
          <w:szCs w:val="22"/>
          <w:lang w:val="hr-HR"/>
        </w:rPr>
        <w:tab/>
        <w:t>RAČUN PRIHODA I RASHODA</w:t>
      </w:r>
    </w:p>
    <w:p w:rsidRDefault="009A134E" w:rsidP="00C348DE" w:rsidR="009A134E" w:rsidRPr="0052227E">
      <w:pPr>
        <w:rPr>
          <w:sz w:val="22"/>
          <w:szCs w:val="22"/>
          <w:lang w:val="hr-HR"/>
        </w:rPr>
      </w:pPr>
    </w:p>
    <w:p w:rsidRDefault="009A134E" w:rsidP="009A134E" w:rsidR="009A134E" w:rsidRPr="0052227E">
      <w:pPr>
        <w:numPr>
          <w:ilvl w:val="0"/>
          <w:numId w:val="18"/>
        </w:num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Prihodi; 00,00 Kn</w:t>
      </w:r>
    </w:p>
    <w:p w:rsidRDefault="009A134E" w:rsidP="009A134E" w:rsidR="009A134E" w:rsidRPr="0052227E">
      <w:pPr>
        <w:rPr>
          <w:sz w:val="22"/>
          <w:szCs w:val="22"/>
          <w:lang w:val="hr-HR"/>
        </w:rPr>
      </w:pPr>
    </w:p>
    <w:p w:rsidRDefault="009A134E" w:rsidP="009A134E" w:rsidR="00B751A2" w:rsidRPr="0052227E">
      <w:pPr>
        <w:numPr>
          <w:ilvl w:val="0"/>
          <w:numId w:val="18"/>
        </w:num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Ra</w:t>
      </w:r>
      <w:r w:rsidR="005E1A18" w:rsidRPr="0052227E">
        <w:rPr>
          <w:sz w:val="22"/>
          <w:szCs w:val="22"/>
          <w:lang w:val="hr-HR"/>
        </w:rPr>
        <w:t>s</w:t>
      </w:r>
      <w:r w:rsidRPr="0052227E">
        <w:rPr>
          <w:sz w:val="22"/>
          <w:szCs w:val="22"/>
          <w:lang w:val="hr-HR"/>
        </w:rPr>
        <w:t>hodi;</w:t>
      </w:r>
      <w:r w:rsidR="00B751A2" w:rsidRPr="0052227E">
        <w:rPr>
          <w:sz w:val="22"/>
          <w:szCs w:val="22"/>
          <w:lang w:val="hr-HR"/>
        </w:rPr>
        <w:t xml:space="preserve"> </w:t>
      </w:r>
    </w:p>
    <w:p w:rsidRDefault="00232193" w:rsidP="00232193" w:rsidR="00232193" w:rsidRPr="0052227E">
      <w:pPr>
        <w:ind w:left="720"/>
        <w:rPr>
          <w:sz w:val="22"/>
          <w:szCs w:val="22"/>
          <w:lang w:val="hr-HR"/>
        </w:rPr>
      </w:pPr>
    </w:p>
    <w:p w:rsidRDefault="005E1A18" w:rsidP="00232193" w:rsidR="005E1A18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 Nepodmireni troškovi su sljedeći;</w:t>
      </w:r>
    </w:p>
    <w:p w:rsidRDefault="005E1A18" w:rsidP="00232193" w:rsidR="005E1A18" w:rsidRPr="0052227E">
      <w:pPr>
        <w:ind w:left="360"/>
        <w:rPr>
          <w:sz w:val="22"/>
          <w:szCs w:val="22"/>
          <w:lang w:val="hr-HR"/>
        </w:rPr>
      </w:pPr>
    </w:p>
    <w:p w:rsidRDefault="00232193" w:rsidP="00232193" w:rsidR="005E1A18" w:rsidRPr="0052227E">
      <w:pPr>
        <w:ind w:left="36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             </w:t>
      </w:r>
      <w:r w:rsidR="005E1A18" w:rsidRPr="0052227E">
        <w:rPr>
          <w:sz w:val="22"/>
          <w:szCs w:val="22"/>
          <w:lang w:val="hr-HR"/>
        </w:rPr>
        <w:t>- tr</w:t>
      </w:r>
      <w:r w:rsidR="00081AEE" w:rsidRPr="0052227E">
        <w:rPr>
          <w:sz w:val="22"/>
          <w:szCs w:val="22"/>
          <w:lang w:val="hr-HR"/>
        </w:rPr>
        <w:t>oškovi izrade štambilja</w:t>
      </w:r>
      <w:r w:rsidR="00081AEE" w:rsidRPr="0052227E">
        <w:rPr>
          <w:sz w:val="22"/>
          <w:szCs w:val="22"/>
          <w:lang w:val="hr-HR"/>
        </w:rPr>
        <w:tab/>
      </w:r>
      <w:r w:rsidR="00081AEE" w:rsidRPr="0052227E">
        <w:rPr>
          <w:sz w:val="22"/>
          <w:szCs w:val="22"/>
          <w:lang w:val="hr-HR"/>
        </w:rPr>
        <w:tab/>
      </w:r>
      <w:r w:rsidR="00081AEE" w:rsidRPr="0052227E">
        <w:rPr>
          <w:sz w:val="22"/>
          <w:szCs w:val="22"/>
          <w:lang w:val="hr-HR"/>
        </w:rPr>
        <w:tab/>
      </w:r>
      <w:r w:rsidR="00081AEE" w:rsidRPr="0052227E">
        <w:rPr>
          <w:sz w:val="22"/>
          <w:szCs w:val="22"/>
          <w:lang w:val="hr-HR"/>
        </w:rPr>
        <w:tab/>
        <w:t xml:space="preserve">    </w:t>
      </w:r>
      <w:r w:rsidR="005E1A18" w:rsidRPr="0052227E">
        <w:rPr>
          <w:sz w:val="22"/>
          <w:szCs w:val="22"/>
          <w:lang w:val="hr-HR"/>
        </w:rPr>
        <w:t>140,00 Kn</w:t>
      </w:r>
    </w:p>
    <w:p w:rsidRDefault="005E1A18" w:rsidP="00232193" w:rsidR="005E1A18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ab/>
        <w:t xml:space="preserve">- poštarina               </w:t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  <w:t xml:space="preserve">  </w:t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  <w:t xml:space="preserve">     </w:t>
      </w:r>
      <w:r w:rsidR="00170BF1" w:rsidRPr="0052227E">
        <w:rPr>
          <w:sz w:val="22"/>
          <w:szCs w:val="22"/>
          <w:lang w:val="hr-HR"/>
        </w:rPr>
        <w:t xml:space="preserve"> 50</w:t>
      </w:r>
      <w:r w:rsidRPr="0052227E">
        <w:rPr>
          <w:sz w:val="22"/>
          <w:szCs w:val="22"/>
          <w:lang w:val="hr-HR"/>
        </w:rPr>
        <w:t>,00 kn</w:t>
      </w:r>
    </w:p>
    <w:p w:rsidRDefault="005E1A18" w:rsidP="00232193" w:rsidR="005E1A18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ab/>
        <w:t xml:space="preserve">- troškovi uredskog materijala                                                 </w:t>
      </w:r>
      <w:r w:rsidR="00170BF1" w:rsidRPr="0052227E">
        <w:rPr>
          <w:sz w:val="22"/>
          <w:szCs w:val="22"/>
          <w:lang w:val="hr-HR"/>
        </w:rPr>
        <w:t>6</w:t>
      </w:r>
      <w:r w:rsidRPr="0052227E">
        <w:rPr>
          <w:sz w:val="22"/>
          <w:szCs w:val="22"/>
          <w:lang w:val="hr-HR"/>
        </w:rPr>
        <w:t>0,00 Kn</w:t>
      </w:r>
    </w:p>
    <w:p w:rsidRDefault="005E1A18" w:rsidP="00232193" w:rsidR="005E1A18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      </w:t>
      </w:r>
      <w:r w:rsidR="006F1E42" w:rsidRPr="0052227E">
        <w:rPr>
          <w:sz w:val="22"/>
          <w:szCs w:val="22"/>
          <w:lang w:val="hr-HR"/>
        </w:rPr>
        <w:t xml:space="preserve"> </w:t>
      </w:r>
      <w:r w:rsidRPr="0052227E">
        <w:rPr>
          <w:sz w:val="22"/>
          <w:szCs w:val="22"/>
          <w:lang w:val="hr-HR"/>
        </w:rPr>
        <w:t>-  troškovi statistike                                                                  60,00 Kn</w:t>
      </w:r>
    </w:p>
    <w:p w:rsidRDefault="005E1A18" w:rsidP="00232193" w:rsidR="005E1A18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      </w:t>
      </w:r>
      <w:r w:rsidR="006F1E42" w:rsidRPr="0052227E">
        <w:rPr>
          <w:sz w:val="22"/>
          <w:szCs w:val="22"/>
          <w:lang w:val="hr-HR"/>
        </w:rPr>
        <w:t xml:space="preserve"> </w:t>
      </w:r>
      <w:r w:rsidRPr="0052227E">
        <w:rPr>
          <w:sz w:val="22"/>
          <w:szCs w:val="22"/>
          <w:lang w:val="hr-HR"/>
        </w:rPr>
        <w:t xml:space="preserve">- pristojba za </w:t>
      </w:r>
      <w:proofErr w:type="spellStart"/>
      <w:r w:rsidRPr="0052227E">
        <w:rPr>
          <w:sz w:val="22"/>
          <w:szCs w:val="22"/>
          <w:lang w:val="hr-HR"/>
        </w:rPr>
        <w:t>pribavu</w:t>
      </w:r>
      <w:proofErr w:type="spellEnd"/>
      <w:r w:rsidRPr="0052227E">
        <w:rPr>
          <w:sz w:val="22"/>
          <w:szCs w:val="22"/>
          <w:lang w:val="hr-HR"/>
        </w:rPr>
        <w:t xml:space="preserve"> potvrde o vlasništvu</w:t>
      </w:r>
    </w:p>
    <w:p w:rsidRDefault="005E1A18" w:rsidP="00232193" w:rsidR="005E1A18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       </w:t>
      </w:r>
      <w:r w:rsidR="00081AEE" w:rsidRPr="0052227E">
        <w:rPr>
          <w:sz w:val="22"/>
          <w:szCs w:val="22"/>
          <w:lang w:val="hr-HR"/>
        </w:rPr>
        <w:t xml:space="preserve"> </w:t>
      </w:r>
      <w:r w:rsidRPr="0052227E">
        <w:rPr>
          <w:sz w:val="22"/>
          <w:szCs w:val="22"/>
          <w:lang w:val="hr-HR"/>
        </w:rPr>
        <w:t xml:space="preserve"> vozila od MUP                                                                       </w:t>
      </w:r>
      <w:r w:rsidR="00081AEE" w:rsidRPr="0052227E">
        <w:rPr>
          <w:sz w:val="22"/>
          <w:szCs w:val="22"/>
          <w:lang w:val="hr-HR"/>
        </w:rPr>
        <w:t xml:space="preserve"> </w:t>
      </w:r>
      <w:r w:rsidRPr="0052227E">
        <w:rPr>
          <w:sz w:val="22"/>
          <w:szCs w:val="22"/>
          <w:lang w:val="hr-HR"/>
        </w:rPr>
        <w:t>40,00 Kn</w:t>
      </w:r>
    </w:p>
    <w:p w:rsidRDefault="00387897" w:rsidP="00387897" w:rsidR="00387897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</w:t>
      </w:r>
      <w:r w:rsidR="00232193" w:rsidRPr="0052227E">
        <w:rPr>
          <w:sz w:val="22"/>
          <w:szCs w:val="22"/>
          <w:lang w:val="hr-HR"/>
        </w:rPr>
        <w:t xml:space="preserve">       </w:t>
      </w:r>
      <w:r w:rsidR="009363BD" w:rsidRPr="0052227E">
        <w:rPr>
          <w:sz w:val="22"/>
          <w:szCs w:val="22"/>
          <w:lang w:val="hr-HR"/>
        </w:rPr>
        <w:t xml:space="preserve">  </w:t>
      </w:r>
      <w:r w:rsidR="00232193" w:rsidRPr="0052227E">
        <w:rPr>
          <w:sz w:val="22"/>
          <w:szCs w:val="22"/>
          <w:lang w:val="hr-HR"/>
        </w:rPr>
        <w:t xml:space="preserve"> </w:t>
      </w:r>
      <w:r w:rsidR="006F1E42" w:rsidRPr="0052227E">
        <w:rPr>
          <w:sz w:val="22"/>
          <w:szCs w:val="22"/>
          <w:lang w:val="hr-HR"/>
        </w:rPr>
        <w:t xml:space="preserve"> </w:t>
      </w:r>
      <w:r w:rsidR="00232193" w:rsidRPr="0052227E">
        <w:rPr>
          <w:sz w:val="22"/>
          <w:szCs w:val="22"/>
          <w:lang w:val="hr-HR"/>
        </w:rPr>
        <w:t xml:space="preserve">- </w:t>
      </w:r>
      <w:r w:rsidRPr="0052227E">
        <w:rPr>
          <w:sz w:val="22"/>
          <w:szCs w:val="22"/>
          <w:lang w:val="hr-HR"/>
        </w:rPr>
        <w:t xml:space="preserve">pristojba za </w:t>
      </w:r>
      <w:proofErr w:type="spellStart"/>
      <w:r w:rsidRPr="0052227E">
        <w:rPr>
          <w:sz w:val="22"/>
          <w:szCs w:val="22"/>
          <w:lang w:val="hr-HR"/>
        </w:rPr>
        <w:t>pribavu</w:t>
      </w:r>
      <w:proofErr w:type="spellEnd"/>
      <w:r w:rsidRPr="0052227E">
        <w:rPr>
          <w:sz w:val="22"/>
          <w:szCs w:val="22"/>
          <w:lang w:val="hr-HR"/>
        </w:rPr>
        <w:t xml:space="preserve"> posjedovnog lista                          </w:t>
      </w:r>
      <w:r w:rsidR="00081AEE" w:rsidRPr="0052227E">
        <w:rPr>
          <w:sz w:val="22"/>
          <w:szCs w:val="22"/>
          <w:lang w:val="hr-HR"/>
        </w:rPr>
        <w:t xml:space="preserve"> </w:t>
      </w:r>
      <w:r w:rsidR="004870E5">
        <w:rPr>
          <w:sz w:val="22"/>
          <w:szCs w:val="22"/>
          <w:lang w:val="hr-HR"/>
        </w:rPr>
        <w:t xml:space="preserve">        </w:t>
      </w:r>
      <w:r w:rsidRPr="0052227E">
        <w:rPr>
          <w:sz w:val="22"/>
          <w:szCs w:val="22"/>
          <w:lang w:val="hr-HR"/>
        </w:rPr>
        <w:t>70,00 Kn</w:t>
      </w:r>
    </w:p>
    <w:p w:rsidRDefault="00387897" w:rsidP="00387897" w:rsidR="00387897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    </w:t>
      </w:r>
      <w:r w:rsidR="006F1E42" w:rsidRPr="0052227E">
        <w:rPr>
          <w:sz w:val="22"/>
          <w:szCs w:val="22"/>
          <w:lang w:val="hr-HR"/>
        </w:rPr>
        <w:t xml:space="preserve"> </w:t>
      </w:r>
      <w:r w:rsidRPr="0052227E">
        <w:rPr>
          <w:sz w:val="22"/>
          <w:szCs w:val="22"/>
          <w:lang w:val="hr-HR"/>
        </w:rPr>
        <w:t xml:space="preserve">-  pristojba za </w:t>
      </w:r>
      <w:proofErr w:type="spellStart"/>
      <w:r w:rsidRPr="0052227E">
        <w:rPr>
          <w:sz w:val="22"/>
          <w:szCs w:val="22"/>
          <w:lang w:val="hr-HR"/>
        </w:rPr>
        <w:t>pribavu</w:t>
      </w:r>
      <w:proofErr w:type="spellEnd"/>
      <w:r w:rsidRPr="0052227E">
        <w:rPr>
          <w:sz w:val="22"/>
          <w:szCs w:val="22"/>
          <w:lang w:val="hr-HR"/>
        </w:rPr>
        <w:t xml:space="preserve"> zemljišno knjižnog izvatka          </w:t>
      </w:r>
      <w:r w:rsidR="00081AEE" w:rsidRPr="0052227E">
        <w:rPr>
          <w:sz w:val="22"/>
          <w:szCs w:val="22"/>
          <w:lang w:val="hr-HR"/>
        </w:rPr>
        <w:t xml:space="preserve"> </w:t>
      </w:r>
      <w:r w:rsidRPr="0052227E">
        <w:rPr>
          <w:sz w:val="22"/>
          <w:szCs w:val="22"/>
          <w:lang w:val="hr-HR"/>
        </w:rPr>
        <w:t xml:space="preserve"> </w:t>
      </w:r>
      <w:r w:rsidR="004870E5">
        <w:rPr>
          <w:sz w:val="22"/>
          <w:szCs w:val="22"/>
          <w:lang w:val="hr-HR"/>
        </w:rPr>
        <w:t xml:space="preserve">         </w:t>
      </w:r>
      <w:r w:rsidRPr="0052227E">
        <w:rPr>
          <w:sz w:val="22"/>
          <w:szCs w:val="22"/>
          <w:lang w:val="hr-HR"/>
        </w:rPr>
        <w:t>30,00 Kn</w:t>
      </w:r>
    </w:p>
    <w:p w:rsidRDefault="00387897" w:rsidP="00387897" w:rsidR="00387897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                </w:t>
      </w:r>
      <w:r w:rsidR="006F1E42" w:rsidRPr="0052227E">
        <w:rPr>
          <w:sz w:val="22"/>
          <w:szCs w:val="22"/>
          <w:lang w:val="hr-HR"/>
        </w:rPr>
        <w:t xml:space="preserve"> </w:t>
      </w:r>
      <w:r w:rsidRPr="0052227E">
        <w:rPr>
          <w:sz w:val="22"/>
          <w:szCs w:val="22"/>
          <w:lang w:val="hr-HR"/>
        </w:rPr>
        <w:t xml:space="preserve">- pristojba za </w:t>
      </w:r>
      <w:proofErr w:type="spellStart"/>
      <w:r w:rsidRPr="0052227E">
        <w:rPr>
          <w:sz w:val="22"/>
          <w:szCs w:val="22"/>
          <w:lang w:val="hr-HR"/>
        </w:rPr>
        <w:t>pribavu</w:t>
      </w:r>
      <w:proofErr w:type="spellEnd"/>
      <w:r w:rsidRPr="0052227E">
        <w:rPr>
          <w:sz w:val="22"/>
          <w:szCs w:val="22"/>
          <w:lang w:val="hr-HR"/>
        </w:rPr>
        <w:t xml:space="preserve"> potvrde o vlasništvu</w:t>
      </w:r>
    </w:p>
    <w:p w:rsidRDefault="00387897" w:rsidP="00387897" w:rsidR="00387897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      </w:t>
      </w:r>
      <w:r w:rsidR="00081AEE" w:rsidRPr="0052227E">
        <w:rPr>
          <w:sz w:val="22"/>
          <w:szCs w:val="22"/>
          <w:lang w:val="hr-HR"/>
        </w:rPr>
        <w:t xml:space="preserve"> </w:t>
      </w:r>
      <w:r w:rsidRPr="0052227E">
        <w:rPr>
          <w:sz w:val="22"/>
          <w:szCs w:val="22"/>
          <w:lang w:val="hr-HR"/>
        </w:rPr>
        <w:t xml:space="preserve">vozila  od MUP-a                                                           </w:t>
      </w:r>
      <w:r w:rsidR="00081AEE" w:rsidRPr="0052227E">
        <w:rPr>
          <w:sz w:val="22"/>
          <w:szCs w:val="22"/>
          <w:lang w:val="hr-HR"/>
        </w:rPr>
        <w:t xml:space="preserve">  </w:t>
      </w:r>
      <w:r w:rsidR="004870E5">
        <w:rPr>
          <w:sz w:val="22"/>
          <w:szCs w:val="22"/>
          <w:lang w:val="hr-HR"/>
        </w:rPr>
        <w:t xml:space="preserve">        </w:t>
      </w:r>
      <w:r w:rsidRPr="0052227E">
        <w:rPr>
          <w:sz w:val="22"/>
          <w:szCs w:val="22"/>
          <w:lang w:val="hr-HR"/>
        </w:rPr>
        <w:t>40,00 Kn</w:t>
      </w:r>
    </w:p>
    <w:p w:rsidRDefault="00387897" w:rsidP="00232193" w:rsidR="005E1A18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</w:t>
      </w:r>
      <w:r w:rsidR="005E1A18" w:rsidRPr="0052227E">
        <w:rPr>
          <w:sz w:val="22"/>
          <w:szCs w:val="22"/>
          <w:lang w:val="hr-HR"/>
        </w:rPr>
        <w:t xml:space="preserve">     </w:t>
      </w:r>
      <w:r w:rsidR="005D3052" w:rsidRPr="0052227E">
        <w:rPr>
          <w:sz w:val="22"/>
          <w:szCs w:val="22"/>
          <w:lang w:val="hr-HR"/>
        </w:rPr>
        <w:t xml:space="preserve"> </w:t>
      </w:r>
      <w:r w:rsidR="005E1A18" w:rsidRPr="0052227E">
        <w:rPr>
          <w:sz w:val="22"/>
          <w:szCs w:val="22"/>
          <w:lang w:val="hr-HR"/>
        </w:rPr>
        <w:t xml:space="preserve"> </w:t>
      </w:r>
      <w:r w:rsidR="006F1E42" w:rsidRPr="0052227E">
        <w:rPr>
          <w:sz w:val="22"/>
          <w:szCs w:val="22"/>
          <w:lang w:val="hr-HR"/>
        </w:rPr>
        <w:t xml:space="preserve"> </w:t>
      </w:r>
      <w:r w:rsidR="005E1A18" w:rsidRPr="0052227E">
        <w:rPr>
          <w:sz w:val="22"/>
          <w:szCs w:val="22"/>
          <w:lang w:val="hr-HR"/>
        </w:rPr>
        <w:t>- troškovi telefona                                                                     60,00 Kn</w:t>
      </w:r>
    </w:p>
    <w:p w:rsidRDefault="005E1A18" w:rsidP="00232193" w:rsidR="005E1A18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  </w:t>
      </w:r>
      <w:r w:rsidR="00C51A85" w:rsidRPr="0052227E">
        <w:rPr>
          <w:sz w:val="22"/>
          <w:szCs w:val="22"/>
          <w:lang w:val="hr-HR"/>
        </w:rPr>
        <w:t xml:space="preserve">  </w:t>
      </w:r>
      <w:r w:rsidRPr="0052227E">
        <w:rPr>
          <w:sz w:val="22"/>
          <w:szCs w:val="22"/>
          <w:lang w:val="hr-HR"/>
        </w:rPr>
        <w:t xml:space="preserve"> </w:t>
      </w:r>
      <w:r w:rsidR="005D3052" w:rsidRPr="0052227E">
        <w:rPr>
          <w:sz w:val="22"/>
          <w:szCs w:val="22"/>
          <w:lang w:val="hr-HR"/>
        </w:rPr>
        <w:t xml:space="preserve"> </w:t>
      </w:r>
      <w:r w:rsidRPr="0052227E">
        <w:rPr>
          <w:sz w:val="22"/>
          <w:szCs w:val="22"/>
          <w:lang w:val="hr-HR"/>
        </w:rPr>
        <w:t xml:space="preserve">- nagrada </w:t>
      </w:r>
      <w:r w:rsidR="00C348E1">
        <w:rPr>
          <w:sz w:val="22"/>
          <w:szCs w:val="22"/>
          <w:lang w:val="hr-HR"/>
        </w:rPr>
        <w:t>stečajnom upravitelju    bruto</w:t>
      </w:r>
      <w:r w:rsidRPr="0052227E">
        <w:rPr>
          <w:sz w:val="22"/>
          <w:szCs w:val="22"/>
          <w:lang w:val="hr-HR"/>
        </w:rPr>
        <w:t xml:space="preserve"> </w:t>
      </w:r>
      <w:r w:rsidR="00387897"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  <w:t>14.184,40 Kn</w:t>
      </w:r>
    </w:p>
    <w:p w:rsidRDefault="005E1A18" w:rsidP="00232193" w:rsidR="005E1A18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    </w:t>
      </w:r>
      <w:r w:rsidR="00C51A85" w:rsidRPr="0052227E">
        <w:rPr>
          <w:sz w:val="22"/>
          <w:szCs w:val="22"/>
          <w:lang w:val="hr-HR"/>
        </w:rPr>
        <w:t xml:space="preserve"> </w:t>
      </w:r>
      <w:r w:rsidR="005D3052" w:rsidRPr="0052227E">
        <w:rPr>
          <w:sz w:val="22"/>
          <w:szCs w:val="22"/>
          <w:lang w:val="hr-HR"/>
        </w:rPr>
        <w:t xml:space="preserve"> </w:t>
      </w:r>
      <w:r w:rsidRPr="0052227E">
        <w:rPr>
          <w:sz w:val="22"/>
          <w:szCs w:val="22"/>
          <w:lang w:val="hr-HR"/>
        </w:rPr>
        <w:t>-</w:t>
      </w:r>
      <w:r w:rsidR="00081AEE" w:rsidRPr="0052227E">
        <w:rPr>
          <w:sz w:val="22"/>
          <w:szCs w:val="22"/>
          <w:lang w:val="hr-HR"/>
        </w:rPr>
        <w:t xml:space="preserve"> </w:t>
      </w:r>
      <w:r w:rsidRPr="0052227E">
        <w:rPr>
          <w:sz w:val="22"/>
          <w:szCs w:val="22"/>
          <w:lang w:val="hr-HR"/>
        </w:rPr>
        <w:t>knjigovodstvene usluge</w:t>
      </w:r>
    </w:p>
    <w:p w:rsidRDefault="005E1A18" w:rsidP="00232193" w:rsidR="005E1A18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  </w:t>
      </w:r>
      <w:r w:rsidR="00C51A85" w:rsidRPr="0052227E">
        <w:rPr>
          <w:sz w:val="22"/>
          <w:szCs w:val="22"/>
          <w:lang w:val="hr-HR"/>
        </w:rPr>
        <w:t xml:space="preserve">  </w:t>
      </w:r>
      <w:r w:rsidR="00994D51" w:rsidRPr="0052227E">
        <w:rPr>
          <w:sz w:val="22"/>
          <w:szCs w:val="22"/>
          <w:lang w:val="hr-HR"/>
        </w:rPr>
        <w:t xml:space="preserve"> </w:t>
      </w:r>
      <w:r w:rsidR="006F1E42" w:rsidRPr="0052227E">
        <w:rPr>
          <w:sz w:val="22"/>
          <w:szCs w:val="22"/>
          <w:lang w:val="hr-HR"/>
        </w:rPr>
        <w:t xml:space="preserve"> </w:t>
      </w:r>
      <w:r w:rsidR="00994D51" w:rsidRPr="0052227E">
        <w:rPr>
          <w:sz w:val="22"/>
          <w:szCs w:val="22"/>
          <w:lang w:val="hr-HR"/>
        </w:rPr>
        <w:t>3.000,00 Kn+PDV  750,00 Kn</w:t>
      </w:r>
      <w:r w:rsidR="00994D51" w:rsidRPr="0052227E">
        <w:rPr>
          <w:sz w:val="22"/>
          <w:szCs w:val="22"/>
          <w:lang w:val="hr-HR"/>
        </w:rPr>
        <w:tab/>
      </w:r>
      <w:r w:rsidR="00994D51" w:rsidRPr="0052227E">
        <w:rPr>
          <w:sz w:val="22"/>
          <w:szCs w:val="22"/>
          <w:lang w:val="hr-HR"/>
        </w:rPr>
        <w:tab/>
      </w:r>
      <w:r w:rsidR="00994D51" w:rsidRPr="0052227E">
        <w:rPr>
          <w:sz w:val="22"/>
          <w:szCs w:val="22"/>
          <w:lang w:val="hr-HR"/>
        </w:rPr>
        <w:tab/>
      </w:r>
      <w:r w:rsidR="00994D51" w:rsidRPr="0052227E">
        <w:rPr>
          <w:sz w:val="22"/>
          <w:szCs w:val="22"/>
          <w:lang w:val="hr-HR"/>
        </w:rPr>
        <w:tab/>
      </w:r>
      <w:r w:rsidR="00482895">
        <w:rPr>
          <w:sz w:val="22"/>
          <w:szCs w:val="22"/>
          <w:lang w:val="hr-HR"/>
        </w:rPr>
        <w:t xml:space="preserve">   </w:t>
      </w:r>
      <w:r w:rsidR="00994D51" w:rsidRPr="0052227E">
        <w:rPr>
          <w:sz w:val="22"/>
          <w:szCs w:val="22"/>
          <w:lang w:val="hr-HR"/>
        </w:rPr>
        <w:t>3.</w:t>
      </w:r>
      <w:r w:rsidR="006F1E42" w:rsidRPr="0052227E">
        <w:rPr>
          <w:sz w:val="22"/>
          <w:szCs w:val="22"/>
          <w:lang w:val="hr-HR"/>
        </w:rPr>
        <w:t>75</w:t>
      </w:r>
      <w:r w:rsidR="00994D51" w:rsidRPr="0052227E">
        <w:rPr>
          <w:sz w:val="22"/>
          <w:szCs w:val="22"/>
          <w:lang w:val="hr-HR"/>
        </w:rPr>
        <w:t>0,00 Kn</w:t>
      </w:r>
    </w:p>
    <w:p w:rsidRDefault="005E1A18" w:rsidP="00232193" w:rsidR="005E1A18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 </w:t>
      </w:r>
      <w:r w:rsidR="00C51A85" w:rsidRPr="0052227E">
        <w:rPr>
          <w:sz w:val="22"/>
          <w:szCs w:val="22"/>
          <w:lang w:val="hr-HR"/>
        </w:rPr>
        <w:t xml:space="preserve">  </w:t>
      </w:r>
      <w:r w:rsidRPr="0052227E">
        <w:rPr>
          <w:sz w:val="22"/>
          <w:szCs w:val="22"/>
          <w:lang w:val="hr-HR"/>
        </w:rPr>
        <w:t xml:space="preserve"> </w:t>
      </w:r>
      <w:r w:rsidR="00081AEE" w:rsidRPr="0052227E">
        <w:rPr>
          <w:sz w:val="22"/>
          <w:szCs w:val="22"/>
          <w:lang w:val="hr-HR"/>
        </w:rPr>
        <w:t xml:space="preserve"> </w:t>
      </w:r>
      <w:r w:rsidR="006F1E42" w:rsidRPr="0052227E">
        <w:rPr>
          <w:sz w:val="22"/>
          <w:szCs w:val="22"/>
          <w:lang w:val="hr-HR"/>
        </w:rPr>
        <w:t xml:space="preserve"> </w:t>
      </w:r>
      <w:r w:rsidRPr="0052227E">
        <w:rPr>
          <w:sz w:val="22"/>
          <w:szCs w:val="22"/>
          <w:lang w:val="hr-HR"/>
        </w:rPr>
        <w:t>-troškovi prijevoza</w:t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  <w:t xml:space="preserve">   </w:t>
      </w:r>
      <w:r w:rsidR="00482895">
        <w:rPr>
          <w:sz w:val="22"/>
          <w:szCs w:val="22"/>
          <w:lang w:val="hr-HR"/>
        </w:rPr>
        <w:t xml:space="preserve">  </w:t>
      </w:r>
      <w:r w:rsidRPr="0052227E">
        <w:rPr>
          <w:sz w:val="22"/>
          <w:szCs w:val="22"/>
          <w:lang w:val="hr-HR"/>
        </w:rPr>
        <w:t>360,00 Kn</w:t>
      </w:r>
    </w:p>
    <w:p w:rsidRDefault="005E1A18" w:rsidP="00232193" w:rsidR="005E1A18" w:rsidRPr="0052227E">
      <w:pPr>
        <w:ind w:firstLine="720" w:left="576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______________</w:t>
      </w:r>
    </w:p>
    <w:p w:rsidRDefault="005D3052" w:rsidP="005D3052" w:rsidR="005E1A18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ab/>
      </w:r>
      <w:r w:rsidR="005E1A18" w:rsidRPr="0052227E">
        <w:rPr>
          <w:sz w:val="22"/>
          <w:szCs w:val="22"/>
          <w:lang w:val="hr-HR"/>
        </w:rPr>
        <w:tab/>
      </w:r>
      <w:r w:rsidR="005E1A18" w:rsidRPr="0052227E">
        <w:rPr>
          <w:sz w:val="22"/>
          <w:szCs w:val="22"/>
          <w:lang w:val="hr-HR"/>
        </w:rPr>
        <w:tab/>
      </w:r>
      <w:r w:rsidR="005E1A18" w:rsidRPr="0052227E">
        <w:rPr>
          <w:sz w:val="22"/>
          <w:szCs w:val="22"/>
          <w:lang w:val="hr-HR"/>
        </w:rPr>
        <w:tab/>
      </w:r>
      <w:r w:rsidR="005E1A18" w:rsidRPr="0052227E">
        <w:rPr>
          <w:sz w:val="22"/>
          <w:szCs w:val="22"/>
          <w:lang w:val="hr-HR"/>
        </w:rPr>
        <w:tab/>
      </w:r>
      <w:r w:rsidR="005E1A18" w:rsidRPr="0052227E">
        <w:rPr>
          <w:sz w:val="22"/>
          <w:szCs w:val="22"/>
          <w:lang w:val="hr-HR"/>
        </w:rPr>
        <w:tab/>
      </w:r>
      <w:r w:rsidR="005E1A18" w:rsidRPr="0052227E">
        <w:rPr>
          <w:sz w:val="22"/>
          <w:szCs w:val="22"/>
          <w:lang w:val="hr-HR"/>
        </w:rPr>
        <w:tab/>
      </w:r>
      <w:r w:rsidR="005E1A18" w:rsidRPr="0052227E">
        <w:rPr>
          <w:sz w:val="22"/>
          <w:szCs w:val="22"/>
          <w:lang w:val="hr-HR"/>
        </w:rPr>
        <w:tab/>
        <w:t>Ukupno; 18.</w:t>
      </w:r>
      <w:r w:rsidR="00081AEE" w:rsidRPr="0052227E">
        <w:rPr>
          <w:sz w:val="22"/>
          <w:szCs w:val="22"/>
          <w:lang w:val="hr-HR"/>
        </w:rPr>
        <w:t>884,</w:t>
      </w:r>
      <w:r w:rsidR="005E1A18" w:rsidRPr="0052227E">
        <w:rPr>
          <w:sz w:val="22"/>
          <w:szCs w:val="22"/>
          <w:lang w:val="hr-HR"/>
        </w:rPr>
        <w:t>40 Kn</w:t>
      </w:r>
    </w:p>
    <w:p w:rsidRDefault="00B751A2" w:rsidP="00387897" w:rsidR="00B751A2" w:rsidRPr="0052227E">
      <w:pPr>
        <w:ind w:left="720"/>
        <w:rPr>
          <w:sz w:val="22"/>
          <w:szCs w:val="22"/>
          <w:lang w:val="hr-HR"/>
        </w:rPr>
      </w:pPr>
    </w:p>
    <w:p w:rsidRDefault="005E1A18" w:rsidP="00C012D9" w:rsidR="005E1A18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Troškovi stečajnog postupka u sljedećih šest mjeseci:</w:t>
      </w:r>
    </w:p>
    <w:p w:rsidRDefault="005E1A18" w:rsidP="00C012D9" w:rsidR="005E1A18" w:rsidRPr="0052227E">
      <w:pPr>
        <w:ind w:left="720"/>
        <w:rPr>
          <w:sz w:val="22"/>
          <w:szCs w:val="22"/>
          <w:lang w:val="hr-HR"/>
        </w:rPr>
      </w:pPr>
    </w:p>
    <w:p w:rsidRDefault="005E1A18" w:rsidP="007813B2" w:rsidR="005E1A18" w:rsidRPr="0052227E">
      <w:pPr>
        <w:numPr>
          <w:ilvl w:val="0"/>
          <w:numId w:val="21"/>
        </w:num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knjigovodstvene usluge </w:t>
      </w:r>
    </w:p>
    <w:p w:rsidRDefault="005E1A18" w:rsidP="00F10D86" w:rsidR="005E1A18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6 mjeseci   x 1.000,00 Kn- 6.000,00 Kn+ PDV 1.500,00 Kn                 7.500,00 Kn</w:t>
      </w:r>
    </w:p>
    <w:p w:rsidRDefault="005E1A18" w:rsidP="005E1A18" w:rsidR="005E1A18" w:rsidRPr="0052227E">
      <w:pPr>
        <w:numPr>
          <w:ilvl w:val="0"/>
          <w:numId w:val="19"/>
        </w:num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troškovi telefona                                                                                   </w:t>
      </w:r>
      <w:r w:rsidR="00C012D9" w:rsidRPr="0052227E">
        <w:rPr>
          <w:sz w:val="22"/>
          <w:szCs w:val="22"/>
          <w:lang w:val="hr-HR"/>
        </w:rPr>
        <w:t xml:space="preserve">    2</w:t>
      </w:r>
      <w:r w:rsidRPr="0052227E">
        <w:rPr>
          <w:sz w:val="22"/>
          <w:szCs w:val="22"/>
          <w:lang w:val="hr-HR"/>
        </w:rPr>
        <w:t>00,00 Kn</w:t>
      </w:r>
    </w:p>
    <w:p w:rsidRDefault="005E1A18" w:rsidP="005E1A18" w:rsidR="005E1A18" w:rsidRPr="0052227E">
      <w:pPr>
        <w:numPr>
          <w:ilvl w:val="0"/>
          <w:numId w:val="19"/>
        </w:num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troškovi </w:t>
      </w:r>
      <w:proofErr w:type="spellStart"/>
      <w:r w:rsidRPr="0052227E">
        <w:rPr>
          <w:sz w:val="22"/>
          <w:szCs w:val="22"/>
          <w:lang w:val="hr-HR"/>
        </w:rPr>
        <w:t>kancelarisjkog</w:t>
      </w:r>
      <w:proofErr w:type="spellEnd"/>
      <w:r w:rsidRPr="0052227E">
        <w:rPr>
          <w:sz w:val="22"/>
          <w:szCs w:val="22"/>
          <w:lang w:val="hr-HR"/>
        </w:rPr>
        <w:t xml:space="preserve"> materijala                                                         </w:t>
      </w:r>
      <w:r w:rsidR="00C012D9" w:rsidRPr="0052227E">
        <w:rPr>
          <w:sz w:val="22"/>
          <w:szCs w:val="22"/>
          <w:lang w:val="hr-HR"/>
        </w:rPr>
        <w:t>120</w:t>
      </w:r>
      <w:r w:rsidRPr="0052227E">
        <w:rPr>
          <w:sz w:val="22"/>
          <w:szCs w:val="22"/>
          <w:lang w:val="hr-HR"/>
        </w:rPr>
        <w:t>,00 Kn</w:t>
      </w:r>
    </w:p>
    <w:p w:rsidRDefault="005E1A18" w:rsidP="00F10D86" w:rsidR="005E1A18" w:rsidRPr="0052227E">
      <w:pPr>
        <w:ind w:left="36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- </w:t>
      </w:r>
      <w:r w:rsidR="00F10D86" w:rsidRPr="0052227E">
        <w:rPr>
          <w:sz w:val="22"/>
          <w:szCs w:val="22"/>
          <w:lang w:val="hr-HR"/>
        </w:rPr>
        <w:t xml:space="preserve">     </w:t>
      </w:r>
      <w:r w:rsidRPr="0052227E">
        <w:rPr>
          <w:sz w:val="22"/>
          <w:szCs w:val="22"/>
          <w:lang w:val="hr-HR"/>
        </w:rPr>
        <w:t xml:space="preserve">režijski troškovi </w:t>
      </w:r>
    </w:p>
    <w:p w:rsidRDefault="005E1A18" w:rsidP="00F10D86" w:rsidR="005E1A18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200,00 Knx6 mjeseci 1.200,00 Kn+PDV 300,00 Kn</w:t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  <w:t xml:space="preserve">        1.500,00 kn</w:t>
      </w:r>
      <w:r w:rsidRPr="0052227E">
        <w:rPr>
          <w:sz w:val="22"/>
          <w:szCs w:val="22"/>
          <w:lang w:val="hr-HR"/>
        </w:rPr>
        <w:tab/>
      </w:r>
    </w:p>
    <w:p w:rsidRDefault="005E1A18" w:rsidP="005E1A18" w:rsidR="005E1A18" w:rsidRPr="0052227E">
      <w:pPr>
        <w:numPr>
          <w:ilvl w:val="0"/>
          <w:numId w:val="19"/>
        </w:num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troškovi prijevoza</w:t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  <w:t xml:space="preserve">         360,00 Kn</w:t>
      </w:r>
      <w:r w:rsidRPr="0052227E">
        <w:rPr>
          <w:sz w:val="22"/>
          <w:szCs w:val="22"/>
          <w:lang w:val="hr-HR"/>
        </w:rPr>
        <w:tab/>
      </w:r>
    </w:p>
    <w:p w:rsidRDefault="00F10D86" w:rsidP="004870E5" w:rsidR="004870E5" w:rsidRPr="0052227E">
      <w:pPr>
        <w:numPr>
          <w:ilvl w:val="0"/>
          <w:numId w:val="19"/>
        </w:numPr>
        <w:rPr>
          <w:b/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nagrada stečajnom upravitelju bruto</w:t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  <w:t xml:space="preserve">  </w:t>
      </w:r>
      <w:r w:rsidR="004870E5">
        <w:rPr>
          <w:sz w:val="22"/>
          <w:szCs w:val="22"/>
          <w:lang w:val="hr-HR"/>
        </w:rPr>
        <w:t xml:space="preserve">  </w:t>
      </w:r>
      <w:r w:rsidR="004870E5" w:rsidRPr="0052227E">
        <w:rPr>
          <w:sz w:val="22"/>
          <w:szCs w:val="22"/>
          <w:lang w:val="hr-HR"/>
        </w:rPr>
        <w:t>14.184,40 Kn</w:t>
      </w:r>
    </w:p>
    <w:p w:rsidRDefault="004870E5" w:rsidP="004870E5" w:rsidR="004870E5" w:rsidRPr="0052227E">
      <w:pPr>
        <w:rPr>
          <w:b/>
          <w:sz w:val="22"/>
          <w:szCs w:val="22"/>
          <w:lang w:val="hr-HR"/>
        </w:rPr>
      </w:pPr>
    </w:p>
    <w:p w:rsidRDefault="00F10D86" w:rsidP="004870E5" w:rsidR="005E1A18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ab/>
      </w:r>
      <w:r w:rsidR="005E1A18" w:rsidRPr="0052227E">
        <w:rPr>
          <w:sz w:val="22"/>
          <w:szCs w:val="22"/>
          <w:lang w:val="hr-HR"/>
        </w:rPr>
        <w:tab/>
      </w:r>
      <w:r w:rsidR="005E1A18" w:rsidRPr="0052227E">
        <w:rPr>
          <w:sz w:val="22"/>
          <w:szCs w:val="22"/>
          <w:lang w:val="hr-HR"/>
        </w:rPr>
        <w:tab/>
      </w:r>
      <w:r w:rsidR="005E1A18" w:rsidRPr="0052227E">
        <w:rPr>
          <w:sz w:val="22"/>
          <w:szCs w:val="22"/>
          <w:lang w:val="hr-HR"/>
        </w:rPr>
        <w:tab/>
      </w:r>
      <w:r w:rsidR="005E1A18" w:rsidRPr="0052227E">
        <w:rPr>
          <w:sz w:val="22"/>
          <w:szCs w:val="22"/>
          <w:lang w:val="hr-HR"/>
        </w:rPr>
        <w:tab/>
      </w:r>
      <w:r w:rsidR="005E1A18" w:rsidRPr="0052227E">
        <w:rPr>
          <w:sz w:val="22"/>
          <w:szCs w:val="22"/>
          <w:lang w:val="hr-HR"/>
        </w:rPr>
        <w:tab/>
      </w:r>
      <w:r w:rsidR="005E1A18" w:rsidRPr="0052227E">
        <w:rPr>
          <w:sz w:val="22"/>
          <w:szCs w:val="22"/>
          <w:lang w:val="hr-HR"/>
        </w:rPr>
        <w:tab/>
      </w:r>
      <w:r w:rsidR="005E1A18" w:rsidRPr="0052227E">
        <w:rPr>
          <w:sz w:val="22"/>
          <w:szCs w:val="22"/>
          <w:lang w:val="hr-HR"/>
        </w:rPr>
        <w:tab/>
        <w:t>____________________</w:t>
      </w:r>
    </w:p>
    <w:p w:rsidRDefault="005E1A18" w:rsidP="003658F6" w:rsidR="005E1A18" w:rsidRPr="0052227E">
      <w:pPr>
        <w:ind w:left="72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  <w:t xml:space="preserve">Ukupno;     </w:t>
      </w:r>
      <w:r w:rsidR="004870E5">
        <w:rPr>
          <w:sz w:val="22"/>
          <w:szCs w:val="22"/>
          <w:lang w:val="hr-HR"/>
        </w:rPr>
        <w:t>23.864,40</w:t>
      </w:r>
      <w:r w:rsidRPr="0052227E">
        <w:rPr>
          <w:sz w:val="22"/>
          <w:szCs w:val="22"/>
          <w:lang w:val="hr-HR"/>
        </w:rPr>
        <w:t xml:space="preserve"> Kn</w:t>
      </w:r>
      <w:r w:rsidRPr="0052227E">
        <w:rPr>
          <w:sz w:val="22"/>
          <w:szCs w:val="22"/>
          <w:lang w:val="hr-HR"/>
        </w:rPr>
        <w:tab/>
      </w:r>
    </w:p>
    <w:p w:rsidRDefault="005E1A18" w:rsidP="003658F6" w:rsidR="005E1A18" w:rsidRPr="0052227E">
      <w:pPr>
        <w:ind w:left="720"/>
        <w:rPr>
          <w:b/>
          <w:sz w:val="22"/>
          <w:szCs w:val="22"/>
          <w:lang w:val="hr-HR"/>
        </w:rPr>
      </w:pPr>
    </w:p>
    <w:p w:rsidRDefault="00DE53EB" w:rsidP="003658F6" w:rsidR="00DE53EB" w:rsidRPr="0052227E">
      <w:pPr>
        <w:ind w:left="720"/>
        <w:rPr>
          <w:b/>
          <w:sz w:val="22"/>
          <w:szCs w:val="22"/>
          <w:lang w:val="hr-HR"/>
        </w:rPr>
      </w:pPr>
      <w:r w:rsidRPr="0052227E">
        <w:rPr>
          <w:b/>
          <w:sz w:val="22"/>
          <w:szCs w:val="22"/>
          <w:lang w:val="hr-HR"/>
        </w:rPr>
        <w:t xml:space="preserve">Sveukupno troškovi stečajnog postupka; </w:t>
      </w:r>
      <w:r w:rsidR="008328E8">
        <w:rPr>
          <w:b/>
          <w:sz w:val="22"/>
          <w:szCs w:val="22"/>
          <w:lang w:val="hr-HR"/>
        </w:rPr>
        <w:t xml:space="preserve">42.748,80 </w:t>
      </w:r>
      <w:r w:rsidRPr="0052227E">
        <w:rPr>
          <w:b/>
          <w:sz w:val="22"/>
          <w:szCs w:val="22"/>
          <w:lang w:val="hr-HR"/>
        </w:rPr>
        <w:t xml:space="preserve"> Kn</w:t>
      </w:r>
    </w:p>
    <w:p w:rsidRDefault="005E1A18" w:rsidP="003658F6" w:rsidR="005E1A18" w:rsidRPr="0052227E">
      <w:pPr>
        <w:ind w:left="360"/>
        <w:rPr>
          <w:b/>
          <w:sz w:val="22"/>
          <w:szCs w:val="22"/>
          <w:lang w:val="hr-HR"/>
        </w:rPr>
      </w:pPr>
    </w:p>
    <w:p w:rsidRDefault="00C348DE" w:rsidP="0045404C" w:rsidR="00C348DE" w:rsidRPr="0052227E">
      <w:pPr>
        <w:rPr>
          <w:sz w:val="22"/>
          <w:szCs w:val="22"/>
          <w:lang w:val="hr-HR"/>
        </w:rPr>
      </w:pPr>
    </w:p>
    <w:p w:rsidRDefault="00AB5DE0" w:rsidP="0027438B" w:rsidR="00AB5DE0">
      <w:pPr>
        <w:rPr>
          <w:b/>
          <w:sz w:val="22"/>
          <w:szCs w:val="22"/>
          <w:lang w:val="hr-HR"/>
        </w:rPr>
      </w:pPr>
    </w:p>
    <w:p w:rsidRDefault="00AB5DE0" w:rsidP="0027438B" w:rsidR="00AB5DE0">
      <w:pPr>
        <w:rPr>
          <w:b/>
          <w:sz w:val="22"/>
          <w:szCs w:val="22"/>
          <w:lang w:val="hr-HR"/>
        </w:rPr>
      </w:pPr>
    </w:p>
    <w:p w:rsidRDefault="00AB5DE0" w:rsidP="0027438B" w:rsidR="00AB5DE0">
      <w:pPr>
        <w:rPr>
          <w:b/>
          <w:sz w:val="22"/>
          <w:szCs w:val="22"/>
          <w:lang w:val="hr-HR"/>
        </w:rPr>
      </w:pPr>
    </w:p>
    <w:p w:rsidRDefault="00AB5DE0" w:rsidP="0027438B" w:rsidR="00AB5DE0">
      <w:pPr>
        <w:rPr>
          <w:b/>
          <w:sz w:val="22"/>
          <w:szCs w:val="22"/>
          <w:lang w:val="hr-HR"/>
        </w:rPr>
      </w:pPr>
    </w:p>
    <w:p w:rsidRDefault="0027438B" w:rsidP="0027438B" w:rsidR="0027438B" w:rsidRPr="0052227E">
      <w:pPr>
        <w:rPr>
          <w:b/>
          <w:sz w:val="22"/>
          <w:szCs w:val="22"/>
          <w:lang w:val="hr-HR"/>
        </w:rPr>
      </w:pPr>
      <w:r w:rsidRPr="0052227E">
        <w:rPr>
          <w:b/>
          <w:sz w:val="22"/>
          <w:szCs w:val="22"/>
          <w:lang w:val="hr-HR"/>
        </w:rPr>
        <w:t>II</w:t>
      </w:r>
      <w:r w:rsidRPr="0052227E">
        <w:rPr>
          <w:b/>
          <w:sz w:val="22"/>
          <w:szCs w:val="22"/>
          <w:lang w:val="hr-HR"/>
        </w:rPr>
        <w:tab/>
        <w:t>ZAVRŠNI IZVJEŠTAJ STEČAJNOG UPRAVITELJA</w:t>
      </w:r>
    </w:p>
    <w:p w:rsidRDefault="0027438B" w:rsidP="0027438B" w:rsidR="0027438B" w:rsidRPr="0052227E">
      <w:pPr>
        <w:rPr>
          <w:b/>
          <w:sz w:val="22"/>
          <w:szCs w:val="22"/>
          <w:lang w:val="hr-HR"/>
        </w:rPr>
      </w:pPr>
    </w:p>
    <w:p w:rsidRDefault="0027438B" w:rsidP="0027438B" w:rsidR="0027438B" w:rsidRPr="0052227E">
      <w:pPr>
        <w:rPr>
          <w:b/>
          <w:sz w:val="22"/>
          <w:szCs w:val="22"/>
          <w:lang w:val="hr-HR"/>
        </w:rPr>
      </w:pPr>
      <w:r w:rsidRPr="0052227E">
        <w:rPr>
          <w:b/>
          <w:sz w:val="22"/>
          <w:szCs w:val="22"/>
          <w:lang w:val="hr-HR"/>
        </w:rPr>
        <w:t>1. KRONOLOGIJA;</w:t>
      </w:r>
    </w:p>
    <w:p w:rsidRDefault="0027438B" w:rsidP="0027438B" w:rsidR="0027438B" w:rsidRPr="0052227E">
      <w:pPr>
        <w:rPr>
          <w:sz w:val="22"/>
          <w:szCs w:val="22"/>
          <w:lang w:val="hr-HR"/>
        </w:rPr>
      </w:pPr>
    </w:p>
    <w:p w:rsidRDefault="0027438B" w:rsidP="0027438B" w:rsidR="0027438B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- stečajni postupak  otvoren je dana 14. svibnja  2014. godine,</w:t>
      </w:r>
    </w:p>
    <w:p w:rsidRDefault="0027438B" w:rsidP="0027438B" w:rsidR="0027438B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- ispitno i izvještajno ročište održano je dana 02.  srpnja 201</w:t>
      </w:r>
      <w:r w:rsidR="00360001" w:rsidRPr="0052227E">
        <w:rPr>
          <w:sz w:val="22"/>
          <w:szCs w:val="22"/>
          <w:lang w:val="hr-HR"/>
        </w:rPr>
        <w:t>4</w:t>
      </w:r>
      <w:r w:rsidRPr="0052227E">
        <w:rPr>
          <w:sz w:val="22"/>
          <w:szCs w:val="22"/>
          <w:lang w:val="hr-HR"/>
        </w:rPr>
        <w:t>. godine</w:t>
      </w:r>
    </w:p>
    <w:p w:rsidRDefault="0027438B" w:rsidP="0027438B" w:rsidR="0027438B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-posebno ispitno ročište održano je dana  </w:t>
      </w:r>
      <w:r w:rsidR="00360001" w:rsidRPr="0052227E">
        <w:rPr>
          <w:sz w:val="22"/>
          <w:szCs w:val="22"/>
          <w:lang w:val="hr-HR"/>
        </w:rPr>
        <w:t>10</w:t>
      </w:r>
      <w:r w:rsidRPr="0052227E">
        <w:rPr>
          <w:sz w:val="22"/>
          <w:szCs w:val="22"/>
          <w:lang w:val="hr-HR"/>
        </w:rPr>
        <w:t>.</w:t>
      </w:r>
      <w:r w:rsidR="00360001" w:rsidRPr="0052227E">
        <w:rPr>
          <w:sz w:val="22"/>
          <w:szCs w:val="22"/>
          <w:lang w:val="hr-HR"/>
        </w:rPr>
        <w:t>veljače</w:t>
      </w:r>
      <w:r w:rsidRPr="0052227E">
        <w:rPr>
          <w:sz w:val="22"/>
          <w:szCs w:val="22"/>
          <w:lang w:val="hr-HR"/>
        </w:rPr>
        <w:t xml:space="preserve"> 201</w:t>
      </w:r>
      <w:r w:rsidR="00360001" w:rsidRPr="0052227E">
        <w:rPr>
          <w:sz w:val="22"/>
          <w:szCs w:val="22"/>
          <w:lang w:val="hr-HR"/>
        </w:rPr>
        <w:t>5</w:t>
      </w:r>
      <w:r w:rsidRPr="0052227E">
        <w:rPr>
          <w:sz w:val="22"/>
          <w:szCs w:val="22"/>
          <w:lang w:val="hr-HR"/>
        </w:rPr>
        <w:t>. godine</w:t>
      </w:r>
    </w:p>
    <w:p w:rsidRDefault="0027438B" w:rsidP="0027438B" w:rsidR="0027438B" w:rsidRPr="0052227E">
      <w:pPr>
        <w:rPr>
          <w:sz w:val="22"/>
          <w:szCs w:val="22"/>
          <w:lang w:val="hr-HR"/>
        </w:rPr>
      </w:pPr>
    </w:p>
    <w:p w:rsidRDefault="0027438B" w:rsidP="0027438B" w:rsidR="0027438B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Nakon otvaranja stečajnog postupka poduzete su sljedeće radnje,</w:t>
      </w:r>
    </w:p>
    <w:p w:rsidRDefault="0027438B" w:rsidP="0027438B" w:rsidR="0027438B" w:rsidRPr="0052227E">
      <w:pPr>
        <w:rPr>
          <w:sz w:val="22"/>
          <w:szCs w:val="22"/>
          <w:lang w:val="hr-HR"/>
        </w:rPr>
      </w:pPr>
    </w:p>
    <w:p w:rsidRDefault="0027438B" w:rsidP="0027438B" w:rsidR="0027438B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- izrađen je novi štambilj društva,</w:t>
      </w:r>
      <w:r w:rsidRPr="0052227E">
        <w:rPr>
          <w:sz w:val="22"/>
          <w:szCs w:val="22"/>
          <w:lang w:val="hr-HR"/>
        </w:rPr>
        <w:tab/>
      </w:r>
    </w:p>
    <w:p w:rsidRDefault="0027438B" w:rsidP="0027438B" w:rsidR="0027438B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- izvršena je promjena kod Državnog zavoda za statistiku nastala zbog</w:t>
      </w:r>
    </w:p>
    <w:p w:rsidRDefault="0027438B" w:rsidP="0027438B" w:rsidR="0027438B" w:rsidRPr="0052227E">
      <w:pPr>
        <w:ind w:left="36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otvaranja stečajnog postupka,</w:t>
      </w:r>
    </w:p>
    <w:p w:rsidRDefault="0027438B" w:rsidP="0027438B" w:rsidR="0027438B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- zatvoreni su žiro računi društva i otvoren je novi žiro račun ,</w:t>
      </w:r>
    </w:p>
    <w:p w:rsidRDefault="0027438B" w:rsidP="0027438B" w:rsidR="0027438B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- podneseni su mjesečni  PDV obrasci Ministarstvu financija, Poreznoj upravi,</w:t>
      </w:r>
    </w:p>
    <w:p w:rsidRDefault="00360001" w:rsidP="0027438B" w:rsidR="0027438B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</w:t>
      </w:r>
      <w:r w:rsidR="0027438B" w:rsidRPr="0052227E">
        <w:rPr>
          <w:sz w:val="22"/>
          <w:szCs w:val="22"/>
          <w:lang w:val="hr-HR"/>
        </w:rPr>
        <w:t xml:space="preserve">  - izrađen je godišnji financijski izvještaj za </w:t>
      </w:r>
      <w:proofErr w:type="spellStart"/>
      <w:r w:rsidR="0027438B" w:rsidRPr="0052227E">
        <w:rPr>
          <w:sz w:val="22"/>
          <w:szCs w:val="22"/>
          <w:lang w:val="hr-HR"/>
        </w:rPr>
        <w:t>peroid</w:t>
      </w:r>
      <w:proofErr w:type="spellEnd"/>
      <w:r w:rsidR="0027438B" w:rsidRPr="0052227E">
        <w:rPr>
          <w:sz w:val="22"/>
          <w:szCs w:val="22"/>
          <w:lang w:val="hr-HR"/>
        </w:rPr>
        <w:t xml:space="preserve"> od dana otvaranja stečajnog postupka </w:t>
      </w:r>
    </w:p>
    <w:p w:rsidRDefault="0027438B" w:rsidP="0027438B" w:rsidR="0027438B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 do 31.12.201</w:t>
      </w:r>
      <w:r w:rsidR="00D61B3E" w:rsidRPr="0052227E">
        <w:rPr>
          <w:sz w:val="22"/>
          <w:szCs w:val="22"/>
          <w:lang w:val="hr-HR"/>
        </w:rPr>
        <w:t>4</w:t>
      </w:r>
      <w:r w:rsidRPr="0052227E">
        <w:rPr>
          <w:sz w:val="22"/>
          <w:szCs w:val="22"/>
          <w:lang w:val="hr-HR"/>
        </w:rPr>
        <w:t xml:space="preserve">. godine, te godišnji financijski izvještaj za  2015. godinu , </w:t>
      </w:r>
    </w:p>
    <w:p w:rsidRDefault="0027438B" w:rsidP="0027438B" w:rsidR="0027438B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- kod Hrvatskog zavoda za mirovinsko osiguranje izvršena je promjena nastala</w:t>
      </w:r>
    </w:p>
    <w:p w:rsidRDefault="0027438B" w:rsidP="0027438B" w:rsidR="0027438B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   zbog otvaranja stečajnog postupka.</w:t>
      </w:r>
      <w:r w:rsidRPr="0052227E">
        <w:rPr>
          <w:sz w:val="22"/>
          <w:szCs w:val="22"/>
          <w:lang w:val="hr-HR"/>
        </w:rPr>
        <w:tab/>
      </w:r>
    </w:p>
    <w:p w:rsidRDefault="0027438B" w:rsidP="0027438B" w:rsidR="0027438B" w:rsidRPr="0052227E">
      <w:pPr>
        <w:rPr>
          <w:b/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     </w:t>
      </w:r>
    </w:p>
    <w:p w:rsidRDefault="0027438B" w:rsidP="0027438B" w:rsidR="009363BD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Prijedlog za otvaranje stečajnog postupka podnijela je</w:t>
      </w:r>
      <w:r w:rsidR="009363BD" w:rsidRPr="0052227E">
        <w:rPr>
          <w:sz w:val="22"/>
          <w:szCs w:val="22"/>
          <w:lang w:val="hr-HR"/>
        </w:rPr>
        <w:t xml:space="preserve"> Financijska agencija.</w:t>
      </w:r>
    </w:p>
    <w:p w:rsidRDefault="009363BD" w:rsidP="0027438B" w:rsidR="009363BD" w:rsidRPr="0052227E">
      <w:pPr>
        <w:rPr>
          <w:sz w:val="22"/>
          <w:szCs w:val="22"/>
          <w:lang w:val="hr-HR"/>
        </w:rPr>
      </w:pPr>
    </w:p>
    <w:p w:rsidRDefault="0027438B" w:rsidP="001E3914" w:rsidR="0027438B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 </w:t>
      </w:r>
      <w:r w:rsidR="009363BD" w:rsidRPr="0052227E">
        <w:rPr>
          <w:sz w:val="22"/>
          <w:szCs w:val="22"/>
          <w:lang w:val="hr-HR"/>
        </w:rPr>
        <w:t>Društvo je prestalo s obavljanjem djelatnosti prije otvaranja stečajnog postupka , te nije  bilo  uvjeta za nastavak poslovanja društva.</w:t>
      </w:r>
    </w:p>
    <w:p w:rsidRDefault="009363BD" w:rsidP="001E3914" w:rsidR="009363BD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Društvo nije imalo zaposlenih radnika u vrijeme otvaranja stečajnog postupka.</w:t>
      </w:r>
    </w:p>
    <w:p w:rsidRDefault="001E3914" w:rsidP="001E3914" w:rsidR="001E3914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Osnivači-članovi društva su Josip </w:t>
      </w:r>
      <w:proofErr w:type="spellStart"/>
      <w:r w:rsidRPr="0052227E">
        <w:rPr>
          <w:sz w:val="22"/>
          <w:szCs w:val="22"/>
          <w:lang w:val="hr-HR"/>
        </w:rPr>
        <w:t>Majher</w:t>
      </w:r>
      <w:proofErr w:type="spellEnd"/>
      <w:r w:rsidRPr="0052227E">
        <w:rPr>
          <w:sz w:val="22"/>
          <w:szCs w:val="22"/>
          <w:lang w:val="hr-HR"/>
        </w:rPr>
        <w:t>, Radoslav Dumančić i Luka Dumančić,</w:t>
      </w:r>
    </w:p>
    <w:p w:rsidRDefault="001E3914" w:rsidP="001E3914" w:rsidR="001E3914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a bivši zakonski zastupnik društva- direktor društva bio je Josip </w:t>
      </w:r>
      <w:proofErr w:type="spellStart"/>
      <w:r w:rsidRPr="0052227E">
        <w:rPr>
          <w:sz w:val="22"/>
          <w:szCs w:val="22"/>
          <w:lang w:val="hr-HR"/>
        </w:rPr>
        <w:t>Majher</w:t>
      </w:r>
      <w:proofErr w:type="spellEnd"/>
      <w:r w:rsidRPr="0052227E">
        <w:rPr>
          <w:sz w:val="22"/>
          <w:szCs w:val="22"/>
          <w:lang w:val="hr-HR"/>
        </w:rPr>
        <w:t>.</w:t>
      </w:r>
      <w:r w:rsidRPr="0052227E">
        <w:rPr>
          <w:sz w:val="22"/>
          <w:szCs w:val="22"/>
          <w:lang w:val="hr-HR"/>
        </w:rPr>
        <w:tab/>
        <w:t xml:space="preserve"> </w:t>
      </w:r>
    </w:p>
    <w:p w:rsidRDefault="0027438B" w:rsidP="00D167D4" w:rsidR="0027438B" w:rsidRPr="0052227E">
      <w:pPr>
        <w:rPr>
          <w:sz w:val="22"/>
          <w:szCs w:val="22"/>
          <w:lang w:val="hr-HR"/>
        </w:rPr>
      </w:pPr>
    </w:p>
    <w:p w:rsidRDefault="0027438B" w:rsidP="0027438B" w:rsidR="0027438B" w:rsidRPr="0052227E">
      <w:pPr>
        <w:rPr>
          <w:sz w:val="22"/>
          <w:szCs w:val="22"/>
          <w:lang w:val="hr-HR"/>
        </w:rPr>
      </w:pPr>
      <w:r w:rsidRPr="0052227E">
        <w:rPr>
          <w:b/>
          <w:sz w:val="22"/>
          <w:szCs w:val="22"/>
          <w:lang w:val="hr-HR"/>
        </w:rPr>
        <w:t>2.IMOVINA</w:t>
      </w:r>
    </w:p>
    <w:p w:rsidRDefault="0027438B" w:rsidP="0027438B" w:rsidR="0027438B" w:rsidRPr="0052227E">
      <w:pPr>
        <w:rPr>
          <w:sz w:val="22"/>
          <w:szCs w:val="22"/>
          <w:lang w:val="hr-HR"/>
        </w:rPr>
      </w:pPr>
    </w:p>
    <w:p w:rsidRDefault="00D167D4" w:rsidP="0027438B" w:rsidR="00D167D4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Od bivšeg zakonskog zastupnika zatr</w:t>
      </w:r>
      <w:r w:rsidR="002729FC" w:rsidRPr="0052227E">
        <w:rPr>
          <w:sz w:val="22"/>
          <w:szCs w:val="22"/>
          <w:lang w:val="hr-HR"/>
        </w:rPr>
        <w:t>a</w:t>
      </w:r>
      <w:r w:rsidRPr="0052227E">
        <w:rPr>
          <w:sz w:val="22"/>
          <w:szCs w:val="22"/>
          <w:lang w:val="hr-HR"/>
        </w:rPr>
        <w:t xml:space="preserve">žila sam Godišnje </w:t>
      </w:r>
      <w:proofErr w:type="spellStart"/>
      <w:r w:rsidRPr="0052227E">
        <w:rPr>
          <w:sz w:val="22"/>
          <w:szCs w:val="22"/>
          <w:lang w:val="hr-HR"/>
        </w:rPr>
        <w:t>financijeske</w:t>
      </w:r>
      <w:proofErr w:type="spellEnd"/>
      <w:r w:rsidRPr="0052227E">
        <w:rPr>
          <w:sz w:val="22"/>
          <w:szCs w:val="22"/>
          <w:lang w:val="hr-HR"/>
        </w:rPr>
        <w:t xml:space="preserve"> izvještaje za posljednje tri godine.</w:t>
      </w:r>
    </w:p>
    <w:p w:rsidRDefault="00D167D4" w:rsidP="0027438B" w:rsidR="00D167D4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Iz dostavljene dokumentacije proizlazi sljedeće.</w:t>
      </w:r>
    </w:p>
    <w:p w:rsidRDefault="00D167D4" w:rsidP="00D167D4" w:rsidR="00D167D4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Iz prijave poreza na dobit za 2010. godinu proizlazi da je društvo u 2010. godini imalo ukupne prihode od 500,00 Kn, a rashode u iznosu od 91.156,76 Kn,</w:t>
      </w:r>
    </w:p>
    <w:p w:rsidRDefault="00D167D4" w:rsidP="00D167D4" w:rsidR="00D167D4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Iz prijave poreza na dobit za 2011. godinu proizlazi da  društvo nije imalo </w:t>
      </w:r>
      <w:proofErr w:type="spellStart"/>
      <w:r w:rsidRPr="0052227E">
        <w:rPr>
          <w:sz w:val="22"/>
          <w:szCs w:val="22"/>
          <w:lang w:val="hr-HR"/>
        </w:rPr>
        <w:t>nikakove</w:t>
      </w:r>
      <w:proofErr w:type="spellEnd"/>
      <w:r w:rsidRPr="0052227E">
        <w:rPr>
          <w:sz w:val="22"/>
          <w:szCs w:val="22"/>
          <w:lang w:val="hr-HR"/>
        </w:rPr>
        <w:t xml:space="preserve">   prihode, dok su  rashodi iznosili 330.662,89 Kn.</w:t>
      </w:r>
    </w:p>
    <w:p w:rsidRDefault="00D167D4" w:rsidP="00D167D4" w:rsidR="00D167D4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Iz prijave poreza na dobit za 2012. godinu proizlazi da  je društvo imalo  prihode u iznosu od 481,21 Kn ,  dok su rashodi iznosili 56.509,27 Kn.</w:t>
      </w:r>
    </w:p>
    <w:p w:rsidRDefault="00D167D4" w:rsidP="00D167D4" w:rsidR="00D167D4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Iz prijave poreza na dobit  za 2013. godinu proizlazi da društvo nije imalo </w:t>
      </w:r>
      <w:proofErr w:type="spellStart"/>
      <w:r w:rsidRPr="0052227E">
        <w:rPr>
          <w:sz w:val="22"/>
          <w:szCs w:val="22"/>
          <w:lang w:val="hr-HR"/>
        </w:rPr>
        <w:t>nikakovih</w:t>
      </w:r>
      <w:proofErr w:type="spellEnd"/>
      <w:r w:rsidRPr="0052227E">
        <w:rPr>
          <w:sz w:val="22"/>
          <w:szCs w:val="22"/>
          <w:lang w:val="hr-HR"/>
        </w:rPr>
        <w:t xml:space="preserve"> prihoda ni rashoda.</w:t>
      </w:r>
    </w:p>
    <w:p w:rsidRDefault="00D167D4" w:rsidP="00D167D4" w:rsidR="00D167D4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Iz ovako dostavljene knjigovodstvene dokumentacije društva proizlazi da isto nije poslovalo od 2010. godine.</w:t>
      </w:r>
    </w:p>
    <w:p w:rsidRDefault="00D167D4" w:rsidP="00D167D4" w:rsidR="00D167D4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Iz </w:t>
      </w:r>
      <w:proofErr w:type="spellStart"/>
      <w:r w:rsidRPr="0052227E">
        <w:rPr>
          <w:sz w:val="22"/>
          <w:szCs w:val="22"/>
          <w:lang w:val="hr-HR"/>
        </w:rPr>
        <w:t>čevidnika</w:t>
      </w:r>
      <w:proofErr w:type="spellEnd"/>
      <w:r w:rsidRPr="0052227E">
        <w:rPr>
          <w:sz w:val="22"/>
          <w:szCs w:val="22"/>
          <w:lang w:val="hr-HR"/>
        </w:rPr>
        <w:t xml:space="preserve"> o redoslijedu plaćanja izdanog od FINE proizlazi</w:t>
      </w:r>
      <w:r w:rsidR="00B05168" w:rsidRPr="0052227E">
        <w:rPr>
          <w:sz w:val="22"/>
          <w:szCs w:val="22"/>
          <w:lang w:val="hr-HR"/>
        </w:rPr>
        <w:t xml:space="preserve">lo je </w:t>
      </w:r>
      <w:r w:rsidRPr="0052227E">
        <w:rPr>
          <w:sz w:val="22"/>
          <w:szCs w:val="22"/>
          <w:lang w:val="hr-HR"/>
        </w:rPr>
        <w:t xml:space="preserve"> da je žiro račun društva bio  u neprekidnoj blokadi od 1. rujna 2009. godine.</w:t>
      </w:r>
    </w:p>
    <w:p w:rsidRDefault="00D167D4" w:rsidP="00D167D4" w:rsidR="00D167D4" w:rsidRPr="0052227E">
      <w:pPr>
        <w:rPr>
          <w:sz w:val="22"/>
          <w:szCs w:val="22"/>
          <w:lang w:val="hr-HR"/>
        </w:rPr>
      </w:pPr>
    </w:p>
    <w:p w:rsidRDefault="003F4712" w:rsidP="0027438B" w:rsidR="00D167D4" w:rsidRPr="0052227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>U tijeku stečajnog postupka prema dostavljenoj dokumentaciji utvrđeno je da  društvo od imovine ima</w:t>
      </w:r>
      <w:r w:rsidR="007440EF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 poslovni udjel u društvu </w:t>
      </w:r>
      <w:proofErr w:type="spellStart"/>
      <w:r>
        <w:rPr>
          <w:sz w:val="22"/>
          <w:szCs w:val="22"/>
          <w:lang w:val="hr-HR"/>
        </w:rPr>
        <w:t>JAVNO.HR</w:t>
      </w:r>
      <w:proofErr w:type="spellEnd"/>
      <w:r>
        <w:rPr>
          <w:sz w:val="22"/>
          <w:szCs w:val="22"/>
          <w:lang w:val="hr-HR"/>
        </w:rPr>
        <w:t>. d.o.o. Zagreb</w:t>
      </w:r>
    </w:p>
    <w:p w:rsidRDefault="00FA0A4F" w:rsidP="00FA0A4F" w:rsidR="00FA0A4F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Izvršila sam uvid u zbirku isprava društva JAVNO. HR d.o.o.Zagreb, Slavonska avenija 2,  na Trgovačkom sudu Zagreb, iz kojeg proizlazi da je  Ugovorom o prijenosu poslovnog udjela društva REMETE d.o.o. Josip </w:t>
      </w:r>
      <w:proofErr w:type="spellStart"/>
      <w:r w:rsidRPr="0052227E">
        <w:rPr>
          <w:sz w:val="22"/>
          <w:szCs w:val="22"/>
          <w:lang w:val="hr-HR"/>
        </w:rPr>
        <w:t>Majher</w:t>
      </w:r>
      <w:proofErr w:type="spellEnd"/>
      <w:r w:rsidRPr="0052227E">
        <w:rPr>
          <w:sz w:val="22"/>
          <w:szCs w:val="22"/>
          <w:lang w:val="hr-HR"/>
        </w:rPr>
        <w:t xml:space="preserve"> iz Zagreba, </w:t>
      </w:r>
      <w:proofErr w:type="spellStart"/>
      <w:r w:rsidRPr="0052227E">
        <w:rPr>
          <w:sz w:val="22"/>
          <w:szCs w:val="22"/>
          <w:lang w:val="hr-HR"/>
        </w:rPr>
        <w:t>Ivirščak</w:t>
      </w:r>
      <w:proofErr w:type="spellEnd"/>
      <w:r w:rsidRPr="0052227E">
        <w:rPr>
          <w:sz w:val="22"/>
          <w:szCs w:val="22"/>
          <w:lang w:val="hr-HR"/>
        </w:rPr>
        <w:t xml:space="preserve"> 6, kao jedini osnivač društva svoj poslovni udjel od 5% prenio na KRLETKU d.o.o. Zagreb, Slavonska avenija 2. Napominje se da je temeljni kapital društva iznosio 20.000,00 Kn , dakle Josip </w:t>
      </w:r>
      <w:proofErr w:type="spellStart"/>
      <w:r w:rsidRPr="0052227E">
        <w:rPr>
          <w:sz w:val="22"/>
          <w:szCs w:val="22"/>
          <w:lang w:val="hr-HR"/>
        </w:rPr>
        <w:t>Majher</w:t>
      </w:r>
      <w:proofErr w:type="spellEnd"/>
      <w:r w:rsidRPr="0052227E">
        <w:rPr>
          <w:sz w:val="22"/>
          <w:szCs w:val="22"/>
          <w:lang w:val="hr-HR"/>
        </w:rPr>
        <w:t xml:space="preserve"> prenio je na KRLETKU d.o.o.  poslovni udjel u iznosu od 1.000,00 Kn.  </w:t>
      </w:r>
    </w:p>
    <w:p w:rsidRDefault="00FA0A4F" w:rsidP="00FA0A4F" w:rsidR="00FA0A4F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Rješenjem Trgovačkog suda Zagreb broja </w:t>
      </w:r>
      <w:proofErr w:type="spellStart"/>
      <w:r w:rsidRPr="0052227E">
        <w:rPr>
          <w:sz w:val="22"/>
          <w:szCs w:val="22"/>
          <w:lang w:val="hr-HR"/>
        </w:rPr>
        <w:t>Tt</w:t>
      </w:r>
      <w:proofErr w:type="spellEnd"/>
      <w:r w:rsidRPr="0052227E">
        <w:rPr>
          <w:sz w:val="22"/>
          <w:szCs w:val="22"/>
          <w:lang w:val="hr-HR"/>
        </w:rPr>
        <w:t xml:space="preserve">-10/5180 od 03. svibnja 2010. promijenjen je naziv tvrtke iz REMETE d.o.o. u </w:t>
      </w:r>
      <w:proofErr w:type="spellStart"/>
      <w:r w:rsidRPr="0052227E">
        <w:rPr>
          <w:sz w:val="22"/>
          <w:szCs w:val="22"/>
          <w:lang w:val="hr-HR"/>
        </w:rPr>
        <w:t>JAVNO.HR</w:t>
      </w:r>
      <w:proofErr w:type="spellEnd"/>
      <w:r w:rsidRPr="0052227E">
        <w:rPr>
          <w:sz w:val="22"/>
          <w:szCs w:val="22"/>
          <w:lang w:val="hr-HR"/>
        </w:rPr>
        <w:t xml:space="preserve"> d.o.o. , te je izvršena i  promjena članova društva –osnivača, a sukladno gore navedenom Ugovoru o prijenosu poslovnog udjela, koji se u preslici dostavlja u privitku.</w:t>
      </w:r>
    </w:p>
    <w:p w:rsidRDefault="00FA0A4F" w:rsidP="00FA0A4F" w:rsidR="00FA0A4F" w:rsidRPr="0052227E">
      <w:pPr>
        <w:rPr>
          <w:sz w:val="22"/>
          <w:szCs w:val="22"/>
          <w:lang w:val="hr-HR"/>
        </w:rPr>
      </w:pPr>
    </w:p>
    <w:p w:rsidRDefault="00FA0A4F" w:rsidP="00FA0A4F" w:rsidR="00FA0A4F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Uvidom u sudski registar Trgovačkog suda Zagreb, utvrdila sam da su na poslovnom udjelu KRLETKE d.o.o. Zagreb u društvu JAVNO .HR d.o.o. Zagreb, upisane zabilježbe i to ;</w:t>
      </w:r>
    </w:p>
    <w:p w:rsidRDefault="00FA0A4F" w:rsidP="00FA0A4F" w:rsidR="00FA0A4F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Redni broj zabilježbe;1 </w:t>
      </w:r>
    </w:p>
    <w:p w:rsidRDefault="00FA0A4F" w:rsidP="00FA0A4F" w:rsidR="00FA0A4F" w:rsidRPr="0052227E">
      <w:pPr>
        <w:rPr>
          <w:bCs/>
          <w:sz w:val="22"/>
          <w:szCs w:val="22"/>
        </w:rPr>
      </w:pPr>
    </w:p>
    <w:p w:rsidRDefault="00FA0A4F" w:rsidP="00FA0A4F" w:rsidR="00FA0A4F" w:rsidRPr="0052227E">
      <w:pPr>
        <w:rPr>
          <w:bCs/>
          <w:sz w:val="22"/>
          <w:szCs w:val="22"/>
        </w:rPr>
      </w:pPr>
      <w:r w:rsidRPr="0052227E">
        <w:rPr>
          <w:bCs/>
          <w:sz w:val="22"/>
          <w:szCs w:val="22"/>
        </w:rPr>
        <w:t>-</w:t>
      </w:r>
      <w:proofErr w:type="spellStart"/>
      <w:r w:rsidRPr="0052227E">
        <w:rPr>
          <w:bCs/>
          <w:sz w:val="22"/>
          <w:szCs w:val="22"/>
        </w:rPr>
        <w:t>Općinski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građanski</w:t>
      </w:r>
      <w:proofErr w:type="spellEnd"/>
      <w:r w:rsidRPr="0052227E">
        <w:rPr>
          <w:bCs/>
          <w:sz w:val="22"/>
          <w:szCs w:val="22"/>
        </w:rPr>
        <w:t xml:space="preserve"> sud Zagreb </w:t>
      </w:r>
      <w:proofErr w:type="spellStart"/>
      <w:r w:rsidRPr="0052227E">
        <w:rPr>
          <w:bCs/>
          <w:sz w:val="22"/>
          <w:szCs w:val="22"/>
        </w:rPr>
        <w:t>rješenjem</w:t>
      </w:r>
      <w:proofErr w:type="spellEnd"/>
      <w:r w:rsidRPr="0052227E">
        <w:rPr>
          <w:bCs/>
          <w:sz w:val="22"/>
          <w:szCs w:val="22"/>
        </w:rPr>
        <w:t xml:space="preserve"> br. Ovr-2480/2011od 03.09.2013. </w:t>
      </w:r>
      <w:proofErr w:type="spellStart"/>
      <w:proofErr w:type="gramStart"/>
      <w:r w:rsidRPr="0052227E">
        <w:rPr>
          <w:bCs/>
          <w:sz w:val="22"/>
          <w:szCs w:val="22"/>
        </w:rPr>
        <w:t>riješio</w:t>
      </w:r>
      <w:proofErr w:type="spellEnd"/>
      <w:proofErr w:type="gramEnd"/>
      <w:r w:rsidRPr="0052227E">
        <w:rPr>
          <w:bCs/>
          <w:sz w:val="22"/>
          <w:szCs w:val="22"/>
        </w:rPr>
        <w:t xml:space="preserve"> je;</w:t>
      </w:r>
    </w:p>
    <w:p w:rsidRDefault="00FA0A4F" w:rsidP="00FA0A4F" w:rsidR="00FA0A4F" w:rsidRPr="0052227E">
      <w:pPr>
        <w:rPr>
          <w:sz w:val="22"/>
          <w:szCs w:val="22"/>
          <w:lang w:val="hr-HR"/>
        </w:rPr>
      </w:pPr>
      <w:proofErr w:type="spellStart"/>
      <w:proofErr w:type="gramStart"/>
      <w:r w:rsidRPr="0052227E">
        <w:rPr>
          <w:bCs/>
          <w:sz w:val="22"/>
          <w:szCs w:val="22"/>
        </w:rPr>
        <w:t>Određuje</w:t>
      </w:r>
      <w:proofErr w:type="spellEnd"/>
      <w:r w:rsidRPr="0052227E">
        <w:rPr>
          <w:bCs/>
          <w:sz w:val="22"/>
          <w:szCs w:val="22"/>
        </w:rPr>
        <w:t xml:space="preserve"> se </w:t>
      </w:r>
      <w:proofErr w:type="spellStart"/>
      <w:r w:rsidRPr="0052227E">
        <w:rPr>
          <w:bCs/>
          <w:sz w:val="22"/>
          <w:szCs w:val="22"/>
        </w:rPr>
        <w:t>ovrha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pljenidbom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poslovnog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udjela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ovršenika</w:t>
      </w:r>
      <w:proofErr w:type="spellEnd"/>
      <w:r w:rsidRPr="0052227E">
        <w:rPr>
          <w:bCs/>
          <w:sz w:val="22"/>
          <w:szCs w:val="22"/>
        </w:rPr>
        <w:t xml:space="preserve"> u </w:t>
      </w:r>
      <w:proofErr w:type="spellStart"/>
      <w:r w:rsidRPr="0052227E">
        <w:rPr>
          <w:bCs/>
          <w:sz w:val="22"/>
          <w:szCs w:val="22"/>
        </w:rPr>
        <w:t>trgovačkom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društvu</w:t>
      </w:r>
      <w:proofErr w:type="spellEnd"/>
      <w:r w:rsidRPr="0052227E">
        <w:rPr>
          <w:bCs/>
          <w:sz w:val="22"/>
          <w:szCs w:val="22"/>
        </w:rPr>
        <w:t xml:space="preserve"> JAVNO.</w:t>
      </w:r>
      <w:proofErr w:type="gramEnd"/>
      <w:r w:rsidRPr="0052227E">
        <w:rPr>
          <w:bCs/>
          <w:sz w:val="22"/>
          <w:szCs w:val="22"/>
        </w:rPr>
        <w:t xml:space="preserve"> HR d.o.o. </w:t>
      </w:r>
      <w:proofErr w:type="spellStart"/>
      <w:r w:rsidRPr="0052227E">
        <w:rPr>
          <w:bCs/>
          <w:sz w:val="22"/>
          <w:szCs w:val="22"/>
        </w:rPr>
        <w:t>sa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sjedištem</w:t>
      </w:r>
      <w:proofErr w:type="spellEnd"/>
      <w:r w:rsidRPr="0052227E">
        <w:rPr>
          <w:bCs/>
          <w:sz w:val="22"/>
          <w:szCs w:val="22"/>
        </w:rPr>
        <w:t xml:space="preserve"> u Zagrebu, </w:t>
      </w:r>
      <w:proofErr w:type="spellStart"/>
      <w:r w:rsidRPr="0052227E">
        <w:rPr>
          <w:bCs/>
          <w:sz w:val="22"/>
          <w:szCs w:val="22"/>
        </w:rPr>
        <w:t>Slavonska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avenija</w:t>
      </w:r>
      <w:proofErr w:type="spellEnd"/>
      <w:r w:rsidRPr="0052227E">
        <w:rPr>
          <w:bCs/>
          <w:sz w:val="22"/>
          <w:szCs w:val="22"/>
        </w:rPr>
        <w:t xml:space="preserve"> 2, MBS 080729655, OIB 52178842906, </w:t>
      </w:r>
      <w:proofErr w:type="spellStart"/>
      <w:r w:rsidRPr="0052227E">
        <w:rPr>
          <w:bCs/>
          <w:sz w:val="22"/>
          <w:szCs w:val="22"/>
        </w:rPr>
        <w:t>pljenidbom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poslovnog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udjela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istog</w:t>
      </w:r>
      <w:proofErr w:type="spellEnd"/>
      <w:r w:rsidRPr="0052227E">
        <w:rPr>
          <w:bCs/>
          <w:sz w:val="22"/>
          <w:szCs w:val="22"/>
        </w:rPr>
        <w:t xml:space="preserve">, </w:t>
      </w:r>
      <w:proofErr w:type="spellStart"/>
      <w:r w:rsidRPr="0052227E">
        <w:rPr>
          <w:bCs/>
          <w:sz w:val="22"/>
          <w:szCs w:val="22"/>
        </w:rPr>
        <w:t>te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namirenjem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ovrhovoditelja</w:t>
      </w:r>
      <w:proofErr w:type="spellEnd"/>
      <w:r w:rsidRPr="0052227E">
        <w:rPr>
          <w:bCs/>
          <w:sz w:val="22"/>
          <w:szCs w:val="22"/>
        </w:rPr>
        <w:t>.</w:t>
      </w:r>
    </w:p>
    <w:p w:rsidRDefault="00FA0A4F" w:rsidP="00FA0A4F" w:rsidR="00FA0A4F" w:rsidRPr="0052227E">
      <w:pPr>
        <w:rPr>
          <w:sz w:val="22"/>
          <w:szCs w:val="22"/>
          <w:lang w:val="hr-HR"/>
        </w:rPr>
      </w:pPr>
    </w:p>
    <w:p w:rsidRDefault="00FA0A4F" w:rsidP="00FA0A4F" w:rsidR="00FA0A4F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Redni broj zabilježbe ;2</w:t>
      </w:r>
    </w:p>
    <w:p w:rsidRDefault="00FA0A4F" w:rsidP="00FA0A4F" w:rsidR="00FA0A4F" w:rsidRPr="0052227E">
      <w:pPr>
        <w:rPr>
          <w:sz w:val="22"/>
          <w:szCs w:val="22"/>
          <w:lang w:val="hr-HR"/>
        </w:rPr>
      </w:pPr>
    </w:p>
    <w:p w:rsidRDefault="00FA0A4F" w:rsidP="00FA0A4F" w:rsidR="00FA0A4F" w:rsidRPr="0052227E">
      <w:pPr>
        <w:rPr>
          <w:bCs/>
          <w:sz w:val="22"/>
          <w:szCs w:val="22"/>
        </w:rPr>
      </w:pPr>
      <w:r w:rsidRPr="0052227E">
        <w:rPr>
          <w:sz w:val="22"/>
          <w:szCs w:val="22"/>
          <w:lang w:val="hr-HR"/>
        </w:rPr>
        <w:t>-</w:t>
      </w:r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Općinski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građanski</w:t>
      </w:r>
      <w:proofErr w:type="spellEnd"/>
      <w:r w:rsidRPr="0052227E">
        <w:rPr>
          <w:bCs/>
          <w:sz w:val="22"/>
          <w:szCs w:val="22"/>
        </w:rPr>
        <w:t xml:space="preserve"> sud Zagreb </w:t>
      </w:r>
      <w:proofErr w:type="spellStart"/>
      <w:r w:rsidRPr="0052227E">
        <w:rPr>
          <w:bCs/>
          <w:sz w:val="22"/>
          <w:szCs w:val="22"/>
        </w:rPr>
        <w:t>rješenjem</w:t>
      </w:r>
      <w:proofErr w:type="spellEnd"/>
      <w:r w:rsidRPr="0052227E">
        <w:rPr>
          <w:bCs/>
          <w:sz w:val="22"/>
          <w:szCs w:val="22"/>
        </w:rPr>
        <w:t xml:space="preserve"> br. Ovr-2426/11 </w:t>
      </w:r>
      <w:proofErr w:type="gramStart"/>
      <w:r w:rsidRPr="0052227E">
        <w:rPr>
          <w:bCs/>
          <w:sz w:val="22"/>
          <w:szCs w:val="22"/>
        </w:rPr>
        <w:t>od</w:t>
      </w:r>
      <w:proofErr w:type="gramEnd"/>
      <w:r w:rsidRPr="0052227E">
        <w:rPr>
          <w:bCs/>
          <w:sz w:val="22"/>
          <w:szCs w:val="22"/>
        </w:rPr>
        <w:t xml:space="preserve"> 16.prosinca 2013. </w:t>
      </w:r>
      <w:proofErr w:type="spellStart"/>
      <w:proofErr w:type="gramStart"/>
      <w:r w:rsidRPr="0052227E">
        <w:rPr>
          <w:bCs/>
          <w:sz w:val="22"/>
          <w:szCs w:val="22"/>
        </w:rPr>
        <w:t>zaključio</w:t>
      </w:r>
      <w:proofErr w:type="spellEnd"/>
      <w:proofErr w:type="gramEnd"/>
      <w:r w:rsidRPr="0052227E">
        <w:rPr>
          <w:bCs/>
          <w:sz w:val="22"/>
          <w:szCs w:val="22"/>
        </w:rPr>
        <w:t xml:space="preserve"> je ;</w:t>
      </w:r>
    </w:p>
    <w:p w:rsidRDefault="00FA0A4F" w:rsidP="00FA0A4F" w:rsidR="00FA0A4F" w:rsidRPr="0052227E">
      <w:pPr>
        <w:rPr>
          <w:bCs/>
          <w:sz w:val="22"/>
          <w:szCs w:val="22"/>
        </w:rPr>
      </w:pPr>
    </w:p>
    <w:p w:rsidRDefault="00FA0A4F" w:rsidP="00FA0A4F" w:rsidR="00FA0A4F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Nalaže se Trgovačkom sudu Zagreb upis ovrhe određeno rješenjem o ovrsi broj </w:t>
      </w:r>
      <w:proofErr w:type="spellStart"/>
      <w:r w:rsidRPr="0052227E">
        <w:rPr>
          <w:sz w:val="22"/>
          <w:szCs w:val="22"/>
          <w:lang w:val="hr-HR"/>
        </w:rPr>
        <w:t>Ovr</w:t>
      </w:r>
      <w:proofErr w:type="spellEnd"/>
      <w:r w:rsidRPr="0052227E">
        <w:rPr>
          <w:sz w:val="22"/>
          <w:szCs w:val="22"/>
          <w:lang w:val="hr-HR"/>
        </w:rPr>
        <w:t xml:space="preserve">-2426/11 od 16.11.2012, u izvatku iz sudskog registra trgovačkog društva </w:t>
      </w:r>
      <w:proofErr w:type="spellStart"/>
      <w:r w:rsidRPr="0052227E">
        <w:rPr>
          <w:sz w:val="22"/>
          <w:szCs w:val="22"/>
          <w:lang w:val="hr-HR"/>
        </w:rPr>
        <w:t>JAVNO.HR</w:t>
      </w:r>
      <w:proofErr w:type="spellEnd"/>
      <w:r w:rsidRPr="0052227E">
        <w:rPr>
          <w:sz w:val="22"/>
          <w:szCs w:val="22"/>
          <w:lang w:val="hr-HR"/>
        </w:rPr>
        <w:t xml:space="preserve">. d.o.o. OIB </w:t>
      </w:r>
      <w:r w:rsidRPr="0052227E">
        <w:rPr>
          <w:bCs/>
          <w:sz w:val="22"/>
          <w:szCs w:val="22"/>
        </w:rPr>
        <w:t xml:space="preserve"> 52178842906.</w:t>
      </w:r>
    </w:p>
    <w:p w:rsidRDefault="00FA0A4F" w:rsidP="00FA0A4F" w:rsidR="00FA0A4F" w:rsidRPr="0052227E">
      <w:pPr>
        <w:rPr>
          <w:sz w:val="22"/>
          <w:szCs w:val="22"/>
          <w:lang w:val="hr-HR"/>
        </w:rPr>
      </w:pPr>
    </w:p>
    <w:p w:rsidRDefault="00FA0A4F" w:rsidP="00FA0A4F" w:rsidR="00FA0A4F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O postojanju </w:t>
      </w:r>
      <w:proofErr w:type="spellStart"/>
      <w:r w:rsidRPr="0052227E">
        <w:rPr>
          <w:sz w:val="22"/>
          <w:szCs w:val="22"/>
          <w:lang w:val="hr-HR"/>
        </w:rPr>
        <w:t>razlučnog</w:t>
      </w:r>
      <w:proofErr w:type="spellEnd"/>
      <w:r w:rsidRPr="0052227E">
        <w:rPr>
          <w:sz w:val="22"/>
          <w:szCs w:val="22"/>
          <w:lang w:val="hr-HR"/>
        </w:rPr>
        <w:t xml:space="preserve"> prava na navedenom poslovnom udjelu obavijestili su;</w:t>
      </w:r>
    </w:p>
    <w:p w:rsidRDefault="00FA0A4F" w:rsidP="00FA0A4F" w:rsidR="00FA0A4F" w:rsidRPr="0052227E">
      <w:pPr>
        <w:rPr>
          <w:sz w:val="22"/>
          <w:szCs w:val="22"/>
          <w:lang w:val="hr-HR"/>
        </w:rPr>
      </w:pPr>
    </w:p>
    <w:p w:rsidRDefault="00FA0A4F" w:rsidP="00FA0A4F" w:rsidR="00FA0A4F" w:rsidRPr="0052227E">
      <w:pPr>
        <w:rPr>
          <w:bCs/>
          <w:sz w:val="22"/>
          <w:szCs w:val="22"/>
        </w:rPr>
      </w:pPr>
      <w:r w:rsidRPr="0052227E">
        <w:rPr>
          <w:bCs/>
          <w:sz w:val="22"/>
          <w:szCs w:val="22"/>
        </w:rPr>
        <w:t>-</w:t>
      </w:r>
      <w:proofErr w:type="spellStart"/>
      <w:r w:rsidRPr="0052227E">
        <w:rPr>
          <w:bCs/>
          <w:sz w:val="22"/>
          <w:szCs w:val="22"/>
        </w:rPr>
        <w:t>bivša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radnica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stečajnog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proofErr w:type="gramStart"/>
      <w:r w:rsidRPr="0052227E">
        <w:rPr>
          <w:bCs/>
          <w:sz w:val="22"/>
          <w:szCs w:val="22"/>
        </w:rPr>
        <w:t>dužnika</w:t>
      </w:r>
      <w:proofErr w:type="spellEnd"/>
      <w:r w:rsidRPr="0052227E">
        <w:rPr>
          <w:bCs/>
          <w:sz w:val="22"/>
          <w:szCs w:val="22"/>
        </w:rPr>
        <w:t xml:space="preserve">  Valentina</w:t>
      </w:r>
      <w:proofErr w:type="gram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Ruklić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iz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Zagreba</w:t>
      </w:r>
      <w:proofErr w:type="spellEnd"/>
      <w:r w:rsidRPr="0052227E">
        <w:rPr>
          <w:bCs/>
          <w:sz w:val="22"/>
          <w:szCs w:val="22"/>
        </w:rPr>
        <w:t xml:space="preserve">, </w:t>
      </w:r>
      <w:proofErr w:type="spellStart"/>
      <w:r w:rsidRPr="0052227E">
        <w:rPr>
          <w:bCs/>
          <w:sz w:val="22"/>
          <w:szCs w:val="22"/>
        </w:rPr>
        <w:t>Kuzminečka</w:t>
      </w:r>
      <w:proofErr w:type="spellEnd"/>
      <w:r w:rsidRPr="0052227E">
        <w:rPr>
          <w:bCs/>
          <w:sz w:val="22"/>
          <w:szCs w:val="22"/>
        </w:rPr>
        <w:t xml:space="preserve"> 53,</w:t>
      </w:r>
    </w:p>
    <w:p w:rsidRDefault="00FA0A4F" w:rsidP="00FA0A4F" w:rsidR="00FA0A4F" w:rsidRPr="0052227E">
      <w:pPr>
        <w:rPr>
          <w:b/>
          <w:sz w:val="22"/>
          <w:szCs w:val="22"/>
        </w:rPr>
      </w:pPr>
      <w:r w:rsidRPr="0052227E">
        <w:rPr>
          <w:bCs/>
          <w:sz w:val="22"/>
          <w:szCs w:val="22"/>
        </w:rPr>
        <w:t xml:space="preserve">OIB 352602117203, </w:t>
      </w:r>
      <w:proofErr w:type="spellStart"/>
      <w:r w:rsidRPr="0052227E">
        <w:rPr>
          <w:bCs/>
          <w:sz w:val="22"/>
          <w:szCs w:val="22"/>
        </w:rPr>
        <w:t>obavijestila</w:t>
      </w:r>
      <w:proofErr w:type="spellEnd"/>
      <w:r w:rsidRPr="0052227E">
        <w:rPr>
          <w:bCs/>
          <w:sz w:val="22"/>
          <w:szCs w:val="22"/>
        </w:rPr>
        <w:t xml:space="preserve"> je o </w:t>
      </w:r>
      <w:proofErr w:type="spellStart"/>
      <w:r w:rsidRPr="0052227E">
        <w:rPr>
          <w:bCs/>
          <w:sz w:val="22"/>
          <w:szCs w:val="22"/>
        </w:rPr>
        <w:t>postojanju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razlučnog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prava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proofErr w:type="gramStart"/>
      <w:r w:rsidRPr="0052227E">
        <w:rPr>
          <w:bCs/>
          <w:sz w:val="22"/>
          <w:szCs w:val="22"/>
        </w:rPr>
        <w:t>na</w:t>
      </w:r>
      <w:proofErr w:type="spellEnd"/>
      <w:proofErr w:type="gram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navedenom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poslovnom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udjelu</w:t>
      </w:r>
      <w:proofErr w:type="spellEnd"/>
      <w:r w:rsidRPr="0052227E">
        <w:rPr>
          <w:bCs/>
          <w:sz w:val="22"/>
          <w:szCs w:val="22"/>
        </w:rPr>
        <w:t xml:space="preserve">, </w:t>
      </w:r>
      <w:proofErr w:type="spellStart"/>
      <w:r w:rsidRPr="0052227E">
        <w:rPr>
          <w:bCs/>
          <w:sz w:val="22"/>
          <w:szCs w:val="22"/>
        </w:rPr>
        <w:t>temeljem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rješenja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Općinskog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građanskog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suda</w:t>
      </w:r>
      <w:proofErr w:type="spellEnd"/>
      <w:r w:rsidRPr="0052227E">
        <w:rPr>
          <w:bCs/>
          <w:sz w:val="22"/>
          <w:szCs w:val="22"/>
        </w:rPr>
        <w:t xml:space="preserve"> Zagreb br. Ovr-2480/2011 od 03.09.2013.  </w:t>
      </w:r>
      <w:proofErr w:type="spellStart"/>
      <w:proofErr w:type="gramStart"/>
      <w:r w:rsidRPr="0052227E">
        <w:rPr>
          <w:bCs/>
          <w:sz w:val="22"/>
          <w:szCs w:val="22"/>
        </w:rPr>
        <w:t>iznosa</w:t>
      </w:r>
      <w:proofErr w:type="spellEnd"/>
      <w:proofErr w:type="gram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razlučnog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prava</w:t>
      </w:r>
      <w:proofErr w:type="spellEnd"/>
      <w:r w:rsidRPr="0052227E">
        <w:rPr>
          <w:bCs/>
          <w:sz w:val="22"/>
          <w:szCs w:val="22"/>
        </w:rPr>
        <w:t xml:space="preserve"> od </w:t>
      </w:r>
      <w:r w:rsidRPr="0052227E">
        <w:rPr>
          <w:sz w:val="22"/>
          <w:szCs w:val="22"/>
        </w:rPr>
        <w:t>37.107,69 Kn.</w:t>
      </w:r>
      <w:r w:rsidRPr="0052227E">
        <w:rPr>
          <w:b/>
          <w:sz w:val="22"/>
          <w:szCs w:val="22"/>
        </w:rPr>
        <w:t xml:space="preserve"> </w:t>
      </w:r>
    </w:p>
    <w:p w:rsidRDefault="00FA0A4F" w:rsidP="00FA0A4F" w:rsidR="00FA0A4F" w:rsidRPr="0052227E">
      <w:pPr>
        <w:rPr>
          <w:bCs/>
          <w:sz w:val="22"/>
          <w:szCs w:val="22"/>
        </w:rPr>
      </w:pPr>
    </w:p>
    <w:p w:rsidRDefault="00FA0A4F" w:rsidP="00FA0A4F" w:rsidR="00FA0A4F" w:rsidRPr="0052227E">
      <w:pPr>
        <w:framePr w:y="3598" w:x="-72" w:vAnchor="page" w:hAnchor="margin" w:wrap="around" w:hSpace="180"/>
        <w:rPr>
          <w:sz w:val="22"/>
          <w:szCs w:val="22"/>
        </w:rPr>
      </w:pPr>
      <w:r w:rsidRPr="0052227E">
        <w:rPr>
          <w:sz w:val="22"/>
          <w:szCs w:val="22"/>
        </w:rPr>
        <w:t xml:space="preserve"> </w:t>
      </w:r>
    </w:p>
    <w:p w:rsidRDefault="00FA0A4F" w:rsidP="00FA0A4F" w:rsidR="00FA0A4F" w:rsidRPr="0052227E">
      <w:pPr>
        <w:rPr>
          <w:bCs/>
          <w:sz w:val="22"/>
          <w:szCs w:val="22"/>
        </w:rPr>
      </w:pPr>
      <w:r w:rsidRPr="0052227E">
        <w:rPr>
          <w:bCs/>
          <w:sz w:val="22"/>
          <w:szCs w:val="22"/>
        </w:rPr>
        <w:t>-</w:t>
      </w:r>
      <w:proofErr w:type="spellStart"/>
      <w:r w:rsidRPr="0052227E">
        <w:rPr>
          <w:bCs/>
          <w:sz w:val="22"/>
          <w:szCs w:val="22"/>
        </w:rPr>
        <w:t>bivša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radnica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stečajnog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dužnika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Jasmina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Džanović</w:t>
      </w:r>
      <w:proofErr w:type="spellEnd"/>
      <w:r w:rsidRPr="0052227E">
        <w:rPr>
          <w:bCs/>
          <w:sz w:val="22"/>
          <w:szCs w:val="22"/>
        </w:rPr>
        <w:t xml:space="preserve">, Zagreb, </w:t>
      </w:r>
      <w:proofErr w:type="spellStart"/>
      <w:r w:rsidRPr="0052227E">
        <w:rPr>
          <w:bCs/>
          <w:sz w:val="22"/>
          <w:szCs w:val="22"/>
        </w:rPr>
        <w:t>Miljackina</w:t>
      </w:r>
      <w:proofErr w:type="spellEnd"/>
      <w:r w:rsidRPr="0052227E">
        <w:rPr>
          <w:bCs/>
          <w:sz w:val="22"/>
          <w:szCs w:val="22"/>
        </w:rPr>
        <w:t xml:space="preserve"> 42, </w:t>
      </w:r>
    </w:p>
    <w:p w:rsidRDefault="00FA0A4F" w:rsidP="00FA0A4F" w:rsidR="00FA0A4F" w:rsidRPr="0052227E">
      <w:pPr>
        <w:rPr>
          <w:bCs/>
          <w:sz w:val="22"/>
          <w:szCs w:val="22"/>
        </w:rPr>
      </w:pPr>
      <w:r w:rsidRPr="0052227E">
        <w:rPr>
          <w:bCs/>
          <w:sz w:val="22"/>
          <w:szCs w:val="22"/>
        </w:rPr>
        <w:t xml:space="preserve">OIB 47934881629, </w:t>
      </w:r>
      <w:proofErr w:type="spellStart"/>
      <w:r w:rsidRPr="0052227E">
        <w:rPr>
          <w:bCs/>
          <w:sz w:val="22"/>
          <w:szCs w:val="22"/>
        </w:rPr>
        <w:t>obavijestila</w:t>
      </w:r>
      <w:proofErr w:type="spellEnd"/>
      <w:r w:rsidRPr="0052227E">
        <w:rPr>
          <w:bCs/>
          <w:sz w:val="22"/>
          <w:szCs w:val="22"/>
        </w:rPr>
        <w:t xml:space="preserve"> je o </w:t>
      </w:r>
      <w:proofErr w:type="spellStart"/>
      <w:r w:rsidRPr="0052227E">
        <w:rPr>
          <w:bCs/>
          <w:sz w:val="22"/>
          <w:szCs w:val="22"/>
        </w:rPr>
        <w:t>postojanju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razlučnog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prava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na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navedenom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poslovnom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udjelu</w:t>
      </w:r>
      <w:proofErr w:type="spellEnd"/>
      <w:r w:rsidRPr="0052227E">
        <w:rPr>
          <w:bCs/>
          <w:sz w:val="22"/>
          <w:szCs w:val="22"/>
        </w:rPr>
        <w:t xml:space="preserve">, </w:t>
      </w:r>
      <w:proofErr w:type="spellStart"/>
      <w:proofErr w:type="gramStart"/>
      <w:r w:rsidRPr="0052227E">
        <w:rPr>
          <w:bCs/>
          <w:sz w:val="22"/>
          <w:szCs w:val="22"/>
        </w:rPr>
        <w:t>temeljem</w:t>
      </w:r>
      <w:proofErr w:type="spellEnd"/>
      <w:r w:rsidRPr="0052227E">
        <w:rPr>
          <w:bCs/>
          <w:sz w:val="22"/>
          <w:szCs w:val="22"/>
        </w:rPr>
        <w:t xml:space="preserve">  </w:t>
      </w:r>
      <w:proofErr w:type="spellStart"/>
      <w:r w:rsidRPr="0052227E">
        <w:rPr>
          <w:bCs/>
          <w:sz w:val="22"/>
          <w:szCs w:val="22"/>
        </w:rPr>
        <w:t>Rješenje</w:t>
      </w:r>
      <w:proofErr w:type="spellEnd"/>
      <w:proofErr w:type="gram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Općinskog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građanskog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suda</w:t>
      </w:r>
      <w:proofErr w:type="spellEnd"/>
      <w:r w:rsidRPr="0052227E">
        <w:rPr>
          <w:bCs/>
          <w:sz w:val="22"/>
          <w:szCs w:val="22"/>
        </w:rPr>
        <w:t xml:space="preserve"> Zagreb br. Ovr-2426/2011od 16.01.2012.</w:t>
      </w:r>
    </w:p>
    <w:p w:rsidRDefault="00FA0A4F" w:rsidP="00FA0A4F" w:rsidR="00FA0A4F" w:rsidRPr="0052227E">
      <w:pPr>
        <w:rPr>
          <w:bCs/>
          <w:sz w:val="22"/>
          <w:szCs w:val="22"/>
        </w:rPr>
      </w:pPr>
      <w:proofErr w:type="spellStart"/>
      <w:proofErr w:type="gramStart"/>
      <w:r w:rsidRPr="0052227E">
        <w:rPr>
          <w:bCs/>
          <w:sz w:val="22"/>
          <w:szCs w:val="22"/>
        </w:rPr>
        <w:t>iznosa</w:t>
      </w:r>
      <w:proofErr w:type="spellEnd"/>
      <w:proofErr w:type="gram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razlučnog</w:t>
      </w:r>
      <w:proofErr w:type="spellEnd"/>
      <w:r w:rsidRPr="0052227E">
        <w:rPr>
          <w:bCs/>
          <w:sz w:val="22"/>
          <w:szCs w:val="22"/>
        </w:rPr>
        <w:t xml:space="preserve"> </w:t>
      </w:r>
      <w:proofErr w:type="spellStart"/>
      <w:r w:rsidRPr="0052227E">
        <w:rPr>
          <w:bCs/>
          <w:sz w:val="22"/>
          <w:szCs w:val="22"/>
        </w:rPr>
        <w:t>prava</w:t>
      </w:r>
      <w:proofErr w:type="spellEnd"/>
      <w:r w:rsidRPr="0052227E">
        <w:rPr>
          <w:bCs/>
          <w:sz w:val="22"/>
          <w:szCs w:val="22"/>
        </w:rPr>
        <w:t xml:space="preserve"> od </w:t>
      </w:r>
      <w:r w:rsidRPr="0052227E">
        <w:rPr>
          <w:sz w:val="22"/>
          <w:szCs w:val="22"/>
        </w:rPr>
        <w:t>41.102,11 kn.</w:t>
      </w:r>
    </w:p>
    <w:p w:rsidRDefault="00FA0A4F" w:rsidP="00FA0A4F" w:rsidR="00FA0A4F" w:rsidRPr="0052227E">
      <w:pPr>
        <w:rPr>
          <w:sz w:val="22"/>
          <w:szCs w:val="22"/>
          <w:lang w:val="hr-HR"/>
        </w:rPr>
      </w:pPr>
    </w:p>
    <w:p w:rsidRDefault="002729FC" w:rsidP="00FA0A4F" w:rsidR="002729FC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Navedeni poslovni udjeli prodavali su se u tijeku stečajnog postupka u gore navedenim ovršnim predmetima.</w:t>
      </w:r>
    </w:p>
    <w:p w:rsidRDefault="0060630B" w:rsidP="00FA0A4F" w:rsidR="002729FC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Općinski sud u Novom Zagrebu donio je rješenje br. </w:t>
      </w:r>
      <w:proofErr w:type="spellStart"/>
      <w:r w:rsidRPr="0052227E">
        <w:rPr>
          <w:sz w:val="22"/>
          <w:szCs w:val="22"/>
          <w:lang w:val="hr-HR"/>
        </w:rPr>
        <w:t>Pu</w:t>
      </w:r>
      <w:proofErr w:type="spellEnd"/>
      <w:r w:rsidRPr="0052227E">
        <w:rPr>
          <w:sz w:val="22"/>
          <w:szCs w:val="22"/>
          <w:lang w:val="hr-HR"/>
        </w:rPr>
        <w:t>-</w:t>
      </w:r>
      <w:proofErr w:type="spellStart"/>
      <w:r w:rsidRPr="0052227E">
        <w:rPr>
          <w:sz w:val="22"/>
          <w:szCs w:val="22"/>
          <w:lang w:val="hr-HR"/>
        </w:rPr>
        <w:t>Ovr</w:t>
      </w:r>
      <w:proofErr w:type="spellEnd"/>
      <w:r w:rsidRPr="0052227E">
        <w:rPr>
          <w:sz w:val="22"/>
          <w:szCs w:val="22"/>
          <w:lang w:val="hr-HR"/>
        </w:rPr>
        <w:t xml:space="preserve">-6266/15 </w:t>
      </w:r>
      <w:r w:rsidR="00DE621B" w:rsidRPr="0052227E">
        <w:rPr>
          <w:sz w:val="22"/>
          <w:szCs w:val="22"/>
          <w:lang w:val="hr-HR"/>
        </w:rPr>
        <w:t xml:space="preserve">dana 05.listopada 2015. </w:t>
      </w:r>
      <w:r w:rsidRPr="0052227E">
        <w:rPr>
          <w:sz w:val="22"/>
          <w:szCs w:val="22"/>
          <w:lang w:val="hr-HR"/>
        </w:rPr>
        <w:t xml:space="preserve">kojim se obustavlja ovrha određena rješenjem o ovrsi Općinskog građanskog suda u Zagrebu, </w:t>
      </w:r>
      <w:proofErr w:type="spellStart"/>
      <w:r w:rsidRPr="0052227E">
        <w:rPr>
          <w:sz w:val="22"/>
          <w:szCs w:val="22"/>
          <w:lang w:val="hr-HR"/>
        </w:rPr>
        <w:t>posl</w:t>
      </w:r>
      <w:proofErr w:type="spellEnd"/>
      <w:r w:rsidRPr="0052227E">
        <w:rPr>
          <w:sz w:val="22"/>
          <w:szCs w:val="22"/>
          <w:lang w:val="hr-HR"/>
        </w:rPr>
        <w:t xml:space="preserve">. br. </w:t>
      </w:r>
      <w:proofErr w:type="spellStart"/>
      <w:r w:rsidRPr="0052227E">
        <w:rPr>
          <w:sz w:val="22"/>
          <w:szCs w:val="22"/>
          <w:lang w:val="hr-HR"/>
        </w:rPr>
        <w:t>Ovr</w:t>
      </w:r>
      <w:proofErr w:type="spellEnd"/>
      <w:r w:rsidRPr="0052227E">
        <w:rPr>
          <w:sz w:val="22"/>
          <w:szCs w:val="22"/>
          <w:lang w:val="hr-HR"/>
        </w:rPr>
        <w:t>-2426/11 od 16. siječnja 2012. –ovrhovoditelj Ja</w:t>
      </w:r>
      <w:r w:rsidR="00725405" w:rsidRPr="0052227E">
        <w:rPr>
          <w:sz w:val="22"/>
          <w:szCs w:val="22"/>
          <w:lang w:val="hr-HR"/>
        </w:rPr>
        <w:t>s</w:t>
      </w:r>
      <w:r w:rsidRPr="0052227E">
        <w:rPr>
          <w:sz w:val="22"/>
          <w:szCs w:val="22"/>
          <w:lang w:val="hr-HR"/>
        </w:rPr>
        <w:t xml:space="preserve">mina </w:t>
      </w:r>
      <w:proofErr w:type="spellStart"/>
      <w:r w:rsidRPr="0052227E">
        <w:rPr>
          <w:sz w:val="22"/>
          <w:szCs w:val="22"/>
          <w:lang w:val="hr-HR"/>
        </w:rPr>
        <w:t>Đanović</w:t>
      </w:r>
      <w:proofErr w:type="spellEnd"/>
      <w:r w:rsidRPr="0052227E">
        <w:rPr>
          <w:sz w:val="22"/>
          <w:szCs w:val="22"/>
          <w:lang w:val="hr-HR"/>
        </w:rPr>
        <w:t>, te je Trgovački sud Zagreb temeljem istog  izvršio upis brisanja zabilježbe na poslovnom udjelu.</w:t>
      </w:r>
    </w:p>
    <w:p w:rsidRDefault="0060630B" w:rsidP="00FA0A4F" w:rsidR="0060630B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Općinski sud Zagreb donio je rješenje br. </w:t>
      </w:r>
      <w:proofErr w:type="spellStart"/>
      <w:r w:rsidRPr="0052227E">
        <w:rPr>
          <w:sz w:val="22"/>
          <w:szCs w:val="22"/>
          <w:lang w:val="hr-HR"/>
        </w:rPr>
        <w:t>Ovr</w:t>
      </w:r>
      <w:proofErr w:type="spellEnd"/>
      <w:r w:rsidRPr="0052227E">
        <w:rPr>
          <w:sz w:val="22"/>
          <w:szCs w:val="22"/>
          <w:lang w:val="hr-HR"/>
        </w:rPr>
        <w:t xml:space="preserve">-2480/11 </w:t>
      </w:r>
      <w:r w:rsidR="00DE621B" w:rsidRPr="0052227E">
        <w:rPr>
          <w:sz w:val="22"/>
          <w:szCs w:val="22"/>
          <w:lang w:val="hr-HR"/>
        </w:rPr>
        <w:t>dana 16. svibnja 2016.</w:t>
      </w:r>
      <w:r w:rsidRPr="0052227E">
        <w:rPr>
          <w:sz w:val="22"/>
          <w:szCs w:val="22"/>
          <w:lang w:val="hr-HR"/>
        </w:rPr>
        <w:t xml:space="preserve">kojim se obustavlja ovrha određena rješenjem o ovrsi br. </w:t>
      </w:r>
      <w:proofErr w:type="spellStart"/>
      <w:r w:rsidRPr="0052227E">
        <w:rPr>
          <w:sz w:val="22"/>
          <w:szCs w:val="22"/>
          <w:lang w:val="hr-HR"/>
        </w:rPr>
        <w:t>Ovr</w:t>
      </w:r>
      <w:proofErr w:type="spellEnd"/>
      <w:r w:rsidRPr="0052227E">
        <w:rPr>
          <w:sz w:val="22"/>
          <w:szCs w:val="22"/>
          <w:lang w:val="hr-HR"/>
        </w:rPr>
        <w:t>-2480/11 od 03. rujna 2013</w:t>
      </w:r>
      <w:r w:rsidR="00E166B9" w:rsidRPr="0052227E">
        <w:rPr>
          <w:sz w:val="22"/>
          <w:szCs w:val="22"/>
          <w:lang w:val="hr-HR"/>
        </w:rPr>
        <w:t>.</w:t>
      </w:r>
      <w:r w:rsidRPr="0052227E">
        <w:rPr>
          <w:sz w:val="22"/>
          <w:szCs w:val="22"/>
          <w:lang w:val="hr-HR"/>
        </w:rPr>
        <w:t xml:space="preserve"> – ovrhovoditelj Valentina </w:t>
      </w:r>
      <w:proofErr w:type="spellStart"/>
      <w:r w:rsidRPr="0052227E">
        <w:rPr>
          <w:sz w:val="22"/>
          <w:szCs w:val="22"/>
          <w:lang w:val="hr-HR"/>
        </w:rPr>
        <w:t>Ruklić</w:t>
      </w:r>
      <w:proofErr w:type="spellEnd"/>
      <w:r w:rsidRPr="0052227E">
        <w:rPr>
          <w:sz w:val="22"/>
          <w:szCs w:val="22"/>
          <w:lang w:val="hr-HR"/>
        </w:rPr>
        <w:t xml:space="preserve"> i ukidaju sve provedene radnje.</w:t>
      </w:r>
    </w:p>
    <w:p w:rsidRDefault="000E03F4" w:rsidP="00FA0A4F" w:rsidR="000E03F4" w:rsidRPr="0052227E">
      <w:pPr>
        <w:rPr>
          <w:sz w:val="22"/>
          <w:szCs w:val="22"/>
          <w:lang w:val="hr-HR"/>
        </w:rPr>
      </w:pPr>
    </w:p>
    <w:p w:rsidRDefault="000E03F4" w:rsidP="00FA0A4F" w:rsidR="000E03F4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Trgovačk</w:t>
      </w:r>
      <w:r w:rsidR="00DE621B" w:rsidRPr="0052227E">
        <w:rPr>
          <w:sz w:val="22"/>
          <w:szCs w:val="22"/>
          <w:lang w:val="hr-HR"/>
        </w:rPr>
        <w:t>i</w:t>
      </w:r>
      <w:r w:rsidRPr="0052227E">
        <w:rPr>
          <w:sz w:val="22"/>
          <w:szCs w:val="22"/>
          <w:lang w:val="hr-HR"/>
        </w:rPr>
        <w:t xml:space="preserve"> sud Zagreb </w:t>
      </w:r>
      <w:r w:rsidR="00DE621B" w:rsidRPr="0052227E">
        <w:rPr>
          <w:sz w:val="22"/>
          <w:szCs w:val="22"/>
          <w:lang w:val="hr-HR"/>
        </w:rPr>
        <w:t xml:space="preserve">donio je rješenje </w:t>
      </w:r>
      <w:r w:rsidRPr="0052227E">
        <w:rPr>
          <w:sz w:val="22"/>
          <w:szCs w:val="22"/>
          <w:lang w:val="hr-HR"/>
        </w:rPr>
        <w:t>br. St-7442/2015 od 21. 0</w:t>
      </w:r>
      <w:r w:rsidR="008567B0">
        <w:rPr>
          <w:sz w:val="22"/>
          <w:szCs w:val="22"/>
          <w:lang w:val="hr-HR"/>
        </w:rPr>
        <w:t>7</w:t>
      </w:r>
      <w:r w:rsidRPr="0052227E">
        <w:rPr>
          <w:sz w:val="22"/>
          <w:szCs w:val="22"/>
          <w:lang w:val="hr-HR"/>
        </w:rPr>
        <w:t xml:space="preserve">.2016. </w:t>
      </w:r>
      <w:r w:rsidR="00DE621B" w:rsidRPr="0052227E">
        <w:rPr>
          <w:sz w:val="22"/>
          <w:szCs w:val="22"/>
          <w:lang w:val="hr-HR"/>
        </w:rPr>
        <w:t>kojim se otvara i istovremeno zaključuje</w:t>
      </w:r>
      <w:r w:rsidR="00F17FA0" w:rsidRPr="0052227E">
        <w:rPr>
          <w:sz w:val="22"/>
          <w:szCs w:val="22"/>
          <w:lang w:val="hr-HR"/>
        </w:rPr>
        <w:t xml:space="preserve"> stečajni postupak nad </w:t>
      </w:r>
      <w:proofErr w:type="spellStart"/>
      <w:r w:rsidR="00F17FA0" w:rsidRPr="0052227E">
        <w:rPr>
          <w:sz w:val="22"/>
          <w:szCs w:val="22"/>
          <w:lang w:val="hr-HR"/>
        </w:rPr>
        <w:t>JAVNO.HR</w:t>
      </w:r>
      <w:proofErr w:type="spellEnd"/>
      <w:r w:rsidR="00F17FA0" w:rsidRPr="0052227E">
        <w:rPr>
          <w:sz w:val="22"/>
          <w:szCs w:val="22"/>
          <w:lang w:val="hr-HR"/>
        </w:rPr>
        <w:t xml:space="preserve"> d.o.o. Zagreb.</w:t>
      </w:r>
    </w:p>
    <w:p w:rsidRDefault="00DE621B" w:rsidP="00FA0A4F" w:rsidR="00DE621B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Zahtjev za provedbu skraćenog stečajnog postupka podnijela je Financijska agencija Podružnica Zagreb.</w:t>
      </w:r>
    </w:p>
    <w:p w:rsidRDefault="00F17FA0" w:rsidP="00571B02" w:rsidR="00F53C62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Napominje se da iz GFI izvješća za 2015. </w:t>
      </w:r>
      <w:r w:rsidR="00847AD2" w:rsidRPr="0052227E">
        <w:rPr>
          <w:sz w:val="22"/>
          <w:szCs w:val="22"/>
          <w:lang w:val="hr-HR"/>
        </w:rPr>
        <w:t>g</w:t>
      </w:r>
      <w:r w:rsidRPr="0052227E">
        <w:rPr>
          <w:sz w:val="22"/>
          <w:szCs w:val="22"/>
          <w:lang w:val="hr-HR"/>
        </w:rPr>
        <w:t xml:space="preserve">odinu proizlazi da imovinu društva </w:t>
      </w:r>
      <w:proofErr w:type="spellStart"/>
      <w:r w:rsidRPr="0052227E">
        <w:rPr>
          <w:sz w:val="22"/>
          <w:szCs w:val="22"/>
          <w:lang w:val="hr-HR"/>
        </w:rPr>
        <w:t>JAVNO.HR</w:t>
      </w:r>
      <w:proofErr w:type="spellEnd"/>
      <w:r w:rsidRPr="0052227E">
        <w:rPr>
          <w:sz w:val="22"/>
          <w:szCs w:val="22"/>
          <w:lang w:val="hr-HR"/>
        </w:rPr>
        <w:t xml:space="preserve"> d.o.o.  čini k</w:t>
      </w:r>
      <w:r w:rsidR="00E101D1" w:rsidRPr="0052227E">
        <w:rPr>
          <w:sz w:val="22"/>
          <w:szCs w:val="22"/>
          <w:lang w:val="hr-HR"/>
        </w:rPr>
        <w:t>r</w:t>
      </w:r>
      <w:r w:rsidRPr="0052227E">
        <w:rPr>
          <w:sz w:val="22"/>
          <w:szCs w:val="22"/>
          <w:lang w:val="hr-HR"/>
        </w:rPr>
        <w:t>atkotrajna im</w:t>
      </w:r>
      <w:r w:rsidR="0082415D">
        <w:rPr>
          <w:sz w:val="22"/>
          <w:szCs w:val="22"/>
          <w:lang w:val="hr-HR"/>
        </w:rPr>
        <w:t xml:space="preserve">ovina u iznosu od 16.281,00 </w:t>
      </w:r>
      <w:proofErr w:type="spellStart"/>
      <w:r w:rsidR="0082415D">
        <w:rPr>
          <w:sz w:val="22"/>
          <w:szCs w:val="22"/>
          <w:lang w:val="hr-HR"/>
        </w:rPr>
        <w:t>Kn.</w:t>
      </w:r>
      <w:proofErr w:type="spellEnd"/>
      <w:r w:rsidRPr="0052227E">
        <w:rPr>
          <w:sz w:val="22"/>
          <w:szCs w:val="22"/>
          <w:lang w:val="hr-HR"/>
        </w:rPr>
        <w:t>.</w:t>
      </w:r>
    </w:p>
    <w:p w:rsidRDefault="00CD2E8B" w:rsidP="00FA0A4F" w:rsidR="00CD2E8B">
      <w:pPr>
        <w:rPr>
          <w:sz w:val="22"/>
          <w:szCs w:val="22"/>
          <w:lang w:val="hr-HR"/>
        </w:rPr>
      </w:pPr>
    </w:p>
    <w:p w:rsidRDefault="00407A94" w:rsidP="00FA0A4F" w:rsidR="00407A94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 svezi temeljnog kapitala društva u iznosu od 9.209.400,00 Kn napominje se da se temeljni kapital u iznosu od 9.189.400,00 Kn odnosi  na prava koja u naravi čine tražbine osnivača, te se u privitku dostavlja revizorsko izvješće i odluka o povećanju temeljnog kapitala pribavljeno iz registra Trgovačkog suda Zagreb. </w:t>
      </w:r>
    </w:p>
    <w:p w:rsidRDefault="00513835" w:rsidP="00FA0A4F" w:rsidR="00513835" w:rsidRPr="0052227E">
      <w:pPr>
        <w:rPr>
          <w:sz w:val="22"/>
          <w:szCs w:val="22"/>
          <w:lang w:val="hr-HR"/>
        </w:rPr>
      </w:pPr>
    </w:p>
    <w:p w:rsidRDefault="00E101D1" w:rsidP="00560DFC" w:rsidR="00560DFC" w:rsidRPr="0025321C">
      <w:pPr>
        <w:rPr>
          <w:b/>
          <w:sz w:val="22"/>
          <w:szCs w:val="22"/>
          <w:lang w:val="hr-HR"/>
        </w:rPr>
      </w:pPr>
      <w:r w:rsidRPr="0025321C">
        <w:rPr>
          <w:b/>
          <w:sz w:val="22"/>
          <w:szCs w:val="22"/>
          <w:lang w:val="hr-HR"/>
        </w:rPr>
        <w:t>3. OBVEZE</w:t>
      </w:r>
    </w:p>
    <w:p w:rsidRDefault="00597FC6" w:rsidP="00597FC6" w:rsidR="00597FC6" w:rsidRPr="0025321C">
      <w:pPr>
        <w:ind w:firstLine="720"/>
        <w:jc w:val="both"/>
        <w:rPr>
          <w:b/>
          <w:sz w:val="22"/>
          <w:szCs w:val="22"/>
          <w:lang w:val="hr-HR"/>
        </w:rPr>
      </w:pPr>
    </w:p>
    <w:p w:rsidRDefault="00C86012" w:rsidP="00597FC6" w:rsidR="00C86012" w:rsidRPr="0052227E">
      <w:pPr>
        <w:ind w:firstLine="720"/>
        <w:jc w:val="both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Obveze stečajnog dužnika su sljedeće;</w:t>
      </w:r>
    </w:p>
    <w:p w:rsidRDefault="00C86012" w:rsidP="00C86012" w:rsidR="00C86012" w:rsidRPr="0052227E">
      <w:pPr>
        <w:numPr>
          <w:ilvl w:val="0"/>
          <w:numId w:val="19"/>
        </w:numPr>
        <w:jc w:val="both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tražbine </w:t>
      </w:r>
      <w:r w:rsidR="00051614" w:rsidRPr="0052227E">
        <w:rPr>
          <w:sz w:val="22"/>
          <w:szCs w:val="22"/>
          <w:lang w:val="hr-HR"/>
        </w:rPr>
        <w:t xml:space="preserve">I višeg isplatnog reda </w:t>
      </w:r>
      <w:r w:rsidR="00051614" w:rsidRPr="0052227E">
        <w:rPr>
          <w:sz w:val="22"/>
          <w:szCs w:val="22"/>
          <w:lang w:val="hr-HR"/>
        </w:rPr>
        <w:tab/>
      </w:r>
      <w:r w:rsidR="00051614" w:rsidRPr="0052227E">
        <w:rPr>
          <w:sz w:val="22"/>
          <w:szCs w:val="22"/>
          <w:lang w:val="hr-HR"/>
        </w:rPr>
        <w:tab/>
      </w:r>
      <w:r w:rsidR="00051614" w:rsidRPr="0052227E">
        <w:rPr>
          <w:sz w:val="22"/>
          <w:szCs w:val="22"/>
          <w:lang w:val="hr-HR"/>
        </w:rPr>
        <w:tab/>
      </w:r>
      <w:r w:rsidR="00051614" w:rsidRPr="0052227E">
        <w:rPr>
          <w:sz w:val="22"/>
          <w:szCs w:val="22"/>
          <w:lang w:val="hr-HR"/>
        </w:rPr>
        <w:tab/>
      </w:r>
      <w:r w:rsidR="00051614" w:rsidRPr="0052227E">
        <w:rPr>
          <w:sz w:val="22"/>
          <w:szCs w:val="22"/>
          <w:lang w:val="hr-HR"/>
        </w:rPr>
        <w:tab/>
        <w:t>155.340,00 Kn</w:t>
      </w:r>
    </w:p>
    <w:p w:rsidRDefault="00051614" w:rsidP="00C86012" w:rsidR="00051614" w:rsidRPr="0052227E">
      <w:pPr>
        <w:numPr>
          <w:ilvl w:val="0"/>
          <w:numId w:val="19"/>
        </w:numPr>
        <w:jc w:val="both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Tražbine II višeg isplatnog reda                                            1.5</w:t>
      </w:r>
      <w:r w:rsidR="00E87246">
        <w:rPr>
          <w:sz w:val="22"/>
          <w:szCs w:val="22"/>
          <w:lang w:val="hr-HR"/>
        </w:rPr>
        <w:t>13</w:t>
      </w:r>
      <w:r w:rsidRPr="0052227E">
        <w:rPr>
          <w:sz w:val="22"/>
          <w:szCs w:val="22"/>
          <w:lang w:val="hr-HR"/>
        </w:rPr>
        <w:t>.</w:t>
      </w:r>
      <w:r w:rsidR="00E87246">
        <w:rPr>
          <w:sz w:val="22"/>
          <w:szCs w:val="22"/>
          <w:lang w:val="hr-HR"/>
        </w:rPr>
        <w:t>351</w:t>
      </w:r>
      <w:r w:rsidRPr="0052227E">
        <w:rPr>
          <w:sz w:val="22"/>
          <w:szCs w:val="22"/>
          <w:lang w:val="hr-HR"/>
        </w:rPr>
        <w:t>,</w:t>
      </w:r>
      <w:r w:rsidR="00E87246">
        <w:rPr>
          <w:sz w:val="22"/>
          <w:szCs w:val="22"/>
          <w:lang w:val="hr-HR"/>
        </w:rPr>
        <w:t>36</w:t>
      </w:r>
      <w:r w:rsidRPr="0052227E">
        <w:rPr>
          <w:sz w:val="22"/>
          <w:szCs w:val="22"/>
          <w:lang w:val="hr-HR"/>
        </w:rPr>
        <w:t xml:space="preserve"> Kn</w:t>
      </w:r>
    </w:p>
    <w:p w:rsidRDefault="00C86012" w:rsidP="00C86012" w:rsidR="00C86012" w:rsidRPr="0052227E">
      <w:pPr>
        <w:numPr>
          <w:ilvl w:val="0"/>
          <w:numId w:val="19"/>
        </w:numPr>
        <w:jc w:val="both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troškovi stečajnog postupka </w:t>
      </w:r>
      <w:r w:rsidR="00051614" w:rsidRPr="0052227E">
        <w:rPr>
          <w:sz w:val="22"/>
          <w:szCs w:val="22"/>
          <w:lang w:val="hr-HR"/>
        </w:rPr>
        <w:t xml:space="preserve">                                                  </w:t>
      </w:r>
      <w:r w:rsidRPr="0052227E">
        <w:rPr>
          <w:sz w:val="22"/>
          <w:szCs w:val="22"/>
          <w:lang w:val="hr-HR"/>
        </w:rPr>
        <w:t xml:space="preserve"> </w:t>
      </w:r>
      <w:r w:rsidR="00E414B9" w:rsidRPr="0052227E">
        <w:rPr>
          <w:sz w:val="22"/>
          <w:szCs w:val="22"/>
          <w:lang w:val="hr-HR"/>
        </w:rPr>
        <w:t xml:space="preserve">  </w:t>
      </w:r>
      <w:r w:rsidRPr="0052227E">
        <w:rPr>
          <w:sz w:val="22"/>
          <w:szCs w:val="22"/>
          <w:lang w:val="hr-HR"/>
        </w:rPr>
        <w:t>18.884,40 Kn</w:t>
      </w:r>
    </w:p>
    <w:p w:rsidRDefault="00051614" w:rsidP="00051614" w:rsidR="00E101D1" w:rsidRPr="0052227E">
      <w:pPr>
        <w:ind w:left="5040"/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____________________________</w:t>
      </w:r>
    </w:p>
    <w:p w:rsidRDefault="00E414B9" w:rsidP="00692C54" w:rsidR="00E101D1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="00AB5DE0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  <w:t xml:space="preserve">          1.</w:t>
      </w:r>
      <w:r w:rsidR="00E87246">
        <w:rPr>
          <w:sz w:val="22"/>
          <w:szCs w:val="22"/>
          <w:lang w:val="hr-HR"/>
        </w:rPr>
        <w:t>687.575,76</w:t>
      </w:r>
      <w:r w:rsidRPr="0052227E">
        <w:rPr>
          <w:sz w:val="22"/>
          <w:szCs w:val="22"/>
          <w:lang w:val="hr-HR"/>
        </w:rPr>
        <w:t xml:space="preserve"> Kn</w:t>
      </w:r>
    </w:p>
    <w:p w:rsidRDefault="00E414B9" w:rsidP="00692C54" w:rsidR="00E101D1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Iz navedenog proizlazi da obveze izno</w:t>
      </w:r>
      <w:r w:rsidR="0052227E" w:rsidRPr="0052227E">
        <w:rPr>
          <w:sz w:val="22"/>
          <w:szCs w:val="22"/>
          <w:lang w:val="hr-HR"/>
        </w:rPr>
        <w:t>se ukupno</w:t>
      </w:r>
      <w:r w:rsidRPr="0052227E">
        <w:rPr>
          <w:sz w:val="22"/>
          <w:szCs w:val="22"/>
          <w:lang w:val="hr-HR"/>
        </w:rPr>
        <w:t xml:space="preserve"> 1.</w:t>
      </w:r>
      <w:r w:rsidR="00E87246">
        <w:rPr>
          <w:sz w:val="22"/>
          <w:szCs w:val="22"/>
          <w:lang w:val="hr-HR"/>
        </w:rPr>
        <w:t xml:space="preserve">687.575,76 </w:t>
      </w:r>
      <w:r w:rsidRPr="0052227E">
        <w:rPr>
          <w:sz w:val="22"/>
          <w:szCs w:val="22"/>
          <w:lang w:val="hr-HR"/>
        </w:rPr>
        <w:t xml:space="preserve"> Kn</w:t>
      </w:r>
    </w:p>
    <w:p w:rsidRDefault="00E414B9" w:rsidP="00692C54" w:rsidR="00E414B9" w:rsidRPr="0052227E">
      <w:pPr>
        <w:rPr>
          <w:sz w:val="22"/>
          <w:szCs w:val="22"/>
          <w:lang w:val="hr-HR"/>
        </w:rPr>
      </w:pPr>
    </w:p>
    <w:p w:rsidRDefault="00E414B9" w:rsidP="00692C54" w:rsidR="00E414B9" w:rsidRPr="0025321C">
      <w:pPr>
        <w:rPr>
          <w:b/>
          <w:sz w:val="22"/>
          <w:szCs w:val="22"/>
          <w:lang w:val="hr-HR"/>
        </w:rPr>
      </w:pPr>
      <w:r w:rsidRPr="0025321C">
        <w:rPr>
          <w:b/>
          <w:sz w:val="22"/>
          <w:szCs w:val="22"/>
          <w:lang w:val="hr-HR"/>
        </w:rPr>
        <w:t>4. PREGLED IMOVINA I OBVEZA</w:t>
      </w:r>
    </w:p>
    <w:p w:rsidRDefault="00E414B9" w:rsidP="00692C54" w:rsidR="00E414B9" w:rsidRPr="0052227E">
      <w:pPr>
        <w:rPr>
          <w:sz w:val="22"/>
          <w:szCs w:val="22"/>
          <w:lang w:val="hr-HR"/>
        </w:rPr>
      </w:pPr>
    </w:p>
    <w:p w:rsidRDefault="00E414B9" w:rsidP="00692C54" w:rsidR="00E414B9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Iz navedenog proizlazi da društvo osim poslovn</w:t>
      </w:r>
      <w:r w:rsidR="0052227E">
        <w:rPr>
          <w:sz w:val="22"/>
          <w:szCs w:val="22"/>
          <w:lang w:val="hr-HR"/>
        </w:rPr>
        <w:t xml:space="preserve">og </w:t>
      </w:r>
      <w:r w:rsidRPr="0052227E">
        <w:rPr>
          <w:sz w:val="22"/>
          <w:szCs w:val="22"/>
          <w:lang w:val="hr-HR"/>
        </w:rPr>
        <w:t xml:space="preserve"> udjela u društvu </w:t>
      </w:r>
      <w:proofErr w:type="spellStart"/>
      <w:r w:rsidRPr="0052227E">
        <w:rPr>
          <w:sz w:val="22"/>
          <w:szCs w:val="22"/>
          <w:lang w:val="hr-HR"/>
        </w:rPr>
        <w:t>JAVNO.HR</w:t>
      </w:r>
      <w:proofErr w:type="spellEnd"/>
      <w:r w:rsidRPr="0052227E">
        <w:rPr>
          <w:sz w:val="22"/>
          <w:szCs w:val="22"/>
          <w:lang w:val="hr-HR"/>
        </w:rPr>
        <w:t xml:space="preserve"> d.o.o. Zagreb, nije imalo </w:t>
      </w:r>
      <w:proofErr w:type="spellStart"/>
      <w:r w:rsidRPr="0052227E">
        <w:rPr>
          <w:sz w:val="22"/>
          <w:szCs w:val="22"/>
          <w:lang w:val="hr-HR"/>
        </w:rPr>
        <w:t>nikakovu</w:t>
      </w:r>
      <w:proofErr w:type="spellEnd"/>
      <w:r w:rsidRPr="0052227E">
        <w:rPr>
          <w:sz w:val="22"/>
          <w:szCs w:val="22"/>
          <w:lang w:val="hr-HR"/>
        </w:rPr>
        <w:t xml:space="preserve"> drugu imovinu.</w:t>
      </w:r>
    </w:p>
    <w:p w:rsidRDefault="00E414B9" w:rsidP="00692C54" w:rsidR="00E414B9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>Obzirom da je nad društvom JAVNO-HR  d.o.o. Zagreb otvoren i istovremeno i zaključen stečajni postupak rješenjem Trgovačkog suda Zagreba br.</w:t>
      </w:r>
      <w:r w:rsidR="0052227E" w:rsidRPr="0052227E">
        <w:rPr>
          <w:sz w:val="22"/>
          <w:szCs w:val="22"/>
          <w:lang w:val="hr-HR"/>
        </w:rPr>
        <w:t xml:space="preserve"> St-7442/2015</w:t>
      </w:r>
      <w:r w:rsidRPr="0052227E">
        <w:rPr>
          <w:sz w:val="22"/>
          <w:szCs w:val="22"/>
          <w:lang w:val="hr-HR"/>
        </w:rPr>
        <w:t xml:space="preserve">, a uzimajući u obzir i činjenicu da prema GFI za 2015. </w:t>
      </w:r>
      <w:r w:rsidR="0025321C">
        <w:rPr>
          <w:sz w:val="22"/>
          <w:szCs w:val="22"/>
          <w:lang w:val="hr-HR"/>
        </w:rPr>
        <w:t>d</w:t>
      </w:r>
      <w:r w:rsidRPr="0052227E">
        <w:rPr>
          <w:sz w:val="22"/>
          <w:szCs w:val="22"/>
          <w:lang w:val="hr-HR"/>
        </w:rPr>
        <w:t xml:space="preserve">ruštvo ima neznatnu imovinu, nema osnova za daljnje unovčenje </w:t>
      </w:r>
      <w:r w:rsidR="0052227E" w:rsidRPr="0052227E">
        <w:rPr>
          <w:sz w:val="22"/>
          <w:szCs w:val="22"/>
          <w:lang w:val="hr-HR"/>
        </w:rPr>
        <w:t>te imovine stečajnog dužnika.</w:t>
      </w:r>
    </w:p>
    <w:p w:rsidRDefault="0025321C" w:rsidP="00692C54" w:rsidR="00E414B9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Obveze stečajnog dužnika iznose ukupno 1.</w:t>
      </w:r>
      <w:r w:rsidR="00CD4F64">
        <w:rPr>
          <w:sz w:val="22"/>
          <w:szCs w:val="22"/>
          <w:lang w:val="hr-HR"/>
        </w:rPr>
        <w:t>687.575,76</w:t>
      </w:r>
      <w:r>
        <w:rPr>
          <w:sz w:val="22"/>
          <w:szCs w:val="22"/>
          <w:lang w:val="hr-HR"/>
        </w:rPr>
        <w:t xml:space="preserve"> Kn.</w:t>
      </w:r>
    </w:p>
    <w:p w:rsidRDefault="00230B74" w:rsidP="00692C54" w:rsidR="0025321C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Iz navedenog proizlazi odnos imovine i obveza; -</w:t>
      </w:r>
      <w:r w:rsidR="00CD4F64">
        <w:rPr>
          <w:sz w:val="22"/>
          <w:szCs w:val="22"/>
          <w:lang w:val="hr-HR"/>
        </w:rPr>
        <w:t>1.687.575,76</w:t>
      </w:r>
      <w:r>
        <w:rPr>
          <w:sz w:val="22"/>
          <w:szCs w:val="22"/>
          <w:lang w:val="hr-HR"/>
        </w:rPr>
        <w:t xml:space="preserve"> Kn.</w:t>
      </w:r>
    </w:p>
    <w:p w:rsidRDefault="0025321C" w:rsidP="00692C54" w:rsidR="0025321C" w:rsidRPr="0052227E">
      <w:pPr>
        <w:rPr>
          <w:sz w:val="22"/>
          <w:szCs w:val="22"/>
          <w:lang w:val="hr-HR"/>
        </w:rPr>
      </w:pPr>
    </w:p>
    <w:p w:rsidRDefault="00C31967" w:rsidP="00C31967" w:rsidR="00C31967" w:rsidRPr="0021231A">
      <w:pPr>
        <w:jc w:val="both"/>
        <w:rPr>
          <w:bCs/>
          <w:sz w:val="22"/>
          <w:szCs w:val="22"/>
        </w:rPr>
      </w:pPr>
      <w:r w:rsidRPr="0021231A">
        <w:rPr>
          <w:b/>
          <w:bCs/>
          <w:sz w:val="22"/>
          <w:szCs w:val="22"/>
        </w:rPr>
        <w:t>III</w:t>
      </w:r>
      <w:r w:rsidRPr="0021231A">
        <w:rPr>
          <w:bCs/>
          <w:sz w:val="22"/>
          <w:szCs w:val="22"/>
        </w:rPr>
        <w:t xml:space="preserve"> </w:t>
      </w:r>
      <w:r w:rsidRPr="0021231A">
        <w:rPr>
          <w:bCs/>
          <w:sz w:val="22"/>
          <w:szCs w:val="22"/>
        </w:rPr>
        <w:tab/>
      </w:r>
      <w:proofErr w:type="spellStart"/>
      <w:r>
        <w:rPr>
          <w:bCs/>
          <w:sz w:val="22"/>
          <w:szCs w:val="22"/>
        </w:rPr>
        <w:t>Završni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diobeni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proofErr w:type="gramStart"/>
      <w:r>
        <w:rPr>
          <w:bCs/>
          <w:sz w:val="22"/>
          <w:szCs w:val="22"/>
        </w:rPr>
        <w:t>popis</w:t>
      </w:r>
      <w:proofErr w:type="spellEnd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dostavlja</w:t>
      </w:r>
      <w:proofErr w:type="spellEnd"/>
      <w:proofErr w:type="gramEnd"/>
      <w:r>
        <w:rPr>
          <w:sz w:val="22"/>
          <w:szCs w:val="22"/>
        </w:rPr>
        <w:t xml:space="preserve"> se u </w:t>
      </w:r>
      <w:proofErr w:type="spellStart"/>
      <w:r>
        <w:rPr>
          <w:sz w:val="22"/>
          <w:szCs w:val="22"/>
        </w:rPr>
        <w:t>privitku</w:t>
      </w:r>
      <w:proofErr w:type="spellEnd"/>
      <w:r>
        <w:rPr>
          <w:sz w:val="22"/>
          <w:szCs w:val="22"/>
        </w:rPr>
        <w:t xml:space="preserve"> i </w:t>
      </w:r>
      <w:proofErr w:type="spellStart"/>
      <w:r>
        <w:rPr>
          <w:sz w:val="22"/>
          <w:szCs w:val="22"/>
        </w:rPr>
        <w:t>sastavni</w:t>
      </w:r>
      <w:proofErr w:type="spellEnd"/>
      <w:r>
        <w:rPr>
          <w:sz w:val="22"/>
          <w:szCs w:val="22"/>
        </w:rPr>
        <w:t xml:space="preserve"> je </w:t>
      </w:r>
      <w:proofErr w:type="spellStart"/>
      <w:r>
        <w:rPr>
          <w:sz w:val="22"/>
          <w:szCs w:val="22"/>
        </w:rPr>
        <w:t>dio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ovog</w:t>
      </w:r>
      <w:proofErr w:type="spellEnd"/>
      <w:r>
        <w:rPr>
          <w:sz w:val="22"/>
          <w:szCs w:val="22"/>
        </w:rPr>
        <w:t xml:space="preserve">   </w:t>
      </w:r>
      <w:proofErr w:type="spellStart"/>
      <w:r>
        <w:rPr>
          <w:sz w:val="22"/>
          <w:szCs w:val="22"/>
        </w:rPr>
        <w:t>izvješća</w:t>
      </w:r>
      <w:proofErr w:type="spellEnd"/>
      <w:r>
        <w:rPr>
          <w:sz w:val="22"/>
          <w:szCs w:val="22"/>
        </w:rPr>
        <w:t>.</w:t>
      </w:r>
    </w:p>
    <w:p w:rsidRDefault="00C31967" w:rsidP="00C31967" w:rsidR="00C31967">
      <w:pPr>
        <w:rPr>
          <w:b/>
          <w:bCs/>
          <w:sz w:val="22"/>
          <w:szCs w:val="22"/>
        </w:rPr>
      </w:pPr>
    </w:p>
    <w:p w:rsidRDefault="00C31967" w:rsidP="00C31967" w:rsidR="00C3196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IV    </w:t>
      </w:r>
      <w:r w:rsidRPr="00671E79">
        <w:rPr>
          <w:b/>
          <w:bCs/>
          <w:sz w:val="22"/>
          <w:szCs w:val="22"/>
        </w:rPr>
        <w:t xml:space="preserve"> PRIJEDLOZI </w:t>
      </w:r>
    </w:p>
    <w:p w:rsidRDefault="00C31967" w:rsidP="00C31967" w:rsidR="00C31967">
      <w:pPr>
        <w:rPr>
          <w:b/>
          <w:bCs/>
          <w:sz w:val="22"/>
          <w:szCs w:val="22"/>
        </w:rPr>
      </w:pPr>
    </w:p>
    <w:p w:rsidRDefault="00C31967" w:rsidP="00C31967" w:rsidR="00C31967">
      <w:pPr>
        <w:jc w:val="both"/>
        <w:rPr>
          <w:bCs/>
          <w:sz w:val="22"/>
          <w:szCs w:val="22"/>
        </w:rPr>
      </w:pPr>
      <w:r w:rsidRPr="00671E79">
        <w:rPr>
          <w:bCs/>
          <w:sz w:val="22"/>
          <w:szCs w:val="22"/>
        </w:rPr>
        <w:t xml:space="preserve">Na </w:t>
      </w:r>
      <w:proofErr w:type="spellStart"/>
      <w:r w:rsidRPr="00671E79">
        <w:rPr>
          <w:bCs/>
          <w:sz w:val="22"/>
          <w:szCs w:val="22"/>
        </w:rPr>
        <w:t>temelju</w:t>
      </w:r>
      <w:proofErr w:type="spellEnd"/>
      <w:r w:rsidRPr="00671E79">
        <w:rPr>
          <w:bCs/>
          <w:sz w:val="22"/>
          <w:szCs w:val="22"/>
        </w:rPr>
        <w:t xml:space="preserve"> </w:t>
      </w:r>
      <w:proofErr w:type="spellStart"/>
      <w:r w:rsidRPr="00671E79">
        <w:rPr>
          <w:bCs/>
          <w:sz w:val="22"/>
          <w:szCs w:val="22"/>
        </w:rPr>
        <w:t>iznesenog</w:t>
      </w:r>
      <w:proofErr w:type="spellEnd"/>
      <w:r w:rsidRPr="00671E79">
        <w:rPr>
          <w:bCs/>
          <w:sz w:val="22"/>
          <w:szCs w:val="22"/>
        </w:rPr>
        <w:t xml:space="preserve"> </w:t>
      </w:r>
      <w:proofErr w:type="spellStart"/>
      <w:r w:rsidRPr="00671E79">
        <w:rPr>
          <w:bCs/>
          <w:sz w:val="22"/>
          <w:szCs w:val="22"/>
        </w:rPr>
        <w:t>stečajni</w:t>
      </w:r>
      <w:proofErr w:type="spellEnd"/>
      <w:r w:rsidRPr="00671E79">
        <w:rPr>
          <w:bCs/>
          <w:sz w:val="22"/>
          <w:szCs w:val="22"/>
        </w:rPr>
        <w:t xml:space="preserve"> </w:t>
      </w:r>
      <w:proofErr w:type="spellStart"/>
      <w:r w:rsidRPr="00671E79">
        <w:rPr>
          <w:bCs/>
          <w:sz w:val="22"/>
          <w:szCs w:val="22"/>
        </w:rPr>
        <w:t>upravitelj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proofErr w:type="gramStart"/>
      <w:r>
        <w:rPr>
          <w:bCs/>
          <w:sz w:val="22"/>
          <w:szCs w:val="22"/>
        </w:rPr>
        <w:t>predlaže</w:t>
      </w:r>
      <w:proofErr w:type="spellEnd"/>
      <w:r>
        <w:rPr>
          <w:bCs/>
          <w:sz w:val="22"/>
          <w:szCs w:val="22"/>
        </w:rPr>
        <w:t xml:space="preserve"> ;</w:t>
      </w:r>
      <w:proofErr w:type="gramEnd"/>
    </w:p>
    <w:p w:rsidRDefault="00C31967" w:rsidP="00C31967" w:rsidR="00C31967">
      <w:pPr>
        <w:jc w:val="both"/>
        <w:rPr>
          <w:bCs/>
          <w:sz w:val="22"/>
          <w:szCs w:val="22"/>
        </w:rPr>
      </w:pPr>
    </w:p>
    <w:p w:rsidRDefault="00C31967" w:rsidP="00C31967" w:rsidR="00C31967" w:rsidRPr="00671E79">
      <w:pPr>
        <w:numPr>
          <w:ilvl w:val="0"/>
          <w:numId w:val="22"/>
        </w:numPr>
        <w:tabs>
          <w:tab w:pos="142" w:val="num"/>
        </w:tabs>
        <w:ind w:hanging="284" w:left="284"/>
        <w:jc w:val="both"/>
        <w:rPr>
          <w:sz w:val="22"/>
          <w:szCs w:val="22"/>
        </w:rPr>
      </w:pPr>
      <w:proofErr w:type="gramStart"/>
      <w:r w:rsidRPr="00671E79">
        <w:rPr>
          <w:sz w:val="22"/>
          <w:szCs w:val="22"/>
        </w:rPr>
        <w:t>da</w:t>
      </w:r>
      <w:proofErr w:type="gramEnd"/>
      <w:r w:rsidRPr="00671E79">
        <w:rPr>
          <w:sz w:val="22"/>
          <w:szCs w:val="22"/>
        </w:rPr>
        <w:t xml:space="preserve"> se </w:t>
      </w:r>
      <w:proofErr w:type="spellStart"/>
      <w:r w:rsidRPr="00671E79">
        <w:rPr>
          <w:sz w:val="22"/>
          <w:szCs w:val="22"/>
        </w:rPr>
        <w:t>prihvati</w:t>
      </w:r>
      <w:proofErr w:type="spellEnd"/>
      <w:r w:rsidRPr="00671E79"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završni</w:t>
      </w:r>
      <w:proofErr w:type="spellEnd"/>
      <w:r w:rsidRPr="00671E79"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račun</w:t>
      </w:r>
      <w:proofErr w:type="spellEnd"/>
      <w:r w:rsidRPr="00671E7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 </w:t>
      </w:r>
      <w:proofErr w:type="spellStart"/>
      <w:r>
        <w:rPr>
          <w:sz w:val="22"/>
          <w:szCs w:val="22"/>
        </w:rPr>
        <w:t>završni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izvještaj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stečajnog</w:t>
      </w:r>
      <w:proofErr w:type="spellEnd"/>
      <w:r w:rsidRPr="00671E79"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upravitelja</w:t>
      </w:r>
      <w:proofErr w:type="spellEnd"/>
      <w:r w:rsidRPr="00671E79">
        <w:rPr>
          <w:sz w:val="22"/>
          <w:szCs w:val="22"/>
        </w:rPr>
        <w:t>.</w:t>
      </w:r>
    </w:p>
    <w:p w:rsidRDefault="00C31967" w:rsidP="00C31967" w:rsidR="00C31967" w:rsidRPr="00671E79">
      <w:pPr>
        <w:tabs>
          <w:tab w:pos="142" w:val="num"/>
        </w:tabs>
        <w:ind w:left="284"/>
        <w:jc w:val="both"/>
        <w:rPr>
          <w:sz w:val="22"/>
          <w:szCs w:val="22"/>
        </w:rPr>
      </w:pPr>
    </w:p>
    <w:p w:rsidRDefault="00C31967" w:rsidP="00C31967" w:rsidR="00C31967">
      <w:pPr>
        <w:numPr>
          <w:ilvl w:val="0"/>
          <w:numId w:val="22"/>
        </w:numPr>
        <w:tabs>
          <w:tab w:pos="142" w:val="num"/>
        </w:tabs>
        <w:ind w:hanging="284" w:left="284"/>
        <w:rPr>
          <w:sz w:val="22"/>
          <w:szCs w:val="22"/>
        </w:rPr>
      </w:pPr>
      <w:proofErr w:type="gramStart"/>
      <w:r w:rsidRPr="00671E79">
        <w:rPr>
          <w:sz w:val="22"/>
          <w:szCs w:val="22"/>
        </w:rPr>
        <w:t>da</w:t>
      </w:r>
      <w:proofErr w:type="gramEnd"/>
      <w:r w:rsidRPr="00671E79">
        <w:rPr>
          <w:sz w:val="22"/>
          <w:szCs w:val="22"/>
        </w:rPr>
        <w:t xml:space="preserve"> se </w:t>
      </w:r>
      <w:proofErr w:type="spellStart"/>
      <w:r w:rsidRPr="00671E79">
        <w:rPr>
          <w:sz w:val="22"/>
          <w:szCs w:val="22"/>
        </w:rPr>
        <w:t>stečajni</w:t>
      </w:r>
      <w:proofErr w:type="spellEnd"/>
      <w:r w:rsidRPr="00671E79"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postupak</w:t>
      </w:r>
      <w:proofErr w:type="spellEnd"/>
      <w:r w:rsidRPr="00671E79"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obustavi</w:t>
      </w:r>
      <w:proofErr w:type="spellEnd"/>
      <w:r w:rsidRPr="00671E79">
        <w:rPr>
          <w:sz w:val="22"/>
          <w:szCs w:val="22"/>
        </w:rPr>
        <w:t xml:space="preserve"> i </w:t>
      </w:r>
      <w:proofErr w:type="spellStart"/>
      <w:r w:rsidRPr="00671E79">
        <w:rPr>
          <w:sz w:val="22"/>
          <w:szCs w:val="22"/>
        </w:rPr>
        <w:t>zaključi</w:t>
      </w:r>
      <w:proofErr w:type="spellEnd"/>
      <w:r w:rsidRPr="00671E79"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temeljem</w:t>
      </w:r>
      <w:proofErr w:type="spellEnd"/>
      <w:r w:rsidRPr="00671E79"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čl</w:t>
      </w:r>
      <w:proofErr w:type="spellEnd"/>
      <w:r w:rsidRPr="00671E79">
        <w:rPr>
          <w:sz w:val="22"/>
          <w:szCs w:val="22"/>
        </w:rPr>
        <w:t xml:space="preserve">. 203. </w:t>
      </w:r>
      <w:proofErr w:type="spellStart"/>
      <w:r w:rsidRPr="00671E79">
        <w:rPr>
          <w:sz w:val="22"/>
          <w:szCs w:val="22"/>
        </w:rPr>
        <w:t>Stečajnog</w:t>
      </w:r>
      <w:proofErr w:type="spellEnd"/>
      <w:r w:rsidRPr="00671E79"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zakona</w:t>
      </w:r>
      <w:proofErr w:type="spellEnd"/>
      <w:r w:rsidRPr="00671E79"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jer</w:t>
      </w:r>
      <w:proofErr w:type="spellEnd"/>
      <w:r w:rsidRPr="00671E79"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stečajna</w:t>
      </w:r>
      <w:proofErr w:type="spellEnd"/>
      <w:r w:rsidRPr="00671E79">
        <w:rPr>
          <w:sz w:val="22"/>
          <w:szCs w:val="22"/>
        </w:rPr>
        <w:t xml:space="preserve"> masa </w:t>
      </w:r>
      <w:proofErr w:type="spellStart"/>
      <w:r w:rsidRPr="00671E79">
        <w:rPr>
          <w:sz w:val="22"/>
          <w:szCs w:val="22"/>
        </w:rPr>
        <w:t>nije</w:t>
      </w:r>
      <w:proofErr w:type="spellEnd"/>
      <w:r w:rsidRPr="00671E79"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dostatna</w:t>
      </w:r>
      <w:proofErr w:type="spellEnd"/>
      <w:r w:rsidRPr="00671E79"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niti</w:t>
      </w:r>
      <w:proofErr w:type="spellEnd"/>
      <w:r w:rsidRPr="00671E79"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za</w:t>
      </w:r>
      <w:proofErr w:type="spellEnd"/>
      <w:r w:rsidRPr="00671E79"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pokriće</w:t>
      </w:r>
      <w:proofErr w:type="spellEnd"/>
      <w:r w:rsidRPr="00671E79"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troškova</w:t>
      </w:r>
      <w:proofErr w:type="spellEnd"/>
      <w:r w:rsidRPr="00671E79"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stečajnog</w:t>
      </w:r>
      <w:proofErr w:type="spellEnd"/>
      <w:r w:rsidRPr="00671E79">
        <w:rPr>
          <w:sz w:val="22"/>
          <w:szCs w:val="22"/>
        </w:rPr>
        <w:t xml:space="preserve"> </w:t>
      </w:r>
      <w:proofErr w:type="spellStart"/>
      <w:r w:rsidRPr="00671E79">
        <w:rPr>
          <w:sz w:val="22"/>
          <w:szCs w:val="22"/>
        </w:rPr>
        <w:t>postupka</w:t>
      </w:r>
      <w:proofErr w:type="spellEnd"/>
      <w:r>
        <w:rPr>
          <w:sz w:val="22"/>
          <w:szCs w:val="22"/>
        </w:rPr>
        <w:t>,</w:t>
      </w:r>
    </w:p>
    <w:p w:rsidRDefault="00C31967" w:rsidP="00CA6ADB" w:rsidR="00C31967">
      <w:pPr>
        <w:ind w:left="284"/>
        <w:rPr>
          <w:sz w:val="22"/>
          <w:szCs w:val="22"/>
        </w:rPr>
      </w:pPr>
      <w:proofErr w:type="gramStart"/>
      <w:r>
        <w:rPr>
          <w:sz w:val="22"/>
          <w:szCs w:val="22"/>
        </w:rPr>
        <w:t>a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ukoliko</w:t>
      </w:r>
      <w:proofErr w:type="spellEnd"/>
      <w:r>
        <w:rPr>
          <w:sz w:val="22"/>
          <w:szCs w:val="22"/>
        </w:rPr>
        <w:t xml:space="preserve"> se </w:t>
      </w:r>
      <w:proofErr w:type="spellStart"/>
      <w:r>
        <w:rPr>
          <w:sz w:val="22"/>
          <w:szCs w:val="22"/>
        </w:rPr>
        <w:t>stečajni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vjerovnici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protive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ovom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prijedlogu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predlažem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pozvati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vjerovnike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uplatu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predujma</w:t>
      </w:r>
      <w:proofErr w:type="spellEnd"/>
      <w:r>
        <w:rPr>
          <w:sz w:val="22"/>
          <w:szCs w:val="22"/>
        </w:rPr>
        <w:t xml:space="preserve"> u </w:t>
      </w:r>
      <w:proofErr w:type="spellStart"/>
      <w:r>
        <w:rPr>
          <w:sz w:val="22"/>
          <w:szCs w:val="22"/>
        </w:rPr>
        <w:t>iznosu</w:t>
      </w:r>
      <w:proofErr w:type="spellEnd"/>
      <w:r>
        <w:rPr>
          <w:sz w:val="22"/>
          <w:szCs w:val="22"/>
        </w:rPr>
        <w:t xml:space="preserve"> od </w:t>
      </w:r>
      <w:r w:rsidR="007440EF" w:rsidRPr="0052227E">
        <w:rPr>
          <w:b/>
          <w:sz w:val="22"/>
          <w:szCs w:val="22"/>
          <w:lang w:val="hr-HR"/>
        </w:rPr>
        <w:t xml:space="preserve"> </w:t>
      </w:r>
      <w:r w:rsidR="007440EF">
        <w:rPr>
          <w:b/>
          <w:sz w:val="22"/>
          <w:szCs w:val="22"/>
          <w:lang w:val="hr-HR"/>
        </w:rPr>
        <w:t xml:space="preserve">42.748,80 </w:t>
      </w:r>
      <w:r w:rsidR="007440EF" w:rsidRPr="0052227E">
        <w:rPr>
          <w:b/>
          <w:sz w:val="22"/>
          <w:szCs w:val="22"/>
          <w:lang w:val="hr-HR"/>
        </w:rPr>
        <w:t xml:space="preserve"> Kn</w:t>
      </w:r>
      <w:r w:rsidR="007440EF">
        <w:rPr>
          <w:b/>
          <w:sz w:val="22"/>
          <w:szCs w:val="22"/>
          <w:lang w:val="hr-HR"/>
        </w:rPr>
        <w:t>.</w:t>
      </w:r>
      <w:r>
        <w:rPr>
          <w:sz w:val="22"/>
          <w:szCs w:val="22"/>
        </w:rPr>
        <w:t xml:space="preserve"> </w:t>
      </w:r>
    </w:p>
    <w:p w:rsidRDefault="00CA6ADB" w:rsidP="00CA6ADB" w:rsidR="00CA6ADB">
      <w:pPr>
        <w:ind w:left="284"/>
        <w:rPr>
          <w:sz w:val="22"/>
          <w:szCs w:val="22"/>
        </w:rPr>
      </w:pPr>
    </w:p>
    <w:p w:rsidRDefault="0041752D" w:rsidP="00343BD1" w:rsidR="007C3FF8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 xml:space="preserve">U Zagrebu, </w:t>
      </w:r>
      <w:r w:rsidR="00E1248A">
        <w:rPr>
          <w:sz w:val="22"/>
          <w:szCs w:val="22"/>
          <w:lang w:val="hr-HR"/>
        </w:rPr>
        <w:t>10</w:t>
      </w:r>
      <w:r w:rsidR="00CA7632" w:rsidRPr="0052227E">
        <w:rPr>
          <w:sz w:val="22"/>
          <w:szCs w:val="22"/>
          <w:lang w:val="hr-HR"/>
        </w:rPr>
        <w:t xml:space="preserve">. </w:t>
      </w:r>
      <w:r w:rsidR="00C31967">
        <w:rPr>
          <w:sz w:val="22"/>
          <w:szCs w:val="22"/>
          <w:lang w:val="hr-HR"/>
        </w:rPr>
        <w:t>listopada</w:t>
      </w:r>
      <w:r w:rsidR="00EB6D21" w:rsidRPr="0052227E">
        <w:rPr>
          <w:sz w:val="22"/>
          <w:szCs w:val="22"/>
          <w:lang w:val="hr-HR"/>
        </w:rPr>
        <w:t xml:space="preserve"> </w:t>
      </w:r>
      <w:r w:rsidR="00CA7632" w:rsidRPr="0052227E">
        <w:rPr>
          <w:sz w:val="22"/>
          <w:szCs w:val="22"/>
          <w:lang w:val="hr-HR"/>
        </w:rPr>
        <w:t xml:space="preserve"> 20</w:t>
      </w:r>
      <w:r w:rsidR="00112D46" w:rsidRPr="0052227E">
        <w:rPr>
          <w:sz w:val="22"/>
          <w:szCs w:val="22"/>
          <w:lang w:val="hr-HR"/>
        </w:rPr>
        <w:t>1</w:t>
      </w:r>
      <w:r w:rsidR="00C31967">
        <w:rPr>
          <w:sz w:val="22"/>
          <w:szCs w:val="22"/>
          <w:lang w:val="hr-HR"/>
        </w:rPr>
        <w:t>6</w:t>
      </w:r>
      <w:r w:rsidR="00CA7632" w:rsidRPr="0052227E">
        <w:rPr>
          <w:sz w:val="22"/>
          <w:szCs w:val="22"/>
          <w:lang w:val="hr-HR"/>
        </w:rPr>
        <w:t>.</w:t>
      </w:r>
      <w:r w:rsidR="00CA7632" w:rsidRPr="0052227E">
        <w:rPr>
          <w:sz w:val="22"/>
          <w:szCs w:val="22"/>
          <w:lang w:val="hr-HR"/>
        </w:rPr>
        <w:tab/>
      </w:r>
      <w:r w:rsidR="00CA7632" w:rsidRPr="0052227E">
        <w:rPr>
          <w:sz w:val="22"/>
          <w:szCs w:val="22"/>
          <w:lang w:val="hr-HR"/>
        </w:rPr>
        <w:tab/>
      </w:r>
    </w:p>
    <w:p w:rsidRDefault="007C3FF8" w:rsidP="00343BD1" w:rsidR="00CA7632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="00CA7632" w:rsidRPr="0052227E">
        <w:rPr>
          <w:sz w:val="22"/>
          <w:szCs w:val="22"/>
          <w:lang w:val="hr-HR"/>
        </w:rPr>
        <w:tab/>
      </w:r>
      <w:r w:rsidR="00CA7632" w:rsidRPr="0052227E">
        <w:rPr>
          <w:sz w:val="22"/>
          <w:szCs w:val="22"/>
          <w:lang w:val="hr-HR"/>
        </w:rPr>
        <w:tab/>
      </w:r>
      <w:r w:rsidR="00EB6D21" w:rsidRPr="0052227E">
        <w:rPr>
          <w:sz w:val="22"/>
          <w:szCs w:val="22"/>
          <w:lang w:val="hr-HR"/>
        </w:rPr>
        <w:t>S</w:t>
      </w:r>
      <w:r w:rsidR="00C655B3" w:rsidRPr="0052227E">
        <w:rPr>
          <w:sz w:val="22"/>
          <w:szCs w:val="22"/>
          <w:lang w:val="hr-HR"/>
        </w:rPr>
        <w:t>tečajni upravitelj;</w:t>
      </w:r>
    </w:p>
    <w:p w:rsidRDefault="00D071E0" w:rsidP="00C371ED" w:rsidR="003C523B" w:rsidRPr="0052227E">
      <w:pPr>
        <w:rPr>
          <w:sz w:val="22"/>
          <w:szCs w:val="22"/>
          <w:lang w:val="hr-HR"/>
        </w:rPr>
      </w:pP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Pr="0052227E">
        <w:rPr>
          <w:sz w:val="22"/>
          <w:szCs w:val="22"/>
          <w:lang w:val="hr-HR"/>
        </w:rPr>
        <w:tab/>
      </w:r>
      <w:r w:rsidR="004C1AFD" w:rsidRPr="0052227E">
        <w:rPr>
          <w:sz w:val="22"/>
          <w:szCs w:val="22"/>
          <w:lang w:val="hr-HR"/>
        </w:rPr>
        <w:t>Vesn</w:t>
      </w:r>
      <w:r w:rsidR="00C655B3" w:rsidRPr="0052227E">
        <w:rPr>
          <w:sz w:val="22"/>
          <w:szCs w:val="22"/>
          <w:lang w:val="hr-HR"/>
        </w:rPr>
        <w:t xml:space="preserve">a </w:t>
      </w:r>
      <w:proofErr w:type="spellStart"/>
      <w:r w:rsidR="00C655B3" w:rsidRPr="0052227E">
        <w:rPr>
          <w:sz w:val="22"/>
          <w:szCs w:val="22"/>
          <w:lang w:val="hr-HR"/>
        </w:rPr>
        <w:t>Kocbek</w:t>
      </w:r>
      <w:proofErr w:type="spellEnd"/>
      <w:r w:rsidR="00C655B3" w:rsidRPr="0052227E">
        <w:rPr>
          <w:sz w:val="22"/>
          <w:szCs w:val="22"/>
          <w:lang w:val="hr-HR"/>
        </w:rPr>
        <w:tab/>
      </w:r>
      <w:r w:rsidR="00C655B3" w:rsidRPr="0052227E">
        <w:rPr>
          <w:sz w:val="22"/>
          <w:szCs w:val="22"/>
          <w:lang w:val="hr-HR"/>
        </w:rPr>
        <w:tab/>
      </w:r>
      <w:r w:rsidR="00C655B3" w:rsidRPr="0052227E">
        <w:rPr>
          <w:sz w:val="22"/>
          <w:szCs w:val="22"/>
          <w:lang w:val="hr-HR"/>
        </w:rPr>
        <w:tab/>
      </w:r>
      <w:r w:rsidR="00C655B3" w:rsidRPr="0052227E">
        <w:rPr>
          <w:sz w:val="22"/>
          <w:szCs w:val="22"/>
          <w:lang w:val="hr-HR"/>
        </w:rPr>
        <w:tab/>
      </w:r>
      <w:r w:rsidR="00C655B3" w:rsidRPr="0052227E">
        <w:rPr>
          <w:sz w:val="22"/>
          <w:szCs w:val="22"/>
          <w:lang w:val="hr-HR"/>
        </w:rPr>
        <w:tab/>
      </w:r>
    </w:p>
    <w:sectPr w:rsidR="003C523B" w:rsidRPr="0052227E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D90" w:rsidP="00272D90" w:rsidR="00272D90">
      <w:r>
        <w:separator/>
      </w:r>
    </w:p>
  </w:endnote>
  <w:endnote w:id="0" w:type="continuationSeparator">
    <w:p w:rsidRDefault="00272D90" w:rsidP="00272D90" w:rsidR="00272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D90" w:rsidP="00272D90" w:rsidR="00272D90">
      <w:r>
        <w:separator/>
      </w:r>
    </w:p>
  </w:footnote>
  <w:footnote w:id="0" w:type="continuationSeparator">
    <w:p w:rsidRDefault="00272D90" w:rsidP="00272D90" w:rsidR="00272D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6015604"/>
      <w:docPartObj>
        <w:docPartGallery w:val="Page Numbers (Top of Page)"/>
        <w:docPartUnique/>
      </w:docPartObj>
    </w:sdtPr>
    <w:sdtContent>
      <w:p w:rsidRDefault="00272D90" w:rsidR="00272D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72D90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272D90" w:rsidR="00272D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3C3D"/>
    <w:multiLevelType w:val="hybridMultilevel"/>
    <w:tmpl w:val="634240EE"/>
    <w:lvl w:tplc="33B8A02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823127"/>
    <w:multiLevelType w:val="hybridMultilevel"/>
    <w:tmpl w:val="C97AF33C"/>
    <w:lvl w:tplc="85F200CC" w:ilvl="0">
      <w:start w:val="3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">
    <w:nsid w:val="108F6E8A"/>
    <w:multiLevelType w:val="hybridMultilevel"/>
    <w:tmpl w:val="B89EF822"/>
    <w:lvl w:tplc="4CBEA4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3E4F1F"/>
    <w:multiLevelType w:val="hybridMultilevel"/>
    <w:tmpl w:val="354E4FC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C473A6"/>
    <w:multiLevelType w:val="hybridMultilevel"/>
    <w:tmpl w:val="9C3E781C"/>
    <w:lvl w:tplc="155CCB66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5">
    <w:nsid w:val="1D2D7470"/>
    <w:multiLevelType w:val="hybridMultilevel"/>
    <w:tmpl w:val="1C3C9140"/>
    <w:lvl w:tplc="120CBE6E" w:ilvl="0">
      <w:start w:val="5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8F6FE9"/>
    <w:multiLevelType w:val="hybridMultilevel"/>
    <w:tmpl w:val="C9C8A48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C18AF"/>
    <w:multiLevelType w:val="hybridMultilevel"/>
    <w:tmpl w:val="2AB47EF2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4F07A5"/>
    <w:multiLevelType w:val="hybridMultilevel"/>
    <w:tmpl w:val="8BF811E0"/>
    <w:lvl w:tplc="662AC72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84B5EF4"/>
    <w:multiLevelType w:val="hybridMultilevel"/>
    <w:tmpl w:val="B2261110"/>
    <w:lvl w:tplc="65D630D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87D4E53"/>
    <w:multiLevelType w:val="hybridMultilevel"/>
    <w:tmpl w:val="40069266"/>
    <w:lvl w:tplc="CC16116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9324B7"/>
    <w:multiLevelType w:val="hybridMultilevel"/>
    <w:tmpl w:val="C3E01AE8"/>
    <w:lvl w:tplc="CD6094A4" w:ilvl="0">
      <w:start w:val="1"/>
      <w:numFmt w:val="bullet"/>
      <w:lvlText w:val="-"/>
      <w:lvlJc w:val="left"/>
      <w:pPr>
        <w:tabs>
          <w:tab w:pos="1380" w:val="num"/>
        </w:tabs>
        <w:ind w:hanging="360" w:left="13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00" w:val="num"/>
        </w:tabs>
        <w:ind w:hanging="360" w:left="21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20" w:val="num"/>
        </w:tabs>
        <w:ind w:hanging="360" w:left="28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540" w:val="num"/>
        </w:tabs>
        <w:ind w:hanging="360" w:left="35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260" w:val="num"/>
        </w:tabs>
        <w:ind w:hanging="360" w:left="42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980" w:val="num"/>
        </w:tabs>
        <w:ind w:hanging="360" w:left="49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00" w:val="num"/>
        </w:tabs>
        <w:ind w:hanging="360" w:left="57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20" w:val="num"/>
        </w:tabs>
        <w:ind w:hanging="360" w:left="64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140" w:val="num"/>
        </w:tabs>
        <w:ind w:hanging="360" w:left="7140"/>
      </w:pPr>
      <w:rPr>
        <w:rFonts w:hAnsi="Wingdings" w:ascii="Wingdings" w:hint="default"/>
      </w:rPr>
    </w:lvl>
  </w:abstractNum>
  <w:abstractNum w:abstractNumId="12">
    <w:nsid w:val="3AA62101"/>
    <w:multiLevelType w:val="hybridMultilevel"/>
    <w:tmpl w:val="E9C4C594"/>
    <w:lvl w:tplc="87ECE1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38A5792"/>
    <w:multiLevelType w:val="hybridMultilevel"/>
    <w:tmpl w:val="B8C013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3707C8"/>
    <w:multiLevelType w:val="hybridMultilevel"/>
    <w:tmpl w:val="1C48488E"/>
    <w:lvl w:tplc="416A0A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CAD4D39"/>
    <w:multiLevelType w:val="hybridMultilevel"/>
    <w:tmpl w:val="594068DC"/>
    <w:lvl w:tplc="863059A4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6">
    <w:nsid w:val="55141BC8"/>
    <w:multiLevelType w:val="hybridMultilevel"/>
    <w:tmpl w:val="5B0A1160"/>
    <w:lvl w:tplc="45F2C6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81868A9"/>
    <w:multiLevelType w:val="hybridMultilevel"/>
    <w:tmpl w:val="EB98B5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9222B4"/>
    <w:multiLevelType w:val="hybridMultilevel"/>
    <w:tmpl w:val="DD6030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1506BD1"/>
    <w:multiLevelType w:val="hybridMultilevel"/>
    <w:tmpl w:val="6B341BF0"/>
    <w:lvl w:tplc="D05E2A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89A090C"/>
    <w:multiLevelType w:val="hybridMultilevel"/>
    <w:tmpl w:val="F67C9C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CE15CA"/>
    <w:multiLevelType w:val="hybridMultilevel"/>
    <w:tmpl w:val="0ACEC7A6"/>
    <w:lvl w:tplc="FA98465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19"/>
  </w:num>
  <w:num w:numId="5">
    <w:abstractNumId w:val="13"/>
  </w:num>
  <w:num w:numId="6">
    <w:abstractNumId w:val="11"/>
  </w:num>
  <w:num w:numId="7">
    <w:abstractNumId w:val="6"/>
  </w:num>
  <w:num w:numId="8">
    <w:abstractNumId w:val="18"/>
  </w:num>
  <w:num w:numId="9">
    <w:abstractNumId w:val="9"/>
  </w:num>
  <w:num w:numId="10">
    <w:abstractNumId w:val="5"/>
  </w:num>
  <w:num w:numId="11">
    <w:abstractNumId w:val="2"/>
  </w:num>
  <w:num w:numId="12">
    <w:abstractNumId w:val="14"/>
  </w:num>
  <w:num w:numId="13">
    <w:abstractNumId w:val="21"/>
  </w:num>
  <w:num w:numId="14">
    <w:abstractNumId w:val="3"/>
  </w:num>
  <w:num w:numId="15">
    <w:abstractNumId w:val="16"/>
  </w:num>
  <w:num w:numId="16">
    <w:abstractNumId w:val="15"/>
  </w:num>
  <w:num w:numId="17">
    <w:abstractNumId w:val="17"/>
  </w:num>
  <w:num w:numId="18">
    <w:abstractNumId w:val="20"/>
  </w:num>
  <w:num w:numId="19">
    <w:abstractNumId w:val="0"/>
  </w:num>
  <w:num w:numId="20">
    <w:abstractNumId w:val="10"/>
  </w:num>
  <w:num w:numId="21">
    <w:abstractNumId w:val="1"/>
  </w:num>
  <w:num w:numId="2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8CA"/>
    <w:rsid w:val="0000006D"/>
    <w:rsid w:val="00006F2E"/>
    <w:rsid w:val="00016BB3"/>
    <w:rsid w:val="00026378"/>
    <w:rsid w:val="00031D0F"/>
    <w:rsid w:val="00042C51"/>
    <w:rsid w:val="0004484B"/>
    <w:rsid w:val="00046F58"/>
    <w:rsid w:val="00051614"/>
    <w:rsid w:val="00053641"/>
    <w:rsid w:val="0007288A"/>
    <w:rsid w:val="00073AEE"/>
    <w:rsid w:val="00077C5D"/>
    <w:rsid w:val="00080D2D"/>
    <w:rsid w:val="00081AEE"/>
    <w:rsid w:val="000868D8"/>
    <w:rsid w:val="00090B2B"/>
    <w:rsid w:val="00093B90"/>
    <w:rsid w:val="00097FE1"/>
    <w:rsid w:val="000A71C7"/>
    <w:rsid w:val="000B50FC"/>
    <w:rsid w:val="000C017D"/>
    <w:rsid w:val="000C3FE6"/>
    <w:rsid w:val="000C5A63"/>
    <w:rsid w:val="000E03F4"/>
    <w:rsid w:val="000E2E7B"/>
    <w:rsid w:val="000E571E"/>
    <w:rsid w:val="000E6C42"/>
    <w:rsid w:val="000E7E15"/>
    <w:rsid w:val="000F2A7C"/>
    <w:rsid w:val="000F4149"/>
    <w:rsid w:val="000F5B2F"/>
    <w:rsid w:val="000F6204"/>
    <w:rsid w:val="0010171B"/>
    <w:rsid w:val="0010526A"/>
    <w:rsid w:val="00112D46"/>
    <w:rsid w:val="00115FAC"/>
    <w:rsid w:val="00117CDD"/>
    <w:rsid w:val="00125641"/>
    <w:rsid w:val="00126CC8"/>
    <w:rsid w:val="00127F5C"/>
    <w:rsid w:val="00134BFA"/>
    <w:rsid w:val="00137413"/>
    <w:rsid w:val="001374DD"/>
    <w:rsid w:val="001424B8"/>
    <w:rsid w:val="00143364"/>
    <w:rsid w:val="001542C1"/>
    <w:rsid w:val="00157AAD"/>
    <w:rsid w:val="00160A7F"/>
    <w:rsid w:val="001619BA"/>
    <w:rsid w:val="00162E99"/>
    <w:rsid w:val="00164667"/>
    <w:rsid w:val="001707BA"/>
    <w:rsid w:val="00170BF1"/>
    <w:rsid w:val="00172F83"/>
    <w:rsid w:val="001750B0"/>
    <w:rsid w:val="00177F04"/>
    <w:rsid w:val="00181EF5"/>
    <w:rsid w:val="0019203F"/>
    <w:rsid w:val="00197307"/>
    <w:rsid w:val="001A505C"/>
    <w:rsid w:val="001B1A46"/>
    <w:rsid w:val="001B52BC"/>
    <w:rsid w:val="001C5900"/>
    <w:rsid w:val="001C72E7"/>
    <w:rsid w:val="001D2704"/>
    <w:rsid w:val="001E3914"/>
    <w:rsid w:val="001E657B"/>
    <w:rsid w:val="001E7A90"/>
    <w:rsid w:val="00205411"/>
    <w:rsid w:val="00211638"/>
    <w:rsid w:val="00230B74"/>
    <w:rsid w:val="00232193"/>
    <w:rsid w:val="00237DF4"/>
    <w:rsid w:val="00243543"/>
    <w:rsid w:val="00250D62"/>
    <w:rsid w:val="002530FE"/>
    <w:rsid w:val="0025321C"/>
    <w:rsid w:val="00256C01"/>
    <w:rsid w:val="00256D55"/>
    <w:rsid w:val="00260D65"/>
    <w:rsid w:val="002729FC"/>
    <w:rsid w:val="00272D90"/>
    <w:rsid w:val="0027438B"/>
    <w:rsid w:val="00275445"/>
    <w:rsid w:val="00281E3D"/>
    <w:rsid w:val="002827AC"/>
    <w:rsid w:val="00282A83"/>
    <w:rsid w:val="00283BB4"/>
    <w:rsid w:val="002852C5"/>
    <w:rsid w:val="0029130D"/>
    <w:rsid w:val="002A620D"/>
    <w:rsid w:val="002B3109"/>
    <w:rsid w:val="002B4EF0"/>
    <w:rsid w:val="002B7E70"/>
    <w:rsid w:val="002C0206"/>
    <w:rsid w:val="002D3E61"/>
    <w:rsid w:val="002D4A52"/>
    <w:rsid w:val="002D734D"/>
    <w:rsid w:val="002E6154"/>
    <w:rsid w:val="00301573"/>
    <w:rsid w:val="00305FF9"/>
    <w:rsid w:val="00317323"/>
    <w:rsid w:val="00320A1E"/>
    <w:rsid w:val="00320FB9"/>
    <w:rsid w:val="00321104"/>
    <w:rsid w:val="00323732"/>
    <w:rsid w:val="003270B9"/>
    <w:rsid w:val="0033703F"/>
    <w:rsid w:val="00337496"/>
    <w:rsid w:val="00343784"/>
    <w:rsid w:val="00343BD1"/>
    <w:rsid w:val="0034786A"/>
    <w:rsid w:val="00350733"/>
    <w:rsid w:val="00352576"/>
    <w:rsid w:val="00355D6C"/>
    <w:rsid w:val="00356482"/>
    <w:rsid w:val="00360001"/>
    <w:rsid w:val="003612DA"/>
    <w:rsid w:val="00362577"/>
    <w:rsid w:val="003658F6"/>
    <w:rsid w:val="00371531"/>
    <w:rsid w:val="00372B02"/>
    <w:rsid w:val="00374692"/>
    <w:rsid w:val="00385F73"/>
    <w:rsid w:val="0038713D"/>
    <w:rsid w:val="00387897"/>
    <w:rsid w:val="0038799D"/>
    <w:rsid w:val="003A056D"/>
    <w:rsid w:val="003A471C"/>
    <w:rsid w:val="003B58B2"/>
    <w:rsid w:val="003C0DBA"/>
    <w:rsid w:val="003C1555"/>
    <w:rsid w:val="003C523B"/>
    <w:rsid w:val="003C5C12"/>
    <w:rsid w:val="003D1F8F"/>
    <w:rsid w:val="003D66D0"/>
    <w:rsid w:val="003E1318"/>
    <w:rsid w:val="003F4712"/>
    <w:rsid w:val="00403ABC"/>
    <w:rsid w:val="00407A94"/>
    <w:rsid w:val="00412C17"/>
    <w:rsid w:val="00413379"/>
    <w:rsid w:val="0041441A"/>
    <w:rsid w:val="0041752D"/>
    <w:rsid w:val="00421909"/>
    <w:rsid w:val="00423E53"/>
    <w:rsid w:val="00426F4C"/>
    <w:rsid w:val="0042766E"/>
    <w:rsid w:val="00440CDC"/>
    <w:rsid w:val="004453E4"/>
    <w:rsid w:val="004459BB"/>
    <w:rsid w:val="00453F3C"/>
    <w:rsid w:val="0045404C"/>
    <w:rsid w:val="00460062"/>
    <w:rsid w:val="00462F8E"/>
    <w:rsid w:val="004671A9"/>
    <w:rsid w:val="0047290C"/>
    <w:rsid w:val="00482895"/>
    <w:rsid w:val="004870E5"/>
    <w:rsid w:val="004874F6"/>
    <w:rsid w:val="004A43A7"/>
    <w:rsid w:val="004A6635"/>
    <w:rsid w:val="004B166F"/>
    <w:rsid w:val="004C1AFD"/>
    <w:rsid w:val="004C640D"/>
    <w:rsid w:val="004D05AC"/>
    <w:rsid w:val="004D3A09"/>
    <w:rsid w:val="004E4E76"/>
    <w:rsid w:val="004E7471"/>
    <w:rsid w:val="004F24A5"/>
    <w:rsid w:val="004F2E2F"/>
    <w:rsid w:val="004F415F"/>
    <w:rsid w:val="005041B7"/>
    <w:rsid w:val="00513835"/>
    <w:rsid w:val="00513D07"/>
    <w:rsid w:val="00515626"/>
    <w:rsid w:val="00517192"/>
    <w:rsid w:val="00517FB4"/>
    <w:rsid w:val="0052227E"/>
    <w:rsid w:val="00522894"/>
    <w:rsid w:val="0052795D"/>
    <w:rsid w:val="005323E3"/>
    <w:rsid w:val="005326A7"/>
    <w:rsid w:val="00535152"/>
    <w:rsid w:val="005403AE"/>
    <w:rsid w:val="00546F57"/>
    <w:rsid w:val="0055052B"/>
    <w:rsid w:val="005513D3"/>
    <w:rsid w:val="00553D4C"/>
    <w:rsid w:val="005564EC"/>
    <w:rsid w:val="00557B6A"/>
    <w:rsid w:val="00560DFC"/>
    <w:rsid w:val="0056195E"/>
    <w:rsid w:val="00565FA3"/>
    <w:rsid w:val="00571B02"/>
    <w:rsid w:val="005734AB"/>
    <w:rsid w:val="0058449A"/>
    <w:rsid w:val="00584DA7"/>
    <w:rsid w:val="005938A7"/>
    <w:rsid w:val="005944E0"/>
    <w:rsid w:val="00597FC6"/>
    <w:rsid w:val="005A5F2A"/>
    <w:rsid w:val="005B362B"/>
    <w:rsid w:val="005B40BE"/>
    <w:rsid w:val="005B4655"/>
    <w:rsid w:val="005B6C60"/>
    <w:rsid w:val="005C5A50"/>
    <w:rsid w:val="005D0892"/>
    <w:rsid w:val="005D2CA8"/>
    <w:rsid w:val="005D3052"/>
    <w:rsid w:val="005D5259"/>
    <w:rsid w:val="005E1992"/>
    <w:rsid w:val="005E1A18"/>
    <w:rsid w:val="005E1E42"/>
    <w:rsid w:val="005E7FC6"/>
    <w:rsid w:val="005F2E36"/>
    <w:rsid w:val="005F38E7"/>
    <w:rsid w:val="005F4946"/>
    <w:rsid w:val="006020F0"/>
    <w:rsid w:val="00605B68"/>
    <w:rsid w:val="0060630B"/>
    <w:rsid w:val="0060764B"/>
    <w:rsid w:val="006100FC"/>
    <w:rsid w:val="006148A0"/>
    <w:rsid w:val="00622447"/>
    <w:rsid w:val="006235E0"/>
    <w:rsid w:val="00635737"/>
    <w:rsid w:val="006366A1"/>
    <w:rsid w:val="00650776"/>
    <w:rsid w:val="00654608"/>
    <w:rsid w:val="00655720"/>
    <w:rsid w:val="00655F4E"/>
    <w:rsid w:val="00665FD3"/>
    <w:rsid w:val="0067195F"/>
    <w:rsid w:val="00672B39"/>
    <w:rsid w:val="006821E6"/>
    <w:rsid w:val="0068254F"/>
    <w:rsid w:val="006831FD"/>
    <w:rsid w:val="0068528F"/>
    <w:rsid w:val="00690D2E"/>
    <w:rsid w:val="00692C54"/>
    <w:rsid w:val="0069391D"/>
    <w:rsid w:val="006967D7"/>
    <w:rsid w:val="006A4F9F"/>
    <w:rsid w:val="006A79FA"/>
    <w:rsid w:val="006C0CBA"/>
    <w:rsid w:val="006C6320"/>
    <w:rsid w:val="006D66C7"/>
    <w:rsid w:val="006E78CA"/>
    <w:rsid w:val="006F1E42"/>
    <w:rsid w:val="006F7E25"/>
    <w:rsid w:val="00700596"/>
    <w:rsid w:val="00702200"/>
    <w:rsid w:val="00707A53"/>
    <w:rsid w:val="00710206"/>
    <w:rsid w:val="007117DF"/>
    <w:rsid w:val="00716824"/>
    <w:rsid w:val="00725405"/>
    <w:rsid w:val="007440EF"/>
    <w:rsid w:val="007447B3"/>
    <w:rsid w:val="00760D86"/>
    <w:rsid w:val="007640C8"/>
    <w:rsid w:val="007671F7"/>
    <w:rsid w:val="007738E3"/>
    <w:rsid w:val="00776A95"/>
    <w:rsid w:val="007808AF"/>
    <w:rsid w:val="007813B2"/>
    <w:rsid w:val="00783630"/>
    <w:rsid w:val="00787C98"/>
    <w:rsid w:val="007A3A8A"/>
    <w:rsid w:val="007B138F"/>
    <w:rsid w:val="007B6203"/>
    <w:rsid w:val="007C1462"/>
    <w:rsid w:val="007C3789"/>
    <w:rsid w:val="007C3FF8"/>
    <w:rsid w:val="007C567C"/>
    <w:rsid w:val="007C5783"/>
    <w:rsid w:val="007E0128"/>
    <w:rsid w:val="007E1650"/>
    <w:rsid w:val="007E4CAF"/>
    <w:rsid w:val="007E59A9"/>
    <w:rsid w:val="00803EE6"/>
    <w:rsid w:val="0082415D"/>
    <w:rsid w:val="008254B8"/>
    <w:rsid w:val="00826DE5"/>
    <w:rsid w:val="00830C75"/>
    <w:rsid w:val="008328E8"/>
    <w:rsid w:val="00832D9C"/>
    <w:rsid w:val="0083568D"/>
    <w:rsid w:val="00847AD2"/>
    <w:rsid w:val="008567B0"/>
    <w:rsid w:val="008604E1"/>
    <w:rsid w:val="008616B1"/>
    <w:rsid w:val="00865343"/>
    <w:rsid w:val="00866898"/>
    <w:rsid w:val="00873BA1"/>
    <w:rsid w:val="008743ED"/>
    <w:rsid w:val="00875BAA"/>
    <w:rsid w:val="00875DBF"/>
    <w:rsid w:val="00876990"/>
    <w:rsid w:val="0088609F"/>
    <w:rsid w:val="00890A7F"/>
    <w:rsid w:val="008B4135"/>
    <w:rsid w:val="008B6CD0"/>
    <w:rsid w:val="008C4207"/>
    <w:rsid w:val="008D0F91"/>
    <w:rsid w:val="008D2816"/>
    <w:rsid w:val="008D62F7"/>
    <w:rsid w:val="008E25A8"/>
    <w:rsid w:val="008F6C42"/>
    <w:rsid w:val="008F6C9D"/>
    <w:rsid w:val="0090112F"/>
    <w:rsid w:val="00906F50"/>
    <w:rsid w:val="00912047"/>
    <w:rsid w:val="009121FD"/>
    <w:rsid w:val="009161BC"/>
    <w:rsid w:val="009169FF"/>
    <w:rsid w:val="00935DCF"/>
    <w:rsid w:val="009363BD"/>
    <w:rsid w:val="00950BE6"/>
    <w:rsid w:val="009523E9"/>
    <w:rsid w:val="00953E36"/>
    <w:rsid w:val="00960355"/>
    <w:rsid w:val="009627CC"/>
    <w:rsid w:val="00967FBF"/>
    <w:rsid w:val="00970480"/>
    <w:rsid w:val="00971FF1"/>
    <w:rsid w:val="00975AEF"/>
    <w:rsid w:val="00976829"/>
    <w:rsid w:val="00976976"/>
    <w:rsid w:val="009863BD"/>
    <w:rsid w:val="00986419"/>
    <w:rsid w:val="009907B2"/>
    <w:rsid w:val="00994D51"/>
    <w:rsid w:val="009A134E"/>
    <w:rsid w:val="009A2EDB"/>
    <w:rsid w:val="009A3734"/>
    <w:rsid w:val="009A7282"/>
    <w:rsid w:val="009B0E4B"/>
    <w:rsid w:val="009B160A"/>
    <w:rsid w:val="009B17AF"/>
    <w:rsid w:val="009B492B"/>
    <w:rsid w:val="009C331E"/>
    <w:rsid w:val="009F10F6"/>
    <w:rsid w:val="009F32CB"/>
    <w:rsid w:val="009F3C5D"/>
    <w:rsid w:val="009F4106"/>
    <w:rsid w:val="009F540F"/>
    <w:rsid w:val="00A025F1"/>
    <w:rsid w:val="00A10D03"/>
    <w:rsid w:val="00A137F6"/>
    <w:rsid w:val="00A15977"/>
    <w:rsid w:val="00A215AA"/>
    <w:rsid w:val="00A26F9C"/>
    <w:rsid w:val="00A27D61"/>
    <w:rsid w:val="00A35F60"/>
    <w:rsid w:val="00A67230"/>
    <w:rsid w:val="00A73516"/>
    <w:rsid w:val="00A73A18"/>
    <w:rsid w:val="00A81313"/>
    <w:rsid w:val="00A827B4"/>
    <w:rsid w:val="00A83CDE"/>
    <w:rsid w:val="00A90CAD"/>
    <w:rsid w:val="00A9295C"/>
    <w:rsid w:val="00A93888"/>
    <w:rsid w:val="00A948C4"/>
    <w:rsid w:val="00AA2FEB"/>
    <w:rsid w:val="00AA3A03"/>
    <w:rsid w:val="00AA644A"/>
    <w:rsid w:val="00AB4EEA"/>
    <w:rsid w:val="00AB5B25"/>
    <w:rsid w:val="00AB5DE0"/>
    <w:rsid w:val="00AC10DC"/>
    <w:rsid w:val="00AE240C"/>
    <w:rsid w:val="00AE56E3"/>
    <w:rsid w:val="00AF33FA"/>
    <w:rsid w:val="00B01D93"/>
    <w:rsid w:val="00B02069"/>
    <w:rsid w:val="00B05168"/>
    <w:rsid w:val="00B05D6F"/>
    <w:rsid w:val="00B06D36"/>
    <w:rsid w:val="00B07199"/>
    <w:rsid w:val="00B1020A"/>
    <w:rsid w:val="00B13400"/>
    <w:rsid w:val="00B24157"/>
    <w:rsid w:val="00B244E3"/>
    <w:rsid w:val="00B36095"/>
    <w:rsid w:val="00B56734"/>
    <w:rsid w:val="00B6788C"/>
    <w:rsid w:val="00B751A2"/>
    <w:rsid w:val="00B80C29"/>
    <w:rsid w:val="00B817A3"/>
    <w:rsid w:val="00B846A8"/>
    <w:rsid w:val="00B877DC"/>
    <w:rsid w:val="00B87B4B"/>
    <w:rsid w:val="00B94280"/>
    <w:rsid w:val="00B95D10"/>
    <w:rsid w:val="00BB07BB"/>
    <w:rsid w:val="00BD37DE"/>
    <w:rsid w:val="00BD500A"/>
    <w:rsid w:val="00BD650C"/>
    <w:rsid w:val="00BD6C53"/>
    <w:rsid w:val="00BE09B4"/>
    <w:rsid w:val="00BE5DC6"/>
    <w:rsid w:val="00BF3104"/>
    <w:rsid w:val="00BF6F08"/>
    <w:rsid w:val="00BF789C"/>
    <w:rsid w:val="00BF7CDB"/>
    <w:rsid w:val="00C0111A"/>
    <w:rsid w:val="00C012D9"/>
    <w:rsid w:val="00C02197"/>
    <w:rsid w:val="00C042AA"/>
    <w:rsid w:val="00C06FDD"/>
    <w:rsid w:val="00C07992"/>
    <w:rsid w:val="00C1193F"/>
    <w:rsid w:val="00C11E2A"/>
    <w:rsid w:val="00C124B9"/>
    <w:rsid w:val="00C12D83"/>
    <w:rsid w:val="00C20BBD"/>
    <w:rsid w:val="00C23525"/>
    <w:rsid w:val="00C31967"/>
    <w:rsid w:val="00C3209C"/>
    <w:rsid w:val="00C338BC"/>
    <w:rsid w:val="00C34430"/>
    <w:rsid w:val="00C348DE"/>
    <w:rsid w:val="00C348E1"/>
    <w:rsid w:val="00C36414"/>
    <w:rsid w:val="00C371ED"/>
    <w:rsid w:val="00C3789D"/>
    <w:rsid w:val="00C40D72"/>
    <w:rsid w:val="00C445C6"/>
    <w:rsid w:val="00C503CE"/>
    <w:rsid w:val="00C51A85"/>
    <w:rsid w:val="00C52951"/>
    <w:rsid w:val="00C60C58"/>
    <w:rsid w:val="00C655B3"/>
    <w:rsid w:val="00C656B0"/>
    <w:rsid w:val="00C739F5"/>
    <w:rsid w:val="00C808A0"/>
    <w:rsid w:val="00C82A88"/>
    <w:rsid w:val="00C86012"/>
    <w:rsid w:val="00C90B2C"/>
    <w:rsid w:val="00C9227F"/>
    <w:rsid w:val="00C93138"/>
    <w:rsid w:val="00C93C4A"/>
    <w:rsid w:val="00C95D91"/>
    <w:rsid w:val="00C9749F"/>
    <w:rsid w:val="00C977AC"/>
    <w:rsid w:val="00CA4349"/>
    <w:rsid w:val="00CA6ADB"/>
    <w:rsid w:val="00CA7632"/>
    <w:rsid w:val="00CB034E"/>
    <w:rsid w:val="00CB0EB5"/>
    <w:rsid w:val="00CB14AA"/>
    <w:rsid w:val="00CB6270"/>
    <w:rsid w:val="00CC044C"/>
    <w:rsid w:val="00CC3090"/>
    <w:rsid w:val="00CC7511"/>
    <w:rsid w:val="00CD2E8B"/>
    <w:rsid w:val="00CD3233"/>
    <w:rsid w:val="00CD492E"/>
    <w:rsid w:val="00CD4F64"/>
    <w:rsid w:val="00CD5C16"/>
    <w:rsid w:val="00CD6F1C"/>
    <w:rsid w:val="00CE0106"/>
    <w:rsid w:val="00CE179A"/>
    <w:rsid w:val="00CE648F"/>
    <w:rsid w:val="00CF33D8"/>
    <w:rsid w:val="00D00C80"/>
    <w:rsid w:val="00D03D94"/>
    <w:rsid w:val="00D06EB3"/>
    <w:rsid w:val="00D06F6D"/>
    <w:rsid w:val="00D071E0"/>
    <w:rsid w:val="00D105BD"/>
    <w:rsid w:val="00D167D4"/>
    <w:rsid w:val="00D24DBA"/>
    <w:rsid w:val="00D27520"/>
    <w:rsid w:val="00D35A23"/>
    <w:rsid w:val="00D47CFC"/>
    <w:rsid w:val="00D52AE6"/>
    <w:rsid w:val="00D53542"/>
    <w:rsid w:val="00D61B3E"/>
    <w:rsid w:val="00D86F3E"/>
    <w:rsid w:val="00D87B17"/>
    <w:rsid w:val="00DB6B6F"/>
    <w:rsid w:val="00DC262E"/>
    <w:rsid w:val="00DD0714"/>
    <w:rsid w:val="00DE091C"/>
    <w:rsid w:val="00DE403A"/>
    <w:rsid w:val="00DE53EB"/>
    <w:rsid w:val="00DE5FBD"/>
    <w:rsid w:val="00DE621B"/>
    <w:rsid w:val="00DE7839"/>
    <w:rsid w:val="00DF3397"/>
    <w:rsid w:val="00DF4C10"/>
    <w:rsid w:val="00E061BA"/>
    <w:rsid w:val="00E101D1"/>
    <w:rsid w:val="00E1248A"/>
    <w:rsid w:val="00E12CBF"/>
    <w:rsid w:val="00E166B9"/>
    <w:rsid w:val="00E17E50"/>
    <w:rsid w:val="00E264FD"/>
    <w:rsid w:val="00E30912"/>
    <w:rsid w:val="00E31521"/>
    <w:rsid w:val="00E35BB8"/>
    <w:rsid w:val="00E40F4A"/>
    <w:rsid w:val="00E414B9"/>
    <w:rsid w:val="00E42107"/>
    <w:rsid w:val="00E4220E"/>
    <w:rsid w:val="00E506D2"/>
    <w:rsid w:val="00E56962"/>
    <w:rsid w:val="00E64773"/>
    <w:rsid w:val="00E66072"/>
    <w:rsid w:val="00E663AB"/>
    <w:rsid w:val="00E77A64"/>
    <w:rsid w:val="00E805D2"/>
    <w:rsid w:val="00E81AE3"/>
    <w:rsid w:val="00E87246"/>
    <w:rsid w:val="00E96EF3"/>
    <w:rsid w:val="00E97D85"/>
    <w:rsid w:val="00EA2C11"/>
    <w:rsid w:val="00EA70A0"/>
    <w:rsid w:val="00EB1DF4"/>
    <w:rsid w:val="00EB64BB"/>
    <w:rsid w:val="00EB6D21"/>
    <w:rsid w:val="00EC6B78"/>
    <w:rsid w:val="00ED2C9D"/>
    <w:rsid w:val="00ED52B8"/>
    <w:rsid w:val="00ED62A1"/>
    <w:rsid w:val="00EE23C9"/>
    <w:rsid w:val="00EE3DF1"/>
    <w:rsid w:val="00EF00E0"/>
    <w:rsid w:val="00EF56B3"/>
    <w:rsid w:val="00EF5E07"/>
    <w:rsid w:val="00EF7CB1"/>
    <w:rsid w:val="00F00BAC"/>
    <w:rsid w:val="00F017B1"/>
    <w:rsid w:val="00F051F9"/>
    <w:rsid w:val="00F05A80"/>
    <w:rsid w:val="00F10D86"/>
    <w:rsid w:val="00F1558E"/>
    <w:rsid w:val="00F17FA0"/>
    <w:rsid w:val="00F21727"/>
    <w:rsid w:val="00F24593"/>
    <w:rsid w:val="00F26C41"/>
    <w:rsid w:val="00F51093"/>
    <w:rsid w:val="00F520A9"/>
    <w:rsid w:val="00F53C62"/>
    <w:rsid w:val="00F56AE7"/>
    <w:rsid w:val="00F60158"/>
    <w:rsid w:val="00F62F57"/>
    <w:rsid w:val="00F74D04"/>
    <w:rsid w:val="00F92E5D"/>
    <w:rsid w:val="00F94E13"/>
    <w:rsid w:val="00F951AE"/>
    <w:rsid w:val="00FA0A4F"/>
    <w:rsid w:val="00FA2397"/>
    <w:rsid w:val="00FA749B"/>
    <w:rsid w:val="00FB1A9E"/>
    <w:rsid w:val="00FC03A3"/>
    <w:rsid w:val="00FC3EDA"/>
    <w:rsid w:val="00FC41F0"/>
    <w:rsid w:val="00FC5362"/>
    <w:rsid w:val="00FC5E35"/>
    <w:rsid w:val="00FC6441"/>
    <w:rsid w:val="00FC6839"/>
    <w:rsid w:val="00FD137F"/>
    <w:rsid w:val="00FE23A1"/>
    <w:rsid w:val="00FE56E4"/>
    <w:rsid w:val="00FE6F0F"/>
    <w:rsid w:val="00FF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749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1A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72D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2D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D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D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D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72D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2D9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272D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2D90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749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1A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72D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2D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D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D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D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72D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2D9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272D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2D90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9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St-1309/2013</izvorni_sadrzaj>
    <derivirana_varijabla naziv="DomainObject.Predmet.OznakaBroj_1">St-1309/2013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KRLETKA d.o.o. za usluge</izvorni_sadrzaj>
    <derivirana_varijabla naziv="DomainObject.Predmet.ProtustrankaFormated_1">  KRLETKA d.o.o. za usluge</derivirana_varijabla>
  </DomainObject.Predmet.ProtustrankaFormated>
  <DomainObject.Predmet.ProtustrankaFormatedOIB>
    <izvorni_sadrzaj>  KRLETKA d.o.o. za usluge, OIB 89838075127</izvorni_sadrzaj>
    <derivirana_varijabla naziv="DomainObject.Predmet.ProtustrankaFormatedOIB_1">  KRLETKA d.o.o. za usluge, OIB 89838075127</derivirana_varijabla>
  </DomainObject.Predmet.ProtustrankaFormatedOIB>
  <DomainObject.Predmet.ProtustrankaFormatedWithAdress>
    <izvorni_sadrzaj> KRLETKA d.o.o. za usluge, Slavonska avenija 2, 10000 Zagreb</izvorni_sadrzaj>
    <derivirana_varijabla naziv="DomainObject.Predmet.ProtustrankaFormatedWithAdress_1"> KRLETKA d.o.o. za usluge, Slavonska avenija 2, 10000 Zagreb</derivirana_varijabla>
  </DomainObject.Predmet.ProtustrankaFormatedWithAdress>
  <DomainObject.Predmet.ProtustrankaFormatedWithAdressOIB>
    <izvorni_sadrzaj> KRLETKA d.o.o. za usluge, OIB 89838075127, Slavonska avenija 2, 10000 Zagreb</izvorni_sadrzaj>
    <derivirana_varijabla naziv="DomainObject.Predmet.ProtustrankaFormatedWithAdressOIB_1"> KRLETKA d.o.o. za usluge, OIB 89838075127, Slavonska avenija 2, 10000 Zagreb</derivirana_varijabla>
  </DomainObject.Predmet.ProtustrankaFormatedWithAdressOIB>
  <DomainObject.Predmet.ProtustrankaWithAdress>
    <izvorni_sadrzaj>KRLETKA d.o.o. za usluge Slavonska avenija 2, 10000 Zagreb</izvorni_sadrzaj>
    <derivirana_varijabla naziv="DomainObject.Predmet.ProtustrankaWithAdress_1">KRLETKA d.o.o. za usluge Slavonska avenija 2, 10000 Zagreb</derivirana_varijabla>
  </DomainObject.Predmet.ProtustrankaWithAdress>
  <DomainObject.Predmet.ProtustrankaWithAdressOIB>
    <izvorni_sadrzaj>KRLETKA d.o.o. za usluge, OIB 89838075127, Slavonska avenija 2, 10000 Zagreb</izvorni_sadrzaj>
    <derivirana_varijabla naziv="DomainObject.Predmet.ProtustrankaWithAdressOIB_1">KRLETKA d.o.o. za usluge, OIB 89838075127, Slavonska avenija 2, 10000 Zagreb</derivirana_varijabla>
  </DomainObject.Predmet.ProtustrankaWithAdressOIB>
  <DomainObject.Predmet.ProtustrankaNazivFormated>
    <izvorni_sadrzaj>KRLETKA d.o.o. za usluge</izvorni_sadrzaj>
    <derivirana_varijabla naziv="DomainObject.Predmet.ProtustrankaNazivFormated_1">KRLETKA d.o.o. za usluge</derivirana_varijabla>
  </DomainObject.Predmet.ProtustrankaNazivFormated>
  <DomainObject.Predmet.ProtustrankaNazivFormatedOIB>
    <izvorni_sadrzaj>KRLETKA d.o.o. za usluge, OIB 89838075127</izvorni_sadrzaj>
    <derivirana_varijabla naziv="DomainObject.Predmet.ProtustrankaNazivFormatedOIB_1">KRLETKA d.o.o. za usluge, OIB 89838075127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KRLETKA d.o.o. za usluge</item>
    </izvorni_sadrzaj>
    <derivirana_varijabla naziv="DomainObject.Predmet.ProtuStrankaListFormated_1">
      <item>KRLETKA d.o.o. za usluge</item>
    </derivirana_varijabla>
  </DomainObject.Predmet.ProtuStrankaListFormated>
  <DomainObject.Predmet.ProtuStrankaListFormatedOIB>
    <izvorni_sadrzaj>
      <item>KRLETKA d.o.o. za usluge, OIB 89838075127</item>
    </izvorni_sadrzaj>
    <derivirana_varijabla naziv="DomainObject.Predmet.ProtuStrankaListFormatedOIB_1">
      <item>KRLETKA d.o.o. za usluge, OIB 89838075127</item>
    </derivirana_varijabla>
  </DomainObject.Predmet.ProtuStrankaListFormatedOIB>
  <DomainObject.Predmet.ProtuStrankaListFormatedWithAdress>
    <izvorni_sadrzaj>
      <item>KRLETKA d.o.o. za usluge, Slavonska avenija 2, 10000 Zagreb</item>
    </izvorni_sadrzaj>
    <derivirana_varijabla naziv="DomainObject.Predmet.ProtuStrankaListFormatedWithAdress_1">
      <item>KRLETKA d.o.o. za usluge, Slavonska avenija 2, 10000 Zagreb</item>
    </derivirana_varijabla>
  </DomainObject.Predmet.ProtuStrankaListFormatedWithAdress>
  <DomainObject.Predmet.ProtuStrankaListFormatedWithAdressOIB>
    <izvorni_sadrzaj>
      <item>KRLETKA d.o.o. za usluge, OIB 89838075127, Slavonska avenija 2, 10000 Zagreb</item>
    </izvorni_sadrzaj>
    <derivirana_varijabla naziv="DomainObject.Predmet.ProtuStrankaListFormatedWithAdressOIB_1">
      <item>KRLETKA d.o.o. za usluge, OIB 89838075127, Slavonska avenija 2, 10000 Zagreb</item>
    </derivirana_varijabla>
  </DomainObject.Predmet.ProtuStrankaListFormatedWithAdressOIB>
  <DomainObject.Predmet.ProtuStrankaListNazivFormated>
    <izvorni_sadrzaj>
      <item>KRLETKA d.o.o. za usluge</item>
    </izvorni_sadrzaj>
    <derivirana_varijabla naziv="DomainObject.Predmet.ProtuStrankaListNazivFormated_1">
      <item>KRLETKA d.o.o. za usluge</item>
    </derivirana_varijabla>
  </DomainObject.Predmet.ProtuStrankaListNazivFormated>
  <DomainObject.Predmet.ProtuStrankaListNazivFormatedOIB>
    <izvorni_sadrzaj>
      <item>KRLETKA d.o.o. za usluge, OIB 89838075127</item>
    </izvorni_sadrzaj>
    <derivirana_varijabla naziv="DomainObject.Predmet.ProtuStrankaListNazivFormatedOIB_1">
      <item>KRLETKA d.o.o. za usluge, OIB 89838075127</item>
    </derivirana_varijabla>
  </DomainObject.Predmet.ProtuStrankaListNazivFormatedOIB>
  <DomainObject.Predmet.OstaliListFormated>
    <izvorni_sadrzaj>
      <item>Tina Grdinić</item>
      <item>ZOU Tomislav Tončić i Ivica Urek</item>
      <item>javnost</item>
      <item>Zorana Živković</item>
      <item>ZOU Maša Gluhinić i Monja Matić</item>
      <item>Vesna Kocbek</item>
    </izvorni_sadrzaj>
    <derivirana_varijabla naziv="DomainObject.Predmet.OstaliListFormated_1">
      <item>Tina Grdinić</item>
      <item>ZOU Tomislav Tončić i Ivica Urek</item>
      <item>javnost</item>
      <item>Zorana Živković</item>
      <item>ZOU Maša Gluhinić i Monja Matić</item>
      <item>Vesna Kocbek</item>
    </derivirana_varijabla>
  </DomainObject.Predmet.OstaliListFormated>
  <DomainObject.Predmet.OstaliListFormatedOIB>
    <izvorni_sadrzaj>
      <item>Tina Grdinić</item>
      <item>ZOU Tomislav Tončić i Ivica Urek</item>
      <item>javnost</item>
      <item>Zorana Živković</item>
      <item>ZOU Maša Gluhinić i Monja Matić</item>
      <item>Vesna Kocbek, OIB 64935258953</item>
    </izvorni_sadrzaj>
    <derivirana_varijabla naziv="DomainObject.Predmet.OstaliListFormatedOIB_1">
      <item>Tina Grdinić</item>
      <item>ZOU Tomislav Tončić i Ivica Urek</item>
      <item>javnost</item>
      <item>Zorana Živković</item>
      <item>ZOU Maša Gluhinić i Monja Matić</item>
      <item>Vesna Kocbek, OIB 64935258953</item>
    </derivirana_varijabla>
  </DomainObject.Predmet.OstaliListFormatedOIB>
  <DomainObject.Predmet.OstaliListFormatedWithAdress>
    <izvorni_sadrzaj>
      <item>Tina Grdinić, Radićeva 32, 10000 Zagreb</item>
      <item>ZOU Tomislav Tončić i Ivica Urek, Teslina 3, 10000 Zagreb</item>
      <item>javnost</item>
      <item>Zorana Živković, Zvonimirova 62, 10000 Zagreb</item>
      <item>ZOU Maša Gluhinić i Monja Matić, Bednjanska 8, 10000 Zagreb</item>
      <item>Vesna Kocbek, Trg Nikole Zrinskog 17, 10000 Zagreb</item>
    </izvorni_sadrzaj>
    <derivirana_varijabla naziv="DomainObject.Predmet.OstaliListFormatedWithAdress_1">
      <item>Tina Grdinić, Radićeva 32, 10000 Zagreb</item>
      <item>ZOU Tomislav Tončić i Ivica Urek, Teslina 3, 10000 Zagreb</item>
      <item>javnost</item>
      <item>Zorana Živković, Zvonimirova 62, 10000 Zagreb</item>
      <item>ZOU Maša Gluhinić i Monja Matić, Bednjanska 8, 10000 Zagreb</item>
      <item>Vesna Kocbek, Trg Nikole Zrinskog 17, 10000 Zagreb</item>
    </derivirana_varijabla>
  </DomainObject.Predmet.OstaliListFormatedWithAdress>
  <DomainObject.Predmet.OstaliListFormatedWithAdressOIB>
    <izvorni_sadrzaj>
      <item>Tina Grdinić, Radićeva 32, 10000 Zagreb</item>
      <item>ZOU Tomislav Tončić i Ivica Urek, Teslina 3, 10000 Zagreb</item>
      <item>javnost</item>
      <item>Zorana Živković, Zvonimirova 62, 10000 Zagreb</item>
      <item>ZOU Maša Gluhinić i Monja Matić, Bednjanska 8, 10000 Zagreb</item>
      <item>Vesna Kocbek, OIB 64935258953, Trg Nikole Zrinskog 17, 10000 Zagreb</item>
    </izvorni_sadrzaj>
    <derivirana_varijabla naziv="DomainObject.Predmet.OstaliListFormatedWithAdressOIB_1">
      <item>Tina Grdinić, Radićeva 32, 10000 Zagreb</item>
      <item>ZOU Tomislav Tončić i Ivica Urek, Teslina 3, 10000 Zagreb</item>
      <item>javnost</item>
      <item>Zorana Živković, Zvonimirova 62, 10000 Zagreb</item>
      <item>ZOU Maša Gluhinić i Monja Matić, Bednjanska 8, 10000 Zagreb</item>
      <item>Vesna Kocbek, OIB 64935258953, Trg Nikole Zrinskog 17, 10000 Zagreb</item>
    </derivirana_varijabla>
  </DomainObject.Predmet.OstaliListFormatedWithAdressOIB>
  <DomainObject.Predmet.OstaliListNazivFormated>
    <izvorni_sadrzaj>
      <item>Tina Grdinić</item>
      <item>ZOU Tomislav Tončić i Ivica Urek</item>
      <item>javnost</item>
      <item>Zorana Živković</item>
      <item>ZOU Maša Gluhinić i Monja Matić</item>
      <item>Vesna Kocbek</item>
    </izvorni_sadrzaj>
    <derivirana_varijabla naziv="DomainObject.Predmet.OstaliListNazivFormated_1">
      <item>Tina Grdinić</item>
      <item>ZOU Tomislav Tončić i Ivica Urek</item>
      <item>javnost</item>
      <item>Zorana Živković</item>
      <item>ZOU Maša Gluhinić i Monja Matić</item>
      <item>Vesna Kocbek</item>
    </derivirana_varijabla>
  </DomainObject.Predmet.OstaliListNazivFormated>
  <DomainObject.Predmet.OstaliListNazivFormatedOIB>
    <izvorni_sadrzaj>
      <item>Tina Grdinić</item>
      <item>ZOU Tomislav Tončić i Ivica Urek</item>
      <item>javnost</item>
      <item>Zorana Živković</item>
      <item>ZOU Maša Gluhinić i Monja Matić</item>
      <item>Vesna Kocbek, OIB 64935258953</item>
    </izvorni_sadrzaj>
    <derivirana_varijabla naziv="DomainObject.Predmet.OstaliListNazivFormatedOIB_1">
      <item>Tina Grdinić</item>
      <item>ZOU Tomislav Tončić i Ivica Urek</item>
      <item>javnost</item>
      <item>Zorana Živković</item>
      <item>ZOU Maša Gluhinić i Monja Matić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KRLETKA d.o.o. za usluge</izvorni_sadrzaj>
    <derivirana_varijabla naziv="DomainObject.Predmet.ProtustrankaIDrugi_1">KRLETKA d.o.o. za usluge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KRLETKA d.o.o. za usluge, OIB 89838075127, Slavonska avenija 2, 10000 Zagreb</izvorni_sadrzaj>
    <derivirana_varijabla naziv="DomainObject.Predmet.ProtustrankaIDrugiAdressOIB_1">KRLETKA d.o.o. za usluge, OIB 89838075127, Slavonska avenija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KRLETKA d.o.o. za usluge</item>
      <item>FINA</item>
      <item>Tina Grdinić</item>
      <item>ZOU Tomislav Tončić i Ivica Urek</item>
      <item>javnost</item>
      <item>Zorana Živković</item>
      <item>ZOU Maša Gluhinić i Monja Matić</item>
      <item>Vesna Kocbek</item>
    </izvorni_sadrzaj>
    <derivirana_varijabla naziv="DomainObject.Predmet.SudioniciListNaziv_1">
      <item>KRLETKA d.o.o. za usluge</item>
      <item>FINA</item>
      <item>Tina Grdinić</item>
      <item>ZOU Tomislav Tončić i Ivica Urek</item>
      <item>javnost</item>
      <item>Zorana Živković</item>
      <item>ZOU Maša Gluhinić i Monja Matić</item>
      <item>Vesna Kocbek</item>
    </derivirana_varijabla>
  </DomainObject.Predmet.SudioniciListNaziv>
  <DomainObject.Predmet.SudioniciListAdressOIB>
    <izvorni_sadrzaj>
      <item>KRLETKA d.o.o. za usluge, OIB 89838075127, Slavonska avenija 2,10000 Zagreb</item>
      <item>FINA, OIB 85821130368, ILICA 307,10000 Zagreb</item>
      <item>Tina Grdinić, Radićeva 32,10000 Zagreb</item>
      <item>ZOU Tomislav Tončić i Ivica Urek, Teslina 3,10000 Zagreb</item>
      <item>javnost</item>
      <item>Zorana Živković, Zvonimirova 62,10000 Zagreb</item>
      <item>ZOU Maša Gluhinić i Monja Matić, Bednjanska 8,10000 Zagreb</item>
      <item>Vesna Kocbek, OIB 64935258953, Trg Nikole Zrinskog 17,10000 Zagreb</item>
    </izvorni_sadrzaj>
    <derivirana_varijabla naziv="DomainObject.Predmet.SudioniciListAdressOIB_1">
      <item>KRLETKA d.o.o. za usluge, OIB 89838075127, Slavonska avenija 2,10000 Zagreb</item>
      <item>FINA, OIB 85821130368, ILICA 307,10000 Zagreb</item>
      <item>Tina Grdinić, Radićeva 32,10000 Zagreb</item>
      <item>ZOU Tomislav Tončić i Ivica Urek, Teslina 3,10000 Zagreb</item>
      <item>javnost</item>
      <item>Zorana Živković, Zvonimirova 62,10000 Zagreb</item>
      <item>ZOU Maša Gluhinić i Monja Matić, Bednjanska 8,10000 Zagreb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89838075127</item>
      <item>, OIB 85821130368</item>
      <item>, OIB null</item>
      <item>, OIB null</item>
      <item>, OIB null</item>
      <item>, OIB null</item>
      <item>, OIB null</item>
      <item>, OIB 64935258953</item>
    </izvorni_sadrzaj>
    <derivirana_varijabla naziv="DomainObject.Predmet.SudioniciListNazivOIB_1">
      <item>, OIB 89838075127</item>
      <item>, OIB 85821130368</item>
      <item>, OIB null</item>
      <item>, OIB null</item>
      <item>, OIB null</item>
      <item>, OIB null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8D864-43B2-47B3-A7A5-261AECE68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mu</properties:Company>
  <properties:Pages>5</properties:Pages>
  <properties:Words>1329</properties:Words>
  <properties:Characters>7740</properties:Characters>
  <properties:Lines>255</properties:Lines>
  <properties:Paragraphs>119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10099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2016-10-10T13:00:00Z</dcterms:created>
  <dc:creator>kocbek</dc:creator>
  <cp:lastModifiedBy>Jadranka Zelić</cp:lastModifiedBy>
  <cp:lastPrinted>2016-10-04T07:41:00Z</cp:lastPrinted>
  <dcterms:modified xmlns:xsi="http://www.w3.org/2001/XMLSchema-instance" xsi:type="dcterms:W3CDTF">2016-10-10T13:02:00Z</dcterms:modified>
  <cp:revision>3</cp:revision>
  <dc:title>Odvjetnica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