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a4ee" w14:paraId="159a4ee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D30336">
        <w:t>FIDORIS d.o.o. za trgovinu i usluge, Zagreb, Ulica Gjure Čanića 12, OIB 64492335063, MBS 080999218, dan</w:t>
      </w:r>
      <w:r w:rsidR="00B154CB">
        <w:t xml:space="preserve">a 3. listopada 2018.,   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30336">
        <w:t>FIDORIS d.o.o. za trgovinu i usluge, Zagreb, Ulica Gjure Čanića 12, OIB 64492335063, MBS 080999218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54CB" w:rsidRPr="00B154CB">
        <w:rPr>
          <w:b/>
        </w:rPr>
        <w:t>15. studenoga 20</w:t>
      </w:r>
      <w:r w:rsidRPr="00B154CB">
        <w:rPr>
          <w:b/>
        </w:rPr>
        <w:t>18</w:t>
      </w:r>
      <w:r w:rsidRPr="0026285E">
        <w:rPr>
          <w:b/>
        </w:rPr>
        <w:t xml:space="preserve">. u  </w:t>
      </w:r>
      <w:r w:rsidR="00B154CB">
        <w:rPr>
          <w:b/>
        </w:rPr>
        <w:t>9,</w:t>
      </w:r>
      <w:r w:rsidR="00D30336">
        <w:rPr>
          <w:b/>
        </w:rPr>
        <w:t>3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</w:t>
      </w:r>
      <w:r w:rsidR="00B154CB">
        <w:t xml:space="preserve"> Mirjana Viduka Varenina iz Zagreba, Heinzelova 47/B, OIB </w:t>
      </w:r>
      <w:r w:rsidR="00112359">
        <w:t xml:space="preserve">98866841784. </w:t>
      </w:r>
      <w:r>
        <w:t xml:space="preserve">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D30336">
        <w:t>30. studenoga</w:t>
      </w:r>
      <w:r w:rsidR="00112359">
        <w:t xml:space="preserve"> 201</w:t>
      </w:r>
      <w:r>
        <w:t xml:space="preserve">7. na propisanom obrascu prijedlog za otvaranje stečajnog postupka nad dužnikom </w:t>
      </w:r>
      <w:r w:rsidR="00D30336">
        <w:t>FIDORIS d.o.o. za trgovinu i usluge, Zagreb, Ulica Gjure Čanića 12, OIB 64492335063, MBS 080999218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D30336">
        <w:t>27. studenoga</w:t>
      </w:r>
      <w:r>
        <w:t xml:space="preserve"> 2017.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D30336">
        <w:t xml:space="preserve"> 53.356,57</w:t>
      </w:r>
      <w:r>
        <w:t xml:space="preserve">kn u koji iznos je uračunata kamata i naknada FINE za provedbu ovrhe na novčanim sredstvima te da dužnik ima </w:t>
      </w:r>
      <w:r w:rsidR="00B67602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112359">
        <w:t>Mirjana Viduka Varenina iz Zagreba, Heinzelova 47/B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12359">
        <w:t xml:space="preserve">3. listopada 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F6A" w:rsidR="001F3F6A">
      <w:r>
        <w:separator/>
      </w:r>
    </w:p>
  </w:endnote>
  <w:endnote w:id="0" w:type="continuationSeparator">
    <w:p w:rsidRDefault="001F3F6A" w:rsidR="001F3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F6A" w:rsidR="001F3F6A">
      <w:r>
        <w:separator/>
      </w:r>
    </w:p>
  </w:footnote>
  <w:footnote w:id="0" w:type="continuationSeparator">
    <w:p w:rsidRDefault="001F3F6A" w:rsidR="001F3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2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B154CB">
      <w:t>7</w:t>
    </w:r>
    <w:r w:rsidR="009A51C0">
      <w:t>09</w:t>
    </w:r>
    <w:r w:rsidR="00B154CB">
      <w:t>/18-</w:t>
    </w:r>
    <w:r w:rsidR="00D30336">
      <w:t>9</w:t>
    </w:r>
    <w:r w:rsidR="00B154CB">
      <w:t xml:space="preserve"> 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75120"/>
    <w:rsid w:val="00094230"/>
    <w:rsid w:val="000C20F1"/>
    <w:rsid w:val="000E414B"/>
    <w:rsid w:val="000F2CEE"/>
    <w:rsid w:val="0010785A"/>
    <w:rsid w:val="00112359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1F3F6A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C3299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2601"/>
    <w:rsid w:val="00745EEF"/>
    <w:rsid w:val="0074711B"/>
    <w:rsid w:val="00751A93"/>
    <w:rsid w:val="0075382B"/>
    <w:rsid w:val="0077725F"/>
    <w:rsid w:val="00786C05"/>
    <w:rsid w:val="007C1241"/>
    <w:rsid w:val="007C7E62"/>
    <w:rsid w:val="007D776F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A51C0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54CB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30336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32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32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2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2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32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32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2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2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FIDORIS d.o.o. zastupanog po punomoćniku Tanja Fidoris</izvorni_sadrzaj>
    <derivirana_varijabla naziv="DomainObject.Predmet.ProtustrankaFormated_1">  FIDORIS d.o.o. zastupanog po punomoćniku Tanja Fidoris</derivirana_varijabla>
  </DomainObject.Predmet.ProtustrankaFormated>
  <DomainObject.Predmet.ProtustrankaFormatedOIB>
    <izvorni_sadrzaj>  FIDORIS d.o.o., OIB 64492335063 zastupanog po punomoćniku Tanja Fidoris</izvorni_sadrzaj>
    <derivirana_varijabla naziv="DomainObject.Predmet.ProtustrankaFormatedOIB_1">  FIDORIS d.o.o., OIB 64492335063 zastupanog po punomoćniku Tanja Fidoris</derivirana_varijabla>
  </DomainObject.Predmet.ProtustrankaFormatedOIB>
  <DomainObject.Predmet.ProtustrankaFormatedWithAdress>
    <izvorni_sadrzaj> FIDORIS d.o.o., Ulica Gjure Čanića 12, 10000 Zagreb zastupanog po punomoćniku Tanja Fidoris</izvorni_sadrzaj>
    <derivirana_varijabla naziv="DomainObject.Predmet.ProtustrankaFormatedWithAdress_1"> FIDORIS d.o.o., Ulica Gjure Čanića 12, 10000 Zagreb zastupanog po punomoćniku Tanja Fidoris</derivirana_varijabla>
  </DomainObject.Predmet.ProtustrankaFormatedWithAdress>
  <DomainObject.Predmet.ProtustrankaFormatedWithAdressOIB>
    <izvorni_sadrzaj> FIDORIS d.o.o., OIB 64492335063, Ulica Gjure Čanića 12, 10000 Zagreb zastupanog po punomoćniku Tanja Fidoris</izvorni_sadrzaj>
    <derivirana_varijabla naziv="DomainObject.Predmet.ProtustrankaFormatedWithAdressOIB_1"> FIDORIS d.o.o., OIB 64492335063, Ulica Gjure Čanića 12, 10000 Zagreb zastupanog po punomoćniku Tanja Fidoris</derivirana_varijabla>
  </DomainObject.Predmet.ProtustrankaFormatedWithAdressOIB>
  <DomainObject.Predmet.ProtustrankaWithAdress>
    <izvorni_sadrzaj>FIDORIS d.o.o. Ulica Gjure Čanića 12, 10000 Zagreb</izvorni_sadrzaj>
    <derivirana_varijabla naziv="DomainObject.Predmet.ProtustrankaWithAdress_1">FIDORIS d.o.o. Ulica Gjure Čanića 12, 10000 Zagreb</derivirana_varijabla>
  </DomainObject.Predmet.ProtustrankaWithAdress>
  <DomainObject.Predmet.ProtustrankaWithAdressOIB>
    <izvorni_sadrzaj>FIDORIS d.o.o., OIB 64492335063, Ulica Gjure Čanića 12, 10000 Zagreb</izvorni_sadrzaj>
    <derivirana_varijabla naziv="DomainObject.Predmet.ProtustrankaWithAdressOIB_1">FIDORIS d.o.o., OIB 64492335063, Ulica Gjure Čanića 12, 10000 Zagreb</derivirana_varijabla>
  </DomainObject.Predmet.ProtustrankaWithAdressOIB>
  <DomainObject.Predmet.ProtustrankaNazivFormated>
    <izvorni_sadrzaj>FIDORIS d.o.o.</izvorni_sadrzaj>
    <derivirana_varijabla naziv="DomainObject.Predmet.ProtustrankaNazivFormated_1">FIDORIS d.o.o.</derivirana_varijabla>
  </DomainObject.Predmet.ProtustrankaNazivFormated>
  <DomainObject.Predmet.ProtustrankaNazivFormatedOIB>
    <izvorni_sadrzaj>FIDORIS d.o.o., OIB 64492335063</izvorni_sadrzaj>
    <derivirana_varijabla naziv="DomainObject.Predmet.ProtustrankaNazivFormatedOIB_1">FIDORIS d.o.o., OIB 64492335063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FIDORIS d.o.o. zastupanog po punomoćniku Tanja Fidoris</item>
    </izvorni_sadrzaj>
    <derivirana_varijabla naziv="DomainObject.Predmet.ProtuStrankaListFormated_1">
      <item>FIDORIS d.o.o. zastupanog po punomoćniku Tanja Fidoris</item>
    </derivirana_varijabla>
  </DomainObject.Predmet.ProtuStrankaListFormated>
  <DomainObject.Predmet.ProtuStrankaListFormatedOIB>
    <izvorni_sadrzaj>
      <item>FIDORIS d.o.o., OIB 64492335063 zastupanog po punomoćniku Tanja Fidoris</item>
    </izvorni_sadrzaj>
    <derivirana_varijabla naziv="DomainObject.Predmet.ProtuStrankaListFormatedOIB_1">
      <item>FIDORIS d.o.o., OIB 64492335063 zastupanog po punomoćniku Tanja Fidoris</item>
    </derivirana_varijabla>
  </DomainObject.Predmet.ProtuStrankaListFormatedOIB>
  <DomainObject.Predmet.ProtuStrankaListFormatedWithAdress>
    <izvorni_sadrzaj>
      <item>FIDORIS d.o.o., Ulica Gjure Čanića 12, 10000 Zagreb zastupanog po punomoćniku Tanja Fidoris</item>
    </izvorni_sadrzaj>
    <derivirana_varijabla naziv="DomainObject.Predmet.ProtuStrankaListFormatedWithAdress_1">
      <item>FIDORIS d.o.o., Ulica Gjure Čanića 12, 10000 Zagreb zastupanog po punomoćniku Tanja Fidoris</item>
    </derivirana_varijabla>
  </DomainObject.Predmet.ProtuStrankaListFormatedWithAdress>
  <DomainObject.Predmet.ProtuStrankaListFormatedWithAdressOIB>
    <izvorni_sadrzaj>
      <item>FIDORIS d.o.o., OIB 64492335063, Ulica Gjure Čanića 12, 10000 Zagreb zastupanog po punomoćniku Tanja Fidoris</item>
    </izvorni_sadrzaj>
    <derivirana_varijabla naziv="DomainObject.Predmet.ProtuStrankaListFormatedWithAdressOIB_1">
      <item>FIDORIS d.o.o., OIB 64492335063, Ulica Gjure Čanića 12, 10000 Zagreb zastupanog po punomoćniku Tanja Fidoris</item>
    </derivirana_varijabla>
  </DomainObject.Predmet.ProtuStrankaListFormatedWithAdressOIB>
  <DomainObject.Predmet.ProtuStrankaListNazivFormated>
    <izvorni_sadrzaj>
      <item>FIDORIS d.o.o.</item>
    </izvorni_sadrzaj>
    <derivirana_varijabla naziv="DomainObject.Predmet.ProtuStrankaListNazivFormated_1">
      <item>FIDORIS d.o.o.</item>
    </derivirana_varijabla>
  </DomainObject.Predmet.ProtuStrankaListNazivFormated>
  <DomainObject.Predmet.ProtuStrankaListNazivFormatedOIB>
    <izvorni_sadrzaj>
      <item>FIDORIS d.o.o., OIB 64492335063</item>
    </izvorni_sadrzaj>
    <derivirana_varijabla naziv="DomainObject.Predmet.ProtuStrankaListNazivFormatedOIB_1">
      <item>FIDORIS d.o.o., OIB 64492335063</item>
    </derivirana_varijabla>
  </DomainObject.Predmet.ProtuStrankaListNazivFormatedOIB>
  <DomainObject.Predmet.OstaliListFormated>
    <izvorni_sadrzaj>
      <item>Tanja Fidoris punomoćnica sudionika u postupku FIDORIS d.o.o.</item>
    </izvorni_sadrzaj>
    <derivirana_varijabla naziv="DomainObject.Predmet.OstaliListFormated_1">
      <item>Tanja Fidoris punomoćnica sudionika u postupku FIDORIS d.o.o.</item>
    </derivirana_varijabla>
  </DomainObject.Predmet.OstaliListFormated>
  <DomainObject.Predmet.OstaliListFormatedOIB>
    <izvorni_sadrzaj>
      <item>Tanja Fidoris, OIB 69370179967 punomoćnica sudionika u postupku FIDORIS d.o.o.</item>
    </izvorni_sadrzaj>
    <derivirana_varijabla naziv="DomainObject.Predmet.OstaliListFormatedOIB_1">
      <item>Tanja Fidoris, OIB 69370179967 punomoćnica sudionika u postupku FIDORIS d.o.o.</item>
    </derivirana_varijabla>
  </DomainObject.Predmet.OstaliListFormatedOIB>
  <DomainObject.Predmet.OstaliListFormatedWithAdress>
    <izvorni_sadrzaj>
      <item>Tanja Fidoris, Prilaz Baruna Filipovića 15, 10000 Zagreb punomoćnica sudionika u postupku FIDORIS d.o.o.</item>
    </izvorni_sadrzaj>
    <derivirana_varijabla naziv="DomainObject.Predmet.OstaliListFormatedWithAdress_1">
      <item>Tanja Fidoris, Prilaz Baruna Filipovića 15, 10000 Zagreb punomoćnica sudionika u postupku FIDORIS d.o.o.</item>
    </derivirana_varijabla>
  </DomainObject.Predmet.OstaliListFormatedWithAdress>
  <DomainObject.Predmet.OstaliListFormatedWithAdressOIB>
    <izvorni_sadrzaj>
      <item>Tanja Fidoris, OIB 69370179967, Prilaz Baruna Filipovića 15, 10000 Zagreb punomoćnica sudionika u postupku FIDORIS d.o.o.</item>
    </izvorni_sadrzaj>
    <derivirana_varijabla naziv="DomainObject.Predmet.OstaliListFormatedWithAdressOIB_1">
      <item>Tanja Fidoris, OIB 69370179967, Prilaz Baruna Filipovića 15, 10000 Zagreb punomoćnica sudionika u postupku FIDORIS d.o.o.</item>
    </derivirana_varijabla>
  </DomainObject.Predmet.OstaliListFormatedWithAdressOIB>
  <DomainObject.Predmet.OstaliListNazivFormated>
    <izvorni_sadrzaj>
      <item>Tanja Fidoris</item>
    </izvorni_sadrzaj>
    <derivirana_varijabla naziv="DomainObject.Predmet.OstaliListNazivFormated_1">
      <item>Tanja Fidoris</item>
    </derivirana_varijabla>
  </DomainObject.Predmet.OstaliListNazivFormated>
  <DomainObject.Predmet.OstaliListNazivFormatedOIB>
    <izvorni_sadrzaj>
      <item>Tanja Fidoris, OIB 69370179967</item>
    </izvorni_sadrzaj>
    <derivirana_varijabla naziv="DomainObject.Predmet.OstaliListNazivFormatedOIB_1">
      <item>Tanja Fidoris, OIB 69370179967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FIDORIS d.o.o.</izvorni_sadrzaj>
    <derivirana_varijabla naziv="DomainObject.Predmet.ProtustrankaIDrugi_1">FIDORIS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FIDORIS d.o.o., OIB 64492335063, Ulica Gjure Čanića 12, 10000 Zagreb</izvorni_sadrzaj>
    <derivirana_varijabla naziv="DomainObject.Predmet.ProtustrankaIDrugiAdressOIB_1">FIDORIS d.o.o., OIB 64492335063, Ulica Gjure Čanića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FIDORIS d.o.o.</item>
      <item>FINA Regionalni centar Zagreb</item>
      <item>Tanja Fidoris</item>
    </izvorni_sadrzaj>
    <derivirana_varijabla naziv="DomainObject.Predmet.SudioniciListNaziv_1">
      <item>FIDORIS d.o.o.</item>
      <item>FINA Regionalni centar Zagreb</item>
      <item>Tanja Fidoris</item>
    </derivirana_varijabla>
  </DomainObject.Predmet.SudioniciListNaziv>
  <DomainObject.Predmet.SudioniciListAdressOIB>
    <izvorni_sadrzaj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izvorni_sadrzaj>
    <derivirana_varijabla naziv="DomainObject.Predmet.SudioniciListAdressOIB_1"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64492335063</item>
      <item>, OIB 85821130368</item>
      <item>, OIB 69370179967</item>
    </izvorni_sadrzaj>
    <derivirana_varijabla naziv="DomainObject.Predmet.SudioniciListNazivOIB_1">
      <item>, OIB 64492335063</item>
      <item>, OIB 85821130368</item>
      <item>, OIB 69370179967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5A9C0-F5D3-4F03-9C53-1DEE72F34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2492</properties:Characters>
  <properties:Lines>79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2018-10-03T06:28:00Z</dcterms:created>
  <dc:creator>hermanj</dc:creator>
  <cp:lastModifiedBy>Darija Miličević</cp:lastModifiedBy>
  <cp:lastPrinted>2018-10-03T06:32:00Z</cp:lastPrinted>
  <dcterms:modified xmlns:xsi="http://www.w3.org/2001/XMLSchema-instance" xsi:type="dcterms:W3CDTF">2018-10-03T06:34:00Z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