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748D5" w:rsidR="002748D5">
        <w:tc>
          <w:tcPr>
            <w:tcW w:type="dxa" w:w="2985"/>
            <w:hideMark/>
          </w:tcPr>
          <w:p w:rsidRDefault="002748D5" w:rsidR="002748D5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748D5" w:rsidR="002748D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2748D5" w:rsidR="002748D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2748D5" w:rsidR="002748D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deba02f" w14:paraId="deba02f" w:rsidRDefault="002748D5" w:rsidP="002748D5" w:rsidR="002748D5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748D5" w:rsidR="002748D5">
        <w:trPr>
          <w:jc w:val="right"/>
        </w:trPr>
        <w:tc>
          <w:tcPr>
            <w:tcW w:type="dxa" w:w="4320"/>
            <w:hideMark/>
          </w:tcPr>
          <w:p w:rsidRDefault="002748D5" w:rsidP="002748D5" w:rsidR="002748D5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</w:t>
            </w:r>
            <w:r>
              <w:rPr>
                <w:lang w:eastAsia="en-US" w:val="en-US"/>
              </w:rPr>
              <w:t xml:space="preserve">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St-22/2019-3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2748D5" w:rsidP="002748D5" w:rsidR="002748D5">
      <w:pPr>
        <w:spacing w:after="0"/>
        <w:jc w:val="both"/>
      </w:pPr>
    </w:p>
    <w:p w:rsidRDefault="002748D5" w:rsidP="002748D5" w:rsidR="002748D5">
      <w:pPr>
        <w:pStyle w:val="NormaleSPIS"/>
        <w:ind w:firstLine="0"/>
      </w:pPr>
    </w:p>
    <w:p w:rsidRDefault="002748D5" w:rsidP="002748D5" w:rsidR="002748D5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>
        <w:t>REM d.o.o. za proizvodnju, montažu metalnih konstrukcija, trgovinu i usluge,</w:t>
      </w:r>
      <w:r>
        <w:t xml:space="preserve"> OIB: </w:t>
      </w:r>
      <w:r>
        <w:t xml:space="preserve">79161964369, sa sjedištem u </w:t>
      </w:r>
      <w:proofErr w:type="spellStart"/>
      <w:r>
        <w:t>Vinička</w:t>
      </w:r>
      <w:proofErr w:type="spellEnd"/>
      <w:r>
        <w:t xml:space="preserve"> br. 7, 42243 </w:t>
      </w:r>
      <w:proofErr w:type="spellStart"/>
      <w:r>
        <w:t>Marčan</w:t>
      </w:r>
      <w:proofErr w:type="spellEnd"/>
      <w:r>
        <w:t xml:space="preserve">, izvan ročišta </w:t>
      </w:r>
      <w:r>
        <w:t>4. veljače</w:t>
      </w:r>
      <w:r>
        <w:t xml:space="preserve"> 201</w:t>
      </w:r>
      <w:r>
        <w:t>9</w:t>
      </w:r>
      <w:r>
        <w:t>. temeljem odredbe čl. 430. Stečajnog zakona (Narodne novine br. 71/15. i 104/17., dalje : SZ-a) objavljuje slijedeći</w:t>
      </w:r>
    </w:p>
    <w:p w:rsidRDefault="002748D5" w:rsidP="002748D5" w:rsidR="002748D5">
      <w:pPr>
        <w:spacing w:after="0"/>
        <w:jc w:val="both"/>
      </w:pPr>
    </w:p>
    <w:p w:rsidRDefault="002748D5" w:rsidP="002748D5" w:rsidR="002748D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748D5" w:rsidP="002748D5" w:rsidR="002748D5">
      <w:pPr>
        <w:spacing w:after="0"/>
        <w:rPr>
          <w:sz w:val="28"/>
          <w:szCs w:val="28"/>
        </w:rPr>
      </w:pPr>
    </w:p>
    <w:p w:rsidRDefault="002748D5" w:rsidP="002748D5" w:rsidR="002748D5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014EE2">
        <w:t xml:space="preserve">REM d.o.o. za proizvodnju, montažu metalnih konstrukcija, trgovinu i usluge, OIB: 79161964369, sa sjedištem u </w:t>
      </w:r>
      <w:proofErr w:type="spellStart"/>
      <w:r w:rsidR="00014EE2">
        <w:t>Vinička</w:t>
      </w:r>
      <w:proofErr w:type="spellEnd"/>
      <w:r w:rsidR="00014EE2">
        <w:t xml:space="preserve"> br. 7, 42243 </w:t>
      </w:r>
      <w:proofErr w:type="spellStart"/>
      <w:r w:rsidR="00014EE2">
        <w:t>Marčan</w:t>
      </w:r>
      <w:proofErr w:type="spellEnd"/>
      <w:r w:rsidR="00D02A16">
        <w:t xml:space="preserve"> </w:t>
      </w:r>
      <w:r w:rsidR="00014EE2">
        <w:t>iznosi 138.946,48</w:t>
      </w:r>
      <w:r>
        <w:t xml:space="preserve"> kuna.</w:t>
      </w:r>
    </w:p>
    <w:p w:rsidRDefault="002748D5" w:rsidP="002748D5" w:rsidR="002748D5">
      <w:pPr>
        <w:spacing w:after="0"/>
        <w:jc w:val="both"/>
      </w:pPr>
    </w:p>
    <w:p w:rsidRDefault="002748D5" w:rsidP="002748D5" w:rsidR="002748D5">
      <w:pPr>
        <w:spacing w:after="0"/>
        <w:jc w:val="both"/>
      </w:pPr>
      <w:r>
        <w:tab/>
        <w:t xml:space="preserve"> 2) Poziva se direktor dužnika</w:t>
      </w:r>
      <w:r w:rsidR="00014EE2">
        <w:t xml:space="preserve"> Grga </w:t>
      </w:r>
      <w:proofErr w:type="spellStart"/>
      <w:r w:rsidR="00014EE2">
        <w:t>Pungartnik</w:t>
      </w:r>
      <w:proofErr w:type="spellEnd"/>
      <w:r w:rsidR="00014EE2">
        <w:t xml:space="preserve">, iz Republike Slovenije, </w:t>
      </w:r>
      <w:proofErr w:type="spellStart"/>
      <w:r w:rsidR="00014EE2">
        <w:t>Dravograd</w:t>
      </w:r>
      <w:proofErr w:type="spellEnd"/>
      <w:r w:rsidR="00014EE2">
        <w:t xml:space="preserve">, </w:t>
      </w:r>
      <w:proofErr w:type="spellStart"/>
      <w:r w:rsidR="00014EE2">
        <w:t>Goriški</w:t>
      </w:r>
      <w:proofErr w:type="spellEnd"/>
      <w:r w:rsidR="00014EE2">
        <w:t xml:space="preserve"> Vrh br. 054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748D5" w:rsidP="002748D5" w:rsidR="002748D5">
      <w:pPr>
        <w:spacing w:after="0"/>
        <w:jc w:val="both"/>
      </w:pPr>
    </w:p>
    <w:p w:rsidRDefault="002748D5" w:rsidP="002748D5" w:rsidR="002748D5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748D5" w:rsidP="002748D5" w:rsidR="002748D5">
      <w:pPr>
        <w:spacing w:after="0"/>
        <w:jc w:val="both"/>
      </w:pPr>
    </w:p>
    <w:p w:rsidRDefault="002748D5" w:rsidP="002748D5" w:rsidR="002748D5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014EE2">
        <w:t>.d., pozivom na broj spisa St-22</w:t>
      </w:r>
      <w:r>
        <w:t>-1</w:t>
      </w:r>
      <w:r w:rsidR="00014EE2">
        <w:t>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2748D5" w:rsidP="002748D5" w:rsidR="002748D5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2748D5" w:rsidP="002748D5" w:rsidR="002748D5">
      <w:pPr>
        <w:spacing w:after="0"/>
        <w:ind w:firstLine="720"/>
        <w:jc w:val="both"/>
      </w:pPr>
    </w:p>
    <w:p w:rsidRDefault="002748D5" w:rsidP="002748D5" w:rsidR="002748D5">
      <w:pPr>
        <w:spacing w:after="0"/>
        <w:ind w:firstLine="720"/>
        <w:jc w:val="both"/>
      </w:pPr>
    </w:p>
    <w:p w:rsidRDefault="002748D5" w:rsidP="002748D5" w:rsidR="002748D5">
      <w:pPr>
        <w:spacing w:after="0"/>
        <w:jc w:val="center"/>
        <w:outlineLvl w:val="0"/>
      </w:pPr>
      <w:r>
        <w:t>Obrazloženje</w:t>
      </w:r>
    </w:p>
    <w:p w:rsidRDefault="002748D5" w:rsidP="002748D5" w:rsidR="002748D5">
      <w:pPr>
        <w:spacing w:after="0"/>
        <w:jc w:val="center"/>
        <w:outlineLvl w:val="0"/>
      </w:pPr>
    </w:p>
    <w:p w:rsidRDefault="002748D5" w:rsidP="002748D5" w:rsidR="002748D5">
      <w:pPr>
        <w:spacing w:after="0"/>
        <w:jc w:val="center"/>
        <w:outlineLvl w:val="0"/>
      </w:pPr>
    </w:p>
    <w:p w:rsidRDefault="002748D5" w:rsidP="002748D5" w:rsidR="002748D5">
      <w:pPr>
        <w:spacing w:after="0"/>
        <w:outlineLvl w:val="0"/>
      </w:pPr>
    </w:p>
    <w:p w:rsidRDefault="00491795" w:rsidP="002748D5" w:rsidR="002748D5">
      <w:pPr>
        <w:spacing w:after="0"/>
        <w:jc w:val="both"/>
        <w:outlineLvl w:val="0"/>
      </w:pPr>
      <w:r>
        <w:tab/>
        <w:t>22. siječnja 2019</w:t>
      </w:r>
      <w:r w:rsidR="002748D5">
        <w:t>., predlagatelj Financijska agencija, Regionalni centar Zagreb, Podružnica Varaždin podnio je zahtjev za provedbu skraćenoga stečajnog postupka nad dužnikom</w:t>
      </w:r>
      <w:r>
        <w:t xml:space="preserve"> </w:t>
      </w:r>
      <w:r>
        <w:t xml:space="preserve">REM d.o.o. za proizvodnju, montažu metalnih konstrukcija, trgovinu i usluge, OIB: 79161964369, sa sjedištem u </w:t>
      </w:r>
      <w:proofErr w:type="spellStart"/>
      <w:r>
        <w:t>Vinička</w:t>
      </w:r>
      <w:proofErr w:type="spellEnd"/>
      <w:r>
        <w:t xml:space="preserve"> br. 7, 42243 </w:t>
      </w:r>
      <w:proofErr w:type="spellStart"/>
      <w:r>
        <w:t>Marčan</w:t>
      </w:r>
      <w:proofErr w:type="spellEnd"/>
      <w:r w:rsidR="002748D5">
        <w:t>, navodeći da dužnik  na dan 1</w:t>
      </w:r>
      <w:r>
        <w:t>8. siječnja 2019</w:t>
      </w:r>
      <w:r w:rsidR="002748D5">
        <w:t>. u Očevidniku redoslijeda osnova za plaćanje ima evidentirane neizvršene osnove za plaćan</w:t>
      </w:r>
      <w:r>
        <w:t>je u ukupnom iznosu od 138.946,48</w:t>
      </w:r>
      <w:r w:rsidR="002748D5">
        <w:t xml:space="preserve"> kuna, te da dužnik nema zaposlenih.</w:t>
      </w:r>
    </w:p>
    <w:p w:rsidRDefault="002748D5" w:rsidP="002748D5" w:rsidR="002748D5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2748D5" w:rsidP="002748D5" w:rsidR="002748D5">
      <w:pPr>
        <w:spacing w:after="0"/>
        <w:jc w:val="both"/>
        <w:outlineLvl w:val="0"/>
      </w:pPr>
    </w:p>
    <w:p w:rsidRDefault="002748D5" w:rsidP="002748D5" w:rsidR="002748D5">
      <w:pPr>
        <w:spacing w:after="0"/>
        <w:jc w:val="center"/>
        <w:outlineLvl w:val="0"/>
      </w:pPr>
    </w:p>
    <w:p w:rsidRDefault="00491795" w:rsidP="002748D5" w:rsidR="002748D5">
      <w:pPr>
        <w:spacing w:after="0"/>
        <w:jc w:val="center"/>
        <w:outlineLvl w:val="0"/>
      </w:pPr>
      <w:r>
        <w:t>U Varaždinu 4. siječnja</w:t>
      </w:r>
      <w:r w:rsidR="002748D5">
        <w:t xml:space="preserve"> 201</w:t>
      </w:r>
      <w:r>
        <w:t>9</w:t>
      </w:r>
      <w:r w:rsidR="002748D5">
        <w:t xml:space="preserve">. </w:t>
      </w:r>
    </w:p>
    <w:p w:rsidRDefault="002748D5" w:rsidP="002748D5" w:rsidR="002748D5">
      <w:pPr>
        <w:spacing w:after="0"/>
        <w:jc w:val="center"/>
        <w:outlineLvl w:val="0"/>
      </w:pPr>
    </w:p>
    <w:p w:rsidRDefault="002748D5" w:rsidP="002748D5" w:rsidR="002748D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748D5" w:rsidP="002748D5" w:rsidR="002748D5">
      <w:pPr>
        <w:spacing w:after="0"/>
        <w:jc w:val="center"/>
        <w:outlineLvl w:val="0"/>
      </w:pPr>
    </w:p>
    <w:p w:rsidRDefault="002748D5" w:rsidP="002748D5" w:rsidR="002748D5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2748D5" w:rsidP="002748D5" w:rsidR="002748D5">
      <w:pPr>
        <w:spacing w:after="0"/>
        <w:ind w:firstLine="720" w:left="3600"/>
        <w:outlineLvl w:val="0"/>
      </w:pPr>
    </w:p>
    <w:p w:rsidRDefault="002748D5" w:rsidP="00607A08" w:rsidR="002748D5">
      <w:pPr>
        <w:spacing w:after="0"/>
        <w:ind w:firstLine="720" w:left="3600"/>
        <w:jc w:val="center"/>
        <w:outlineLvl w:val="0"/>
      </w:pPr>
      <w:r>
        <w:t xml:space="preserve">       </w:t>
      </w:r>
      <w:r w:rsidR="00607A08">
        <w:t xml:space="preserve"> </w:t>
      </w:r>
      <w:r>
        <w:t xml:space="preserve">  Hugo Wedemeyer</w:t>
      </w:r>
    </w:p>
    <w:p w:rsidRDefault="002748D5" w:rsidP="002748D5" w:rsidR="002748D5">
      <w:pPr>
        <w:spacing w:after="0"/>
        <w:outlineLvl w:val="0"/>
      </w:pPr>
    </w:p>
    <w:p w:rsidRDefault="00607A08" w:rsidP="002748D5" w:rsidR="00607A08">
      <w:pPr>
        <w:spacing w:after="0"/>
        <w:outlineLvl w:val="0"/>
      </w:pPr>
    </w:p>
    <w:p w:rsidRDefault="00607A08" w:rsidP="002748D5" w:rsidR="00607A08">
      <w:pPr>
        <w:spacing w:after="0"/>
        <w:outlineLvl w:val="0"/>
      </w:pPr>
    </w:p>
    <w:p w:rsidRDefault="002748D5" w:rsidP="002748D5" w:rsidR="002748D5">
      <w:pPr>
        <w:spacing w:after="0"/>
        <w:outlineLvl w:val="0"/>
      </w:pPr>
      <w:bookmarkStart w:name="_GoBack" w:id="0"/>
      <w:bookmarkEnd w:id="0"/>
      <w:r>
        <w:t>DNA:</w:t>
      </w:r>
    </w:p>
    <w:p w:rsidRDefault="002748D5" w:rsidP="002748D5" w:rsidR="002748D5">
      <w:pPr>
        <w:spacing w:after="0"/>
        <w:outlineLvl w:val="0"/>
      </w:pPr>
    </w:p>
    <w:p w:rsidRDefault="002748D5" w:rsidP="002748D5" w:rsidR="00AE649C" w:rsidRPr="00B76F3C">
      <w:pPr>
        <w:spacing w:after="0"/>
        <w:outlineLvl w:val="0"/>
      </w:pPr>
      <w:r>
        <w:t xml:space="preserve"> e-Oglasna ploča ovoga suda.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2748D5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E87" w:rsidP="00537B78" w:rsidR="00427E87">
      <w:r>
        <w:separator/>
      </w:r>
    </w:p>
  </w:endnote>
  <w:endnote w:id="0" w:type="continuationSeparator">
    <w:p w:rsidRDefault="00427E87" w:rsidP="00537B78" w:rsidR="0042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2241562"/>
      <w:docPartObj>
        <w:docPartGallery w:val="Page Numbers (Bottom of Page)"/>
        <w:docPartUnique/>
      </w:docPartObj>
    </w:sdtPr>
    <w:sdtContent>
      <w:p w:rsidRDefault="002748D5" w:rsidR="002748D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A08">
          <w:t>2</w:t>
        </w:r>
        <w:r>
          <w:fldChar w:fldCharType="end"/>
        </w:r>
      </w:p>
    </w:sdtContent>
  </w:sdt>
  <w:p w:rsidRDefault="002748D5" w:rsidR="00274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E87" w:rsidP="00537B78" w:rsidR="00427E87">
      <w:r>
        <w:separator/>
      </w:r>
    </w:p>
  </w:footnote>
  <w:footnote w:id="0" w:type="continuationSeparator">
    <w:p w:rsidRDefault="00427E87" w:rsidP="00537B78" w:rsidR="00427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8D5" w:rsidR="008333A9">
    <w:pPr>
      <w:pStyle w:val="Zaglavlje"/>
    </w:pPr>
    <w:r>
      <w:rPr>
        <w:rStyle w:val="PozadinaSvijetloCrvena"/>
        <w:shd w:fill="auto" w:color="auto" w:val="clear"/>
      </w:rPr>
      <w:t>Poslovni broj : 6 St-22/2019-3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4EE2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8D5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7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795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186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07A08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A16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748D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748D5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748D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748D5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874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St-22/2019-3</izvorni_sadrzaj>
    <derivirana_varijabla naziv="DomainObject.Oznaka_1">St-22/2019-3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St-22/2019</izvorni_sadrzaj>
    <derivirana_varijabla naziv="DomainObject.Predmet.OznakaBroj_1">St-22/2019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 društvo s ograničenom odgovornošću za proizvodnju, montažu metalnih konstrukcija, trgovinu i usluge</izvorni_sadrzaj>
    <derivirana_varijabla naziv="DomainObject.Predmet.ProtustrankaFormated_1">  REM društvo s ograničenom odgovornošću za proizvodnju, montažu metalnih konstrukcija, trgovinu i usluge</derivirana_varijabla>
  </DomainObject.Predmet.ProtustrankaFormated>
  <DomainObject.Predmet.ProtustrankaFormatedOIB>
    <izvorni_sadrzaj>  REM društvo s ograničenom odgovornošću za proizvodnju, montažu metalnih konstrukcija, trgovinu i usluge, OIB 79161964369</izvorni_sadrzaj>
    <derivirana_varijabla naziv="DomainObject.Predmet.ProtustrankaFormatedOIB_1">  REM društvo s ograničenom odgovornošću za proizvodnju, montažu metalnih konstrukcija, trgovinu i usluge, OIB 79161964369</derivirana_varijabla>
  </DomainObject.Predmet.ProtustrankaFormatedOIB>
  <DomainObject.Predmet.ProtustrankaFormatedWithAdress>
    <izvorni_sadrzaj> REM društvo s ograničenom odgovornošću za proizvodnju, montažu metalnih konstrukcija, trgovinu i usluge, Vinička 7, 42207 Marčan</izvorni_sadrzaj>
    <derivirana_varijabla naziv="DomainObject.Predmet.ProtustrankaFormatedWithAdress_1"> REM društvo s ograničenom odgovornošću za proizvodnju, montažu metalnih konstrukcija, trgovinu i usluge, Vinička 7, 42207 Marčan</derivirana_varijabla>
  </DomainObject.Predmet.ProtustrankaFormatedWithAdress>
  <DomainObject.Predmet.ProtustrankaFormatedWithAdressOIB>
    <izvorni_sadrzaj> REM društvo s ograničenom odgovornošću za proizvodnju, montažu metalnih konstrukcija, trgovinu i usluge, OIB 79161964369, Vinička 7, 42207 Marčan</izvorni_sadrzaj>
    <derivirana_varijabla naziv="DomainObject.Predmet.ProtustrankaFormatedWithAdressOIB_1"> REM društvo s ograničenom odgovornošću za proizvodnju, montažu metalnih konstrukcija, trgovinu i usluge, OIB 79161964369, Vinička 7, 42207 Marčan</derivirana_varijabla>
  </DomainObject.Predmet.ProtustrankaFormatedWithAdressOIB>
  <DomainObject.Predmet.ProtustrankaWithAdress>
    <izvorni_sadrzaj>REM društvo s ograničenom odgovornošću za proizvodnju, montažu metalnih konstrukcija, trgovinu i usluge Vinička 7, 42207 Marčan</izvorni_sadrzaj>
    <derivirana_varijabla naziv="DomainObject.Predmet.ProtustrankaWithAdress_1">REM društvo s ograničenom odgovornošću za proizvodnju, montažu metalnih konstrukcija, trgovinu i usluge Vinička 7, 42207 Marčan</derivirana_varijabla>
  </DomainObject.Predmet.ProtustrankaWithAdress>
  <DomainObject.Predmet.ProtustrankaWithAdressOIB>
    <izvorni_sadrzaj>REM društvo s ograničenom odgovornošću za proizvodnju, montažu metalnih konstrukcija, trgovinu i usluge, OIB 79161964369, Vinička 7, 42207 Marčan</izvorni_sadrzaj>
    <derivirana_varijabla naziv="DomainObject.Predmet.ProtustrankaWithAdressOIB_1">REM društvo s ograničenom odgovornošću za proizvodnju, montažu metalnih konstrukcija, trgovinu i usluge, OIB 79161964369, Vinička 7, 42207 Marčan</derivirana_varijabla>
  </DomainObject.Predmet.ProtustrankaWithAdressOIB>
  <DomainObject.Predmet.ProtustrankaNazivFormated>
    <izvorni_sadrzaj>REM društvo s ograničenom odgovornošću za proizvodnju, montažu metalnih konstrukcija, trgovinu i usluge</izvorni_sadrzaj>
    <derivirana_varijabla naziv="DomainObject.Predmet.ProtustrankaNazivFormated_1">REM društvo s ograničenom odgovornošću za proizvodnju, montažu metalnih konstrukcija, trgovinu i usluge</derivirana_varijabla>
  </DomainObject.Predmet.ProtustrankaNazivFormated>
  <DomainObject.Predmet.ProtustrankaNazivFormatedOIB>
    <izvorni_sadrzaj>REM društvo s ograničenom odgovornošću za proizvodnju, montažu metalnih konstrukcija, trgovinu i usluge, OIB 79161964369</izvorni_sadrzaj>
    <derivirana_varijabla naziv="DomainObject.Predmet.ProtustrankaNazivFormatedOIB_1">REM društvo s ograničenom odgovornošću za proizvodnju, montažu metalnih konstrukcija, trgovinu i usluge, OIB 79161964369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138946.48</izvorni_sadrzaj>
    <derivirana_varijabla naziv="DomainObject.Predmet.TrenutnaVrijednost_1">138946.48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REM društvo s ograničenom odgovornošću za proizvodnju, montažu metalnih konstrukcija, trgovinu i usluge</item>
    </izvorni_sadrzaj>
    <derivirana_varijabla naziv="DomainObject.Predmet.ProtuStrankaListFormated_1">
      <item>REM društvo s ograničenom odgovornošću za proizvodnju, montažu metalnih konstrukcija, trgovinu i usluge</item>
    </derivirana_varijabla>
  </DomainObject.Predmet.ProtuStrankaListFormated>
  <DomainObject.Predmet.ProtuStrankaListFormatedOIB>
    <izvorni_sadrzaj>
      <item>REM društvo s ograničenom odgovornošću za proizvodnju, montažu metalnih konstrukcija, trgovinu i usluge, OIB 79161964369</item>
    </izvorni_sadrzaj>
    <derivirana_varijabla naziv="DomainObject.Predmet.ProtuStrankaListFormatedOIB_1">
      <item>REM društvo s ograničenom odgovornošću za proizvodnju, montažu metalnih konstrukcija, trgovinu i usluge, OIB 79161964369</item>
    </derivirana_varijabla>
  </DomainObject.Predmet.ProtuStrankaListFormatedOIB>
  <DomainObject.Predmet.ProtuStrankaListFormatedWithAdress>
    <izvorni_sadrzaj>
      <item>REM društvo s ograničenom odgovornošću za proizvodnju, montažu metalnih konstrukcija, trgovinu i usluge, Vinička 7, 42207 Marčan</item>
    </izvorni_sadrzaj>
    <derivirana_varijabla naziv="DomainObject.Predmet.ProtuStrankaListFormatedWithAdress_1">
      <item>REM društvo s ograničenom odgovornošću za proizvodnju, montažu metalnih konstrukcija, trgovinu i usluge, Vinička 7, 42207 Marčan</item>
    </derivirana_varijabla>
  </DomainObject.Predmet.ProtuStrankaListFormatedWithAdress>
  <DomainObject.Predmet.ProtuStrankaListFormatedWithAdressOIB>
    <izvorni_sadrzaj>
      <item>REM društvo s ograničenom odgovornošću za proizvodnju, montažu metalnih konstrukcija, trgovinu i usluge, OIB 79161964369, Vinička 7, 42207 Marčan</item>
    </izvorni_sadrzaj>
    <derivirana_varijabla naziv="DomainObject.Predmet.ProtuStrankaListFormatedWithAdressOIB_1">
      <item>REM društvo s ograničenom odgovornošću za proizvodnju, montažu metalnih konstrukcija, trgovinu i usluge, OIB 79161964369, Vinička 7, 42207 Marčan</item>
    </derivirana_varijabla>
  </DomainObject.Predmet.ProtuStrankaListFormatedWithAdressOIB>
  <DomainObject.Predmet.ProtuStrankaListNazivFormated>
    <izvorni_sadrzaj>
      <item>REM društvo s ograničenom odgovornošću za proizvodnju, montažu metalnih konstrukcija, trgovinu i usluge</item>
    </izvorni_sadrzaj>
    <derivirana_varijabla naziv="DomainObject.Predmet.ProtuStrankaListNazivFormated_1">
      <item>REM društvo s ograničenom odgovornošću za proizvodnju, montažu metalnih konstrukcija, trgovinu i usluge</item>
    </derivirana_varijabla>
  </DomainObject.Predmet.ProtuStrankaListNazivFormated>
  <DomainObject.Predmet.ProtuStrankaListNazivFormatedOIB>
    <izvorni_sadrzaj>
      <item>REM društvo s ograničenom odgovornošću za proizvodnju, montažu metalnih konstrukcija, trgovinu i usluge, OIB 79161964369</item>
    </izvorni_sadrzaj>
    <derivirana_varijabla naziv="DomainObject.Predmet.ProtuStrankaListNazivFormatedOIB_1">
      <item>REM društvo s ograničenom odgovornošću za proizvodnju, montažu metalnih konstrukcija, trgovinu i usluge, OIB 79161964369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St-22/2019-3</izvorni_sadrzaj>
    <derivirana_varijabla naziv="DomainObject.PoslovniBrojDokumenta_1">St-22/2019-3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REM društvo s ograničenom odgovornošću za proizvodnju, montažu metalnih konstrukcija, trgovinu i usluge</izvorni_sadrzaj>
    <derivirana_varijabla naziv="DomainObject.Predmet.ProtustrankaIDrugi_1">REM društvo s ograničenom odgovornošću za proizvodnju, montažu metalnih konstrukcija,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REM društvo s ograničenom odgovornošću za proizvodnju, montažu metalnih konstrukcija, trgovinu i usluge, OIB 79161964369, Vinička 7, 42207 Marčan</izvorni_sadrzaj>
    <derivirana_varijabla naziv="DomainObject.Predmet.ProtustrankaIDrugiAdressOIB_1">REM društvo s ograničenom odgovornošću za proizvodnju, montažu metalnih konstrukcija, trgovinu i usluge, OIB 79161964369, Vinička 7,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REM društvo s ograničenom odgovornošću za proizvodnju, montažu metalnih konstrukcija, trgovinu i usluge</item>
      <item>Sudski registar Trgovačkog suda u Varaždinu</item>
    </izvorni_sadrzaj>
    <derivirana_varijabla naziv="DomainObject.Predmet.SudioniciListNaziv_1">
      <item>Financijska agencija</item>
      <item>REM društvo s ograničenom odgovornošću za proizvodnju, montažu metalnih konstrukcija, trgovinu i usluge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REM društvo s ograničenom odgovornošću za proizvodnju, montažu metalnih konstrukcija, trgovinu i usluge, OIB 79161964369, Vinička 7,42207 Marčan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REM društvo s ograničenom odgovornošću za proizvodnju, montažu metalnih konstrukcija, trgovinu i usluge, OIB 79161964369, Vinička 7,42207 Marčan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4BAF68-DD74-4500-8751-CDCFC7603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2861</properties:Characters>
  <properties:Lines>75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2019-02-04T09:50:00Z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St-22/2019-3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