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d136" w14:paraId="01dd136" w:rsidRDefault="0026689E" w:rsidP="0026689E" w:rsidR="0026689E">
      <w:pPr>
        <w:jc w:val="right"/>
        <w15:collapsed w:val="false"/>
      </w:pPr>
      <w:bookmarkStart w:name="_GoBack" w:id="0"/>
      <w:bookmarkEnd w:id="0"/>
      <w:r>
        <w:t>6 St-</w:t>
      </w:r>
      <w:r w:rsidR="0035039B">
        <w:t>75/13-104</w:t>
      </w:r>
    </w:p>
    <w:p w:rsidRDefault="0026689E" w:rsidP="0026689E" w:rsidR="0026689E">
      <w:r w:rsidRPr="0026689E">
        <w:rPr>
          <w:rStyle w:val="Naglaeno"/>
        </w:rPr>
        <w:t xml:space="preserve">             </w:t>
      </w:r>
      <w:r w:rsidR="00FD11D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689E" w:rsidP="0026689E" w:rsidR="0026689E" w:rsidRPr="00D21A2C"/>
    <w:p w:rsidRDefault="0026689E" w:rsidP="0026689E" w:rsidR="0026689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6689E" w:rsidP="0026689E" w:rsidR="0026689E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6689E" w:rsidP="0026689E" w:rsidR="0026689E">
      <w:pPr>
        <w:jc w:val="center"/>
        <w:rPr>
          <w:b/>
          <w:bCs/>
        </w:rPr>
      </w:pPr>
    </w:p>
    <w:p w:rsidRDefault="0026689E" w:rsidP="0026689E" w:rsidR="0026689E">
      <w:pPr>
        <w:jc w:val="center"/>
        <w:rPr>
          <w:b/>
          <w:bCs/>
        </w:rPr>
      </w:pPr>
    </w:p>
    <w:p w:rsidRDefault="0026689E" w:rsidP="0026689E" w:rsidR="0026689E">
      <w:pPr>
        <w:jc w:val="center"/>
      </w:pPr>
      <w:r>
        <w:t>REPUBLIKA HRVATSKA</w:t>
      </w:r>
    </w:p>
    <w:p w:rsidRDefault="0026689E" w:rsidP="0026689E" w:rsidR="0026689E" w:rsidRPr="00EB185D">
      <w:pPr>
        <w:jc w:val="center"/>
      </w:pPr>
    </w:p>
    <w:p w:rsidRDefault="0026689E" w:rsidP="0026689E" w:rsidR="0026689E" w:rsidRPr="0026689E">
      <w:pPr>
        <w:jc w:val="center"/>
        <w:rPr>
          <w:bCs/>
        </w:rPr>
      </w:pPr>
      <w:r w:rsidRPr="0026689E">
        <w:rPr>
          <w:bCs/>
        </w:rPr>
        <w:t>R J E Š E N J E</w:t>
      </w:r>
    </w:p>
    <w:p w:rsidRDefault="0026689E" w:rsidP="0026689E" w:rsidR="0026689E">
      <w:pPr>
        <w:jc w:val="center"/>
        <w:rPr>
          <w:b/>
          <w:bCs/>
        </w:rPr>
      </w:pPr>
    </w:p>
    <w:p w:rsidRDefault="0026689E" w:rsidP="0026689E" w:rsidR="0026689E">
      <w:pPr>
        <w:jc w:val="center"/>
        <w:rPr>
          <w:b/>
          <w:bCs/>
        </w:rPr>
      </w:pPr>
    </w:p>
    <w:p w:rsidRDefault="0026689E" w:rsidP="0026689E" w:rsidR="0026689E">
      <w:pPr>
        <w:jc w:val="both"/>
      </w:pPr>
      <w:r>
        <w:tab/>
        <w:t xml:space="preserve">Trgovački sud u Osijeku, stečajnoj sutkinji Nadi Roso, u stečajnom postupku nad dužnikom: </w:t>
      </w:r>
      <w:r w:rsidR="0035039B">
        <w:rPr>
          <w:b/>
        </w:rPr>
        <w:t>ANDRIJANIĆ EXPORT-IMPORT d.o.o. "u stečaju" Vukovar, Vladimira Nazora 14, OIB 94252837157, MBS: 030044931</w:t>
      </w:r>
      <w:r>
        <w:rPr>
          <w:b/>
          <w:bCs/>
        </w:rPr>
        <w:t>,</w:t>
      </w:r>
      <w:r>
        <w:t xml:space="preserve"> dana </w:t>
      </w:r>
      <w:r w:rsidR="0035039B">
        <w:t>9. rujna</w:t>
      </w:r>
      <w:r>
        <w:t xml:space="preserve"> 2016. g.,</w:t>
      </w:r>
    </w:p>
    <w:p w:rsidRDefault="00355170" w:rsidP="001E716B" w:rsidR="00355170">
      <w:pPr>
        <w:jc w:val="both"/>
      </w:pPr>
    </w:p>
    <w:p w:rsidRDefault="001E716B" w:rsidP="001E716B" w:rsidR="001E716B">
      <w:pPr>
        <w:pStyle w:val="Naslov1"/>
        <w:rPr>
          <w:sz w:val="24"/>
        </w:rPr>
      </w:pPr>
      <w:r>
        <w:rPr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C67C3A" w:rsidR="0026689E">
      <w:pPr>
        <w:pStyle w:val="Bezproreda"/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B4696E">
        <w:rPr>
          <w:rFonts w:hAnsi="Times New Roman" w:ascii="Times New Roman"/>
          <w:sz w:val="24"/>
          <w:szCs w:val="24"/>
        </w:rPr>
        <w:t xml:space="preserve"> Određuje se ročište za diobu kupovnine </w:t>
      </w:r>
      <w:r w:rsidR="00D94794" w:rsidRPr="00B4696E">
        <w:rPr>
          <w:rFonts w:hAnsi="Times New Roman" w:ascii="Times New Roman"/>
          <w:sz w:val="24"/>
          <w:szCs w:val="24"/>
        </w:rPr>
        <w:t>u odnosu na prodan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nekretnin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stečajnog dužnika upisan</w:t>
      </w:r>
      <w:r w:rsidR="00524ECE" w:rsidRPr="00B4696E">
        <w:rPr>
          <w:rFonts w:hAnsi="Times New Roman" w:ascii="Times New Roman"/>
          <w:sz w:val="24"/>
          <w:szCs w:val="24"/>
        </w:rPr>
        <w:t>e</w:t>
      </w:r>
      <w:r w:rsidR="00D94794" w:rsidRPr="00B4696E">
        <w:rPr>
          <w:rFonts w:hAnsi="Times New Roman" w:ascii="Times New Roman"/>
          <w:sz w:val="24"/>
          <w:szCs w:val="24"/>
        </w:rPr>
        <w:t xml:space="preserve"> </w:t>
      </w:r>
      <w:r w:rsidR="00524ECE" w:rsidRPr="00B4696E">
        <w:rPr>
          <w:rFonts w:hAnsi="Times New Roman" w:ascii="Times New Roman"/>
          <w:sz w:val="24"/>
          <w:szCs w:val="24"/>
        </w:rPr>
        <w:t>kod</w:t>
      </w:r>
      <w:r w:rsidR="0026689E">
        <w:rPr>
          <w:rFonts w:hAnsi="Times New Roman" w:ascii="Times New Roman"/>
          <w:sz w:val="24"/>
          <w:szCs w:val="24"/>
        </w:rPr>
        <w:t>:</w:t>
      </w:r>
    </w:p>
    <w:p w:rsidRDefault="0026689E" w:rsidP="00FD11DD" w:rsidR="001E716B" w:rsidRPr="00FD11DD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3D4E1C">
        <w:rPr>
          <w:rFonts w:hAnsi="Times New Roman" w:ascii="Times New Roman"/>
          <w:sz w:val="24"/>
          <w:szCs w:val="24"/>
        </w:rPr>
        <w:t xml:space="preserve"> Općinskog </w:t>
      </w:r>
      <w:r w:rsidR="00FD11DD">
        <w:rPr>
          <w:rFonts w:hAnsi="Times New Roman" w:ascii="Times New Roman"/>
          <w:sz w:val="24"/>
          <w:szCs w:val="24"/>
        </w:rPr>
        <w:t xml:space="preserve">suda u Vukovaru Stalna služba Vinkovci zemljišnoknjižni odjel Vinkovci, k.o. Vinkovci </w:t>
      </w:r>
      <w:r w:rsidR="0035039B">
        <w:rPr>
          <w:rFonts w:hAnsi="Times New Roman" w:ascii="Times New Roman"/>
          <w:sz w:val="24"/>
          <w:szCs w:val="24"/>
        </w:rPr>
        <w:t>zk. ul. 388 kč. br. 2878 poslovna zgrada broj 35 i dvorište Ulica b. J. Jelačića, ukupne površine 1251 m2</w:t>
      </w:r>
      <w:r w:rsidR="00B4696E" w:rsidRPr="00FD11DD">
        <w:rPr>
          <w:rFonts w:hAnsi="Times New Roman" w:ascii="Times New Roman"/>
          <w:sz w:val="24"/>
          <w:szCs w:val="24"/>
        </w:rPr>
        <w:t xml:space="preserve">, </w:t>
      </w:r>
      <w:r w:rsidR="001E716B" w:rsidRPr="00FD11DD">
        <w:rPr>
          <w:rFonts w:hAnsi="Times New Roman" w:ascii="Times New Roman"/>
          <w:sz w:val="24"/>
          <w:szCs w:val="24"/>
        </w:rPr>
        <w:t>za dan</w:t>
      </w:r>
    </w:p>
    <w:p w:rsidRDefault="0026689E" w:rsidP="0026689E" w:rsidR="0026689E" w:rsidRPr="00C67C3A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35039B" w:rsidP="0026689E" w:rsidR="001E716B">
      <w:pPr>
        <w:ind w:left="708"/>
        <w:jc w:val="center"/>
        <w:rPr>
          <w:b/>
        </w:rPr>
      </w:pPr>
      <w:r>
        <w:rPr>
          <w:b/>
        </w:rPr>
        <w:t>27. rujan</w:t>
      </w:r>
      <w:r w:rsidR="002563BF">
        <w:rPr>
          <w:b/>
        </w:rPr>
        <w:t xml:space="preserve"> 2016. g.</w:t>
      </w:r>
      <w:r w:rsidR="00D47052">
        <w:rPr>
          <w:b/>
        </w:rPr>
        <w:t xml:space="preserve"> s početkom u 1</w:t>
      </w:r>
      <w:r w:rsidR="0026689E">
        <w:rPr>
          <w:b/>
        </w:rPr>
        <w:t>1</w:t>
      </w:r>
      <w:r w:rsidR="003238DD">
        <w:rPr>
          <w:b/>
        </w:rPr>
        <w:t>,</w:t>
      </w:r>
      <w:r>
        <w:rPr>
          <w:b/>
        </w:rPr>
        <w:t>3</w:t>
      </w:r>
      <w:r w:rsidR="00157AC4">
        <w:rPr>
          <w:b/>
        </w:rPr>
        <w:t>0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35039B">
        <w:t>9. rujna</w:t>
      </w:r>
      <w:r w:rsidR="002563BF">
        <w:t xml:space="preserve"> 2016. g.</w:t>
      </w:r>
    </w:p>
    <w:p w:rsidRDefault="00FD11DD" w:rsidP="007D791B" w:rsidR="00FD11DD">
      <w:pPr>
        <w:tabs>
          <w:tab w:pos="4536" w:val="center"/>
          <w:tab w:pos="6255" w:val="left"/>
        </w:tabs>
      </w:pPr>
    </w:p>
    <w:p w:rsidRDefault="00063868" w:rsidP="00C67C3A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7122EE" w:rsidP="001E716B" w:rsidR="007122EE"/>
    <w:p w:rsidRDefault="00FD11DD" w:rsidP="001E716B" w:rsidR="00FD11DD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FD11DD" w:rsidP="001E716B" w:rsidR="00FD11DD"/>
    <w:p w:rsidRDefault="001E716B" w:rsidP="001E716B" w:rsidR="001E716B">
      <w:r>
        <w:lastRenderedPageBreak/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35039B">
        <w:t>i</w:t>
      </w:r>
      <w:r>
        <w:t xml:space="preserve"> upravitelj</w:t>
      </w:r>
      <w:r w:rsidR="0035039B">
        <w:t xml:space="preserve"> Krešimir Panjaković</w:t>
      </w:r>
    </w:p>
    <w:p w:rsidRDefault="007D791B" w:rsidP="007D791B" w:rsidR="007D791B">
      <w:pPr>
        <w:numPr>
          <w:ilvl w:val="0"/>
          <w:numId w:val="2"/>
        </w:numPr>
      </w:pPr>
      <w:r>
        <w:t xml:space="preserve">ŽDO </w:t>
      </w:r>
      <w:r w:rsidR="00FD11DD">
        <w:t>Vukovar</w:t>
      </w:r>
      <w:r>
        <w:t xml:space="preserve"> </w:t>
      </w:r>
    </w:p>
    <w:p w:rsidRDefault="0035039B" w:rsidP="007D791B" w:rsidR="0026689E">
      <w:pPr>
        <w:numPr>
          <w:ilvl w:val="0"/>
          <w:numId w:val="2"/>
        </w:numPr>
      </w:pPr>
      <w:r>
        <w:t>H-Abduco d.o.o. Zagreb, Slavonska avenija 6A</w:t>
      </w:r>
    </w:p>
    <w:p w:rsidRDefault="0035039B" w:rsidP="007D791B" w:rsidR="0035039B">
      <w:pPr>
        <w:numPr>
          <w:ilvl w:val="0"/>
          <w:numId w:val="2"/>
        </w:numPr>
      </w:pPr>
      <w:r>
        <w:t xml:space="preserve">Hypo Alpe-Adria Bank d.d. Zagreb, 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r w:rsidR="007D791B">
        <w:t>ogl. pl.</w:t>
      </w:r>
      <w:r w:rsidR="00E676B1">
        <w:t xml:space="preserve"> </w:t>
      </w:r>
      <w:r w:rsidR="0035039B">
        <w:t>uz prijedlog st. uprav.  za diobu kupovnine od 23.8.2016. g. (str. 289-293) i podnesak od st. uprav. od 8.9.2016. g. (str. 333-335)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35039B">
        <w:t>27.9.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jc w:val="both"/>
      </w:pPr>
      <w:r>
        <w:t xml:space="preserve">                                                                                          </w:t>
      </w:r>
      <w:r w:rsidR="003238DD">
        <w:t>STEČAJNA SUTKINJA</w:t>
      </w:r>
      <w:r>
        <w:t>, v.r.</w:t>
      </w:r>
    </w:p>
    <w:p w:rsidRDefault="00D94794" w:rsidP="00D94794" w:rsidR="00D94794">
      <w:pPr>
        <w:jc w:val="both"/>
      </w:pPr>
      <w:r>
        <w:t xml:space="preserve">                                                                                                     Nada Roso</w:t>
      </w:r>
    </w:p>
    <w:p w:rsidRDefault="00D94794" w:rsidP="0035039B" w:rsidR="00D94794">
      <w:pPr>
        <w:ind w:firstLine="708"/>
        <w:jc w:val="both"/>
      </w:pPr>
    </w:p>
    <w:p w:rsidRDefault="00D94794" w:rsidP="00D94794" w:rsidR="00D94794">
      <w:pPr>
        <w:pStyle w:val="Tijeloteksta"/>
        <w:ind w:left="360"/>
        <w:jc w:val="left"/>
      </w:pPr>
      <w:r>
        <w:t>UPUTA O PRAVNOM LIJEKU:</w:t>
      </w:r>
    </w:p>
    <w:p w:rsidRDefault="00D94794" w:rsidP="00D94794" w:rsidR="00D94794">
      <w:pPr>
        <w:pStyle w:val="Tijeloteksta"/>
        <w:ind w:left="360"/>
        <w:jc w:val="left"/>
      </w:pPr>
      <w:r>
        <w:t>Protiv ovog rješenja nije dopuštena žalba (čl. 278 st. 2 ZPP u vezi s čl. 6 SZ).</w:t>
      </w:r>
    </w:p>
    <w:p w:rsidRDefault="00D94794" w:rsidP="00D94794" w:rsidR="00D94794">
      <w:pPr>
        <w:pStyle w:val="Tijeloteksta"/>
        <w:ind w:left="360"/>
        <w:jc w:val="left"/>
      </w:pPr>
    </w:p>
    <w:p w:rsidRDefault="00D94794" w:rsidP="00D94794" w:rsidR="00D94794">
      <w:pPr>
        <w:jc w:val="both"/>
      </w:pPr>
    </w:p>
    <w:p w:rsidRDefault="00D94794" w:rsidP="00D94794" w:rsidR="00D94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otpravka-Ovlašteni službenik</w:t>
      </w:r>
    </w:p>
    <w:p w:rsidRDefault="00D94794" w:rsidP="00D94794" w:rsidR="00D94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Danijela Sekulić</w:t>
      </w:r>
    </w:p>
    <w:p w:rsidRDefault="00D94794" w:rsidP="00D94794" w:rsidR="00D94794"/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2EE3724"/>
    <w:multiLevelType w:val="hybridMultilevel"/>
    <w:tmpl w:val="D1F088EC"/>
    <w:lvl w:tplc="84041DF6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B35A5F"/>
    <w:multiLevelType w:val="hybridMultilevel"/>
    <w:tmpl w:val="52449048"/>
    <w:lvl w:tplc="621E6DA8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CB1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57AC4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6689E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38DD"/>
    <w:rsid w:val="00327B99"/>
    <w:rsid w:val="00331EDA"/>
    <w:rsid w:val="00340E2C"/>
    <w:rsid w:val="00343E51"/>
    <w:rsid w:val="003474E2"/>
    <w:rsid w:val="0035039B"/>
    <w:rsid w:val="00353062"/>
    <w:rsid w:val="00354C2C"/>
    <w:rsid w:val="00355170"/>
    <w:rsid w:val="003643E1"/>
    <w:rsid w:val="003655EB"/>
    <w:rsid w:val="003761A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1BD3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69B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B36"/>
    <w:rsid w:val="00F86F5C"/>
    <w:rsid w:val="00F94186"/>
    <w:rsid w:val="00F964BC"/>
    <w:rsid w:val="00FB787B"/>
    <w:rsid w:val="00FD0BC8"/>
    <w:rsid w:val="00FD11DD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689E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26689E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12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2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689E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26689E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12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2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2013.</izvorni_sadrzaj>
    <derivirana_varijabla naziv="DomainObject.Predmet.DatumOsnivanja_1">19.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St-75/2013</izvorni_sadrzaj>
    <derivirana_varijabla naziv="DomainObject.Predmet.OznakaBroj_1">St-75/2013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ANDRIJANIĆ Export-import društvo s ograničenom odgovornošću za promet roba i usluga</izvorni_sadrzaj>
    <derivirana_varijabla naziv="DomainObject.Predmet.ProtustrankaFormated_1">  ANDRIJANIĆ Export-import društvo s ograničenom odgovornošću za promet roba i usluga</derivirana_varijabla>
  </DomainObject.Predmet.ProtustrankaFormated>
  <DomainObject.Predmet.ProtustrankaFormatedOIB>
    <izvorni_sadrzaj>  ANDRIJANIĆ Export-import društvo s ograničenom odgovornošću za promet roba i usluga, OIB 94252837157</izvorni_sadrzaj>
    <derivirana_varijabla naziv="DomainObject.Predmet.ProtustrankaFormatedOIB_1">  ANDRIJANIĆ Export-import društvo s ograničenom odgovornošću za promet roba i usluga, OIB 94252837157</derivirana_varijabla>
  </DomainObject.Predmet.ProtustrankaFormatedOIB>
  <DomainObject.Predmet.ProtustrankaFormatedWithAdress>
    <izvorni_sadrzaj> ANDRIJANIĆ Export-import društvo s ograničenom odgovornošću za promet roba i usluga, Vladimira Nazora 14, Vukovar</izvorni_sadrzaj>
    <derivirana_varijabla naziv="DomainObject.Predmet.ProtustrankaFormatedWithAdress_1"> ANDRIJANIĆ Export-import društvo s ograničenom odgovornošću za promet roba i usluga, Vladimira Nazora 14, Vukovar</derivirana_varijabla>
  </DomainObject.Predmet.ProtustrankaFormatedWithAdress>
  <DomainObject.Predmet.ProtustrankaFormatedWithAdressOIB>
    <izvorni_sadrzaj> ANDRIJANIĆ Export-import društvo s ograničenom odgovornošću za promet roba i usluga, OIB 94252837157, Vladimira Nazora 14, Vukovar</izvorni_sadrzaj>
    <derivirana_varijabla naziv="DomainObject.Predmet.ProtustrankaFormatedWithAdressOIB_1"> ANDRIJANIĆ Export-import društvo s ograničenom odgovornošću za promet roba i usluga, OIB 94252837157, Vladimira Nazora 14, Vukovar</derivirana_varijabla>
  </DomainObject.Predmet.ProtustrankaFormatedWithAdressOIB>
  <DomainObject.Predmet.ProtustrankaWithAdress>
    <izvorni_sadrzaj>ANDRIJANIĆ Export-import društvo s ograničenom odgovornošću za promet roba i usluga Vladimira Nazora 14, Vukovar</izvorni_sadrzaj>
    <derivirana_varijabla naziv="DomainObject.Predmet.ProtustrankaWithAdress_1">ANDRIJANIĆ Export-import društvo s ograničenom odgovornošću za promet roba i usluga Vladimira Nazora 14, Vukovar</derivirana_varijabla>
  </DomainObject.Predmet.ProtustrankaWithAdress>
  <DomainObject.Predmet.ProtustrankaWithAdressOIB>
    <izvorni_sadrzaj>ANDRIJANIĆ Export-import društvo s ograničenom odgovornošću za promet roba i usluga, OIB 94252837157, Vladimira Nazora 14, Vukovar</izvorni_sadrzaj>
    <derivirana_varijabla naziv="DomainObject.Predmet.ProtustrankaWithAdressOIB_1">ANDRIJANIĆ Export-import društvo s ograničenom odgovornošću za promet roba i usluga, OIB 94252837157, Vladimira Nazora 14, Vukovar</derivirana_varijabla>
  </DomainObject.Predmet.ProtustrankaWithAdressOIB>
  <DomainObject.Predmet.ProtustrankaNazivFormated>
    <izvorni_sadrzaj>ANDRIJANIĆ Export-import društvo s ograničenom odgovornošću za promet roba i usluga</izvorni_sadrzaj>
    <derivirana_varijabla naziv="DomainObject.Predmet.ProtustrankaNazivFormated_1">ANDRIJANIĆ Export-import društvo s ograničenom odgovornošću za promet roba i usluga</derivirana_varijabla>
  </DomainObject.Predmet.ProtustrankaNazivFormated>
  <DomainObject.Predmet.ProtustrankaNazivFormatedOIB>
    <izvorni_sadrzaj>ANDRIJANIĆ Export-import društvo s ograničenom odgovornošću za promet roba i usluga, OIB 94252837157</izvorni_sadrzaj>
    <derivirana_varijabla naziv="DomainObject.Predmet.ProtustrankaNazivFormatedOIB_1">ANDRIJANIĆ Export-import društvo s ograničenom odgovornošću za promet roba i usluga, OIB 94252837157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DRŽVNO ODVJETNIŠTVO U VUKOVARU</izvorni_sadrzaj>
    <derivirana_varijabla naziv="DomainObject.Predmet.StrankaFormated_1">  RH MF PU PODRUČNI URED VUKOVAR zastupanog po punomoćniku ŽUPANIJSKO DRŽVNO ODVJETNIŠTVO U VUKOVARU</derivirana_varijabla>
  </DomainObject.Predmet.StrankaFormated>
  <DomainObject.Predmet.StrankaFormatedOIB>
    <izvorni_sadrzaj>  RH MF PU PODRUČNI URED VUKOVAR, OIB 18683136487 zastupanog po punomoćniku ŽUPANIJSKO DRŽVNO ODVJETNIŠTVO U VUKOVARU</izvorni_sadrzaj>
    <derivirana_varijabla naziv="DomainObject.Predmet.StrankaFormatedOIB_1">  RH MF PU PODRUČNI URED VUKOVAR, OIB 18683136487 zastupanog po punomoćniku ŽUPANIJSKO DRŽVNO ODVJETNIŠTVO U VUKOVARU</derivirana_varijabla>
  </DomainObject.Predmet.StrankaFormatedOIB>
  <DomainObject.Predmet.StrankaFormatedWithAdress>
    <izvorni_sadrzaj> RH MF PU PODRUČNI URED VUKOVAR zastupanog po punomoćniku ŽUPANIJSKO DRŽVNO ODVJETNIŠTVO U VUKOVARU</izvorni_sadrzaj>
    <derivirana_varijabla naziv="DomainObject.Predmet.StrankaFormatedWithAdress_1"> RH MF PU PODRUČNI URED VUKOVAR zastupanog po punomoćniku ŽUPANIJSKO DRŽVNO ODVJETNIŠTVO U VUKOVARU</derivirana_varijabla>
  </DomainObject.Predmet.StrankaFormatedWithAdress>
  <DomainObject.Predmet.StrankaFormatedWithAdressOIB>
    <izvorni_sadrzaj> RH MF PU PODRUČNI URED VUKOVAR, OIB 18683136487 zastupanog po punomoćniku ŽUPANIJSKO DRŽVNO ODVJETNIŠTVO U VUKOVARU</izvorni_sadrzaj>
    <derivirana_varijabla naziv="DomainObject.Predmet.StrankaFormatedWithAdressOIB_1"> RH MF PU PODRUČNI URED VUKOVAR, OIB 18683136487 zastupanog po punomoćniku ŽUPANIJSKO DRŽVNO ODVJETNIŠTVO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 zastupanog po punomoćniku ŽUPANIJSKO DRŽVNO ODVJETNIŠTVO U VUKOVARU</item>
    </izvorni_sadrzaj>
    <derivirana_varijabla naziv="DomainObject.Predmet.StrankaListFormated_1">
      <item>RH MF PU PODRUČNI URED VUKOVAR zastupanog po punomoćniku ŽUPANIJSKO DRŽVNO ODVJETNIŠTVO U VUKOVARU</item>
    </derivirana_varijabla>
  </DomainObject.Predmet.StrankaListFormated>
  <DomainObject.Predmet.StrankaListFormatedOIB>
    <izvorni_sadrzaj>
      <item>RH MF PU PODRUČNI URED VUKOVAR, OIB 18683136487 zastupanog po punomoćniku ŽUPANIJSKO DRŽVNO ODVJETNIŠTVO U VUKOVARU</item>
    </izvorni_sadrzaj>
    <derivirana_varijabla naziv="DomainObject.Predmet.StrankaListFormatedOIB_1">
      <item>RH MF PU PODRUČNI URED VUKOVAR, OIB 18683136487 zastupanog po punomoćniku ŽUPANIJSKO DRŽVNO ODVJETNIŠTVO U VUKOVARU</item>
    </derivirana_varijabla>
  </DomainObject.Predmet.StrankaListFormatedOIB>
  <DomainObject.Predmet.StrankaListFormatedWithAdress>
    <izvorni_sadrzaj>
      <item>RH MF PU PODRUČNI URED VUKOVAR zastupanog po punomoćniku ŽUPANIJSKO DRŽVNO ODVJETNIŠTVO U VUKOVARU</item>
    </izvorni_sadrzaj>
    <derivirana_varijabla naziv="DomainObject.Predmet.StrankaListFormatedWithAdress_1">
      <item>RH MF PU PODRUČNI URED VUKOVAR zastupanog po punomoćniku ŽUPANIJSKO DRŽVNO ODVJETNIŠTVO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DRŽVNO ODVJETNIŠTVO U VUKOVARU</item>
    </izvorni_sadrzaj>
    <derivirana_varijabla naziv="DomainObject.Predmet.StrankaListFormatedWithAdressOIB_1">
      <item>RH MF PU PODRUČNI URED VUKOVAR, OIB 18683136487 zastupanog po punomoćniku ŽUPANIJSKO DRŽVNO ODVJETNIŠTVO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ANDRIJANIĆ Export-import društvo s ograničenom odgovornošću za promet roba i usluga</item>
    </izvorni_sadrzaj>
    <derivirana_varijabla naziv="DomainObject.Predmet.ProtuStrankaListFormated_1">
      <item>ANDRIJANIĆ Export-import društvo s ograničenom odgovornošću za promet roba i usluga</item>
    </derivirana_varijabla>
  </DomainObject.Predmet.ProtuStrankaListFormated>
  <DomainObject.Predmet.ProtuStrankaListFormatedOIB>
    <izvorni_sadrzaj>
      <item>ANDRIJANIĆ Export-import društvo s ograničenom odgovornošću za promet roba i usluga, OIB 94252837157</item>
    </izvorni_sadrzaj>
    <derivirana_varijabla naziv="DomainObject.Predmet.ProtuStrankaListFormatedOIB_1">
      <item>ANDRIJANIĆ Export-import društvo s ograničenom odgovornošću za promet roba i usluga, OIB 94252837157</item>
    </derivirana_varijabla>
  </DomainObject.Predmet.ProtuStrankaListFormatedOIB>
  <DomainObject.Predmet.ProtuStrankaListFormatedWithAdress>
    <izvorni_sadrzaj>
      <item>ANDRIJANIĆ Export-import društvo s ograničenom odgovornošću za promet roba i usluga, Vladimira Nazora 14, Vukovar</item>
    </izvorni_sadrzaj>
    <derivirana_varijabla naziv="DomainObject.Predmet.ProtuStrankaListFormatedWithAdress_1">
      <item>ANDRIJANIĆ Export-import društvo s ograničenom odgovornošću za promet roba i usluga, Vladimira Nazora 14, Vukovar</item>
    </derivirana_varijabla>
  </DomainObject.Predmet.ProtuStrankaListFormatedWithAdress>
  <DomainObject.Predmet.ProtuStrankaListFormatedWithAdressOIB>
    <izvorni_sadrzaj>
      <item>ANDRIJANIĆ Export-import društvo s ograničenom odgovornošću za promet roba i usluga, OIB 94252837157, Vladimira Nazora 14, Vukovar</item>
    </izvorni_sadrzaj>
    <derivirana_varijabla naziv="DomainObject.Predmet.ProtuStrankaListFormatedWithAdressOIB_1">
      <item>ANDRIJANIĆ Export-import društvo s ograničenom odgovornošću za promet roba i usluga, OIB 94252837157, Vladimira Nazora 14, Vukovar</item>
    </derivirana_varijabla>
  </DomainObject.Predmet.ProtuStrankaListFormatedWithAdressOIB>
  <DomainObject.Predmet.ProtuStrankaListNazivFormated>
    <izvorni_sadrzaj>
      <item>ANDRIJANIĆ Export-import društvo s ograničenom odgovornošću za promet roba i usluga</item>
    </izvorni_sadrzaj>
    <derivirana_varijabla naziv="DomainObject.Predmet.ProtuStrankaListNazivFormated_1">
      <item>ANDRIJANIĆ Export-import društvo s ograničenom odgovornošću za promet roba i usluga</item>
    </derivirana_varijabla>
  </DomainObject.Predmet.ProtuStrankaListNazivFormated>
  <DomainObject.Predmet.ProtuStrankaListNazivFormatedOIB>
    <izvorni_sadrzaj>
      <item>ANDRIJANIĆ Export-import društvo s ograničenom odgovornošću za promet roba i usluga, OIB 94252837157</item>
    </izvorni_sadrzaj>
    <derivirana_varijabla naziv="DomainObject.Predmet.ProtuStrankaListNazivFormatedOIB_1">
      <item>ANDRIJANIĆ Export-import društvo s ograničenom odgovornošću za promet roba i usluga, OIB 94252837157</item>
    </derivirana_varijabla>
  </DomainObject.Predmet.ProtuStrankaListNazivFormatedOIB>
  <DomainObject.Predmet.OstaliListFormated>
    <izvorni_sadrzaj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_1"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>
  <DomainObject.Predmet.OstaliListFormatedOIB>
    <izvorni_sadrzaj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OIB_1"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OIB>
  <DomainObject.Predmet.OstaliListFormatedWithAdress>
    <izvorni_sadrzaj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_1"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>
  <DomainObject.Predmet.OstaliListFormatedWithAdressOIB>
    <izvorni_sadrzaj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OIB_1"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OIB>
  <DomainObject.Predmet.OstaliListNazivFormated>
    <izvorni_sadrzaj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_1"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>
  <DomainObject.Predmet.OstaliListNazivFormatedOIB>
    <izvorni_sadrzaj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OIB_1"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ANDRIJANIĆ Export-import društvo s ograničenom odgovornošću za promet roba i usluga</izvorni_sadrzaj>
    <derivirana_varijabla naziv="DomainObject.Predmet.ProtustrankaIDrugi_1">ANDRIJANIĆ Export-import društvo s ograničenom odgovornošću za promet roba i usluga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ANDRIJANIĆ Export-import društvo s ograničenom odgovornošću za promet roba i usluga, OIB 94252837157, Vladimira Nazora 14, Vukovar</izvorni_sadrzaj>
    <derivirana_varijabla naziv="DomainObject.Predmet.ProtustrankaIDrugiAdressOIB_1">ANDRIJANIĆ Export-import društvo s ograničenom odgovornošću za promet roba i usluga, OIB 94252837157, Vladimira Nazora 14,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SudioniciListNaziv_1"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SudioniciListNaziv>
  <DomainObject.Predmet.SudioniciListAdressOIB>
    <izvorni_sadrzaj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izvorni_sadrzaj>
    <derivirana_varijabla naziv="DomainObject.Predmet.SudioniciListAdressOIB_1"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1551</properties:Characters>
  <properties:Lines>110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2016-09-09T07:46:00Z</dcterms:created>
  <dc:creator>hermanj</dc:creator>
  <cp:lastModifiedBy>Danijela Sekulić</cp:lastModifiedBy>
  <cp:lastPrinted>2016-09-09T07:46:00Z</cp:lastPrinted>
  <dcterms:modified xmlns:xsi="http://www.w3.org/2001/XMLSchema-instance" xsi:type="dcterms:W3CDTF">2016-09-09T07:47:00Z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