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80ed3" w14:paraId="5e80ed3" w:rsidRDefault="00DD7E98" w:rsidR="003E1C09" w:rsidRPr="00DC7D0F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DC7D0F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6912" w:rsidR="002C6912" w:rsidRPr="00DC7D0F">
      <w:pPr>
        <w:rPr>
          <w:rFonts w:hAnsi="Times New Roman" w:ascii="Times New Roman"/>
        </w:rPr>
      </w:pPr>
    </w:p>
    <w:p w:rsidRDefault="005A20C7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3 </w:t>
      </w:r>
      <w:r w:rsidR="006544CD">
        <w:rPr>
          <w:rFonts w:hAnsi="Times New Roman" w:ascii="Times New Roman"/>
        </w:rPr>
        <w:t>St-</w:t>
      </w:r>
      <w:r w:rsidR="00613AC6">
        <w:rPr>
          <w:rFonts w:hAnsi="Times New Roman" w:ascii="Times New Roman"/>
        </w:rPr>
        <w:t>4969</w:t>
      </w:r>
      <w:r w:rsidR="006544CD">
        <w:rPr>
          <w:rFonts w:hAnsi="Times New Roman" w:ascii="Times New Roman"/>
        </w:rPr>
        <w:t>/16-</w:t>
      </w:r>
      <w:r w:rsidR="00613AC6">
        <w:rPr>
          <w:rFonts w:hAnsi="Times New Roman" w:ascii="Times New Roman"/>
        </w:rPr>
        <w:t>20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REPUBLIKA HRVATSKA </w:t>
      </w:r>
    </w:p>
    <w:p w:rsidRDefault="00494732" w:rsidP="00494732" w:rsidR="00494732" w:rsidRPr="00DC7D0F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>TRGOVAČKI SUD U ZAGREBU</w:t>
      </w:r>
    </w:p>
    <w:p w:rsidRDefault="00494732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STALNA SLUŽBA </w:t>
      </w:r>
    </w:p>
    <w:p w:rsidRDefault="00F13B48" w:rsidP="001F09B5" w:rsidR="001F09B5">
      <w:pPr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Karlovac, </w:t>
      </w:r>
      <w:r w:rsidR="00D439D0" w:rsidRPr="00D439D0">
        <w:rPr>
          <w:rFonts w:hAnsi="Times New Roman" w:ascii="Times New Roman"/>
        </w:rPr>
        <w:t>Trg hrvatskih branitelja 1</w:t>
      </w:r>
    </w:p>
    <w:p w:rsidRDefault="001F09B5" w:rsidP="006544CD" w:rsidR="001F09B5">
      <w:pPr>
        <w:jc w:val="center"/>
        <w:rPr>
          <w:rFonts w:hAnsi="Times New Roman" w:ascii="Times New Roman"/>
        </w:rPr>
      </w:pPr>
    </w:p>
    <w:p w:rsidRDefault="006F0610" w:rsidP="006F0610" w:rsidR="006F0610" w:rsidRPr="006F0610">
      <w:pPr>
        <w:rPr>
          <w:rFonts w:hAnsi="Times New Roman" w:ascii="Times New Roman"/>
        </w:rPr>
      </w:pPr>
    </w:p>
    <w:p w:rsidRDefault="006544CD" w:rsidP="006544CD" w:rsidR="006544CD" w:rsidRPr="006544CD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E P U B L I K A  H R V A T S K A</w:t>
      </w:r>
    </w:p>
    <w:p w:rsidRDefault="006544CD" w:rsidP="006544CD" w:rsidR="006F0610">
      <w:pPr>
        <w:jc w:val="center"/>
        <w:rPr>
          <w:rFonts w:hAnsi="Times New Roman" w:ascii="Times New Roman"/>
        </w:rPr>
      </w:pPr>
      <w:r w:rsidRPr="006544CD">
        <w:rPr>
          <w:rFonts w:hAnsi="Times New Roman" w:ascii="Times New Roman"/>
        </w:rPr>
        <w:t>R J E Š E N J E</w:t>
      </w:r>
    </w:p>
    <w:p w:rsidRDefault="00E87B47" w:rsidP="006544CD" w:rsidR="00E87B47">
      <w:pPr>
        <w:jc w:val="center"/>
        <w:rPr>
          <w:rFonts w:hAnsi="Times New Roman" w:ascii="Times New Roman"/>
        </w:rPr>
      </w:pPr>
    </w:p>
    <w:p w:rsidRDefault="006544CD" w:rsidP="006544CD" w:rsidR="006544CD">
      <w:pPr>
        <w:ind w:firstLine="708"/>
        <w:jc w:val="both"/>
        <w:rPr>
          <w:rFonts w:hAnsi="Times New Roman" w:ascii="Times New Roman"/>
        </w:rPr>
      </w:pPr>
      <w:r w:rsidRPr="006544CD">
        <w:rPr>
          <w:rFonts w:hAnsi="Times New Roman" w:ascii="Times New Roman"/>
        </w:rPr>
        <w:t xml:space="preserve">Trgovački sud u Zagrebu Stalna Služba  po sucu, Vesni Fundurulić Perišin kao stečajnom sucu, u stečajnom postupku nad dužnikom </w:t>
      </w:r>
      <w:r w:rsidR="00613AC6" w:rsidRPr="00613AC6">
        <w:rPr>
          <w:rFonts w:hAnsi="Times New Roman" w:ascii="Times New Roman"/>
        </w:rPr>
        <w:t>PACOM d.o.o., Zagreb, Remete 42, OIB: 83575039185</w:t>
      </w:r>
      <w:r w:rsidRPr="006544CD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Pr="006544CD">
        <w:rPr>
          <w:rFonts w:hAnsi="Times New Roman" w:ascii="Times New Roman"/>
        </w:rPr>
        <w:t>. s</w:t>
      </w:r>
      <w:r>
        <w:rPr>
          <w:rFonts w:hAnsi="Times New Roman" w:ascii="Times New Roman"/>
        </w:rPr>
        <w:t>rpnja</w:t>
      </w:r>
      <w:r w:rsidRPr="006544CD">
        <w:rPr>
          <w:rFonts w:hAnsi="Times New Roman" w:ascii="Times New Roman"/>
        </w:rPr>
        <w:t xml:space="preserve"> 2017.</w:t>
      </w:r>
    </w:p>
    <w:p w:rsidRDefault="00E87B47" w:rsidP="006544CD" w:rsidR="00E87B47">
      <w:pPr>
        <w:ind w:firstLine="708"/>
        <w:jc w:val="both"/>
        <w:rPr>
          <w:rFonts w:hAnsi="Times New Roman" w:ascii="Times New Roman"/>
        </w:rPr>
      </w:pPr>
    </w:p>
    <w:p w:rsidRDefault="00E87B47" w:rsidP="00E87B47" w:rsidR="00E87B47">
      <w:pPr>
        <w:ind w:firstLine="708"/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690131" w:rsidP="006544CD" w:rsidR="00690131">
      <w:pPr>
        <w:rPr>
          <w:rFonts w:hAnsi="Times New Roman" w:ascii="Times New Roman"/>
        </w:rPr>
      </w:pPr>
    </w:p>
    <w:p w:rsidRDefault="00690131" w:rsidP="00690131" w:rsidR="00690131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Zbog prese</w:t>
      </w:r>
      <w:r w:rsidR="00D439D0">
        <w:rPr>
          <w:rFonts w:hAnsi="Times New Roman" w:ascii="Times New Roman"/>
        </w:rPr>
        <w:t>ljenja suda na drugu lokaciju,</w:t>
      </w:r>
      <w:r w:rsidR="00AD7133">
        <w:rPr>
          <w:rFonts w:hAnsi="Times New Roman" w:ascii="Times New Roman"/>
        </w:rPr>
        <w:t xml:space="preserve"> ročište</w:t>
      </w:r>
      <w:r w:rsidR="00D439D0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>vjerovnika na kojem će se ispitati prijavljene tražbine</w:t>
      </w:r>
      <w:r w:rsidR="00593812">
        <w:rPr>
          <w:rFonts w:hAnsi="Times New Roman" w:ascii="Times New Roman"/>
        </w:rPr>
        <w:t xml:space="preserve"> </w:t>
      </w:r>
      <w:r w:rsidR="00AD7133" w:rsidRPr="00AD7133">
        <w:rPr>
          <w:rFonts w:hAnsi="Times New Roman" w:ascii="Times New Roman"/>
        </w:rPr>
        <w:t xml:space="preserve">- ispitno ročište </w:t>
      </w:r>
      <w:r>
        <w:rPr>
          <w:rFonts w:hAnsi="Times New Roman" w:ascii="Times New Roman"/>
        </w:rPr>
        <w:t xml:space="preserve">određeno za dan </w:t>
      </w:r>
      <w:r w:rsidR="00613AC6">
        <w:rPr>
          <w:rFonts w:hAnsi="Times New Roman" w:ascii="Times New Roman"/>
        </w:rPr>
        <w:t>8</w:t>
      </w:r>
      <w:r w:rsidRPr="001A4022">
        <w:rPr>
          <w:rFonts w:hAnsi="Times New Roman" w:ascii="Times New Roman"/>
        </w:rPr>
        <w:t xml:space="preserve">. </w:t>
      </w:r>
      <w:r w:rsidR="00AD7133">
        <w:rPr>
          <w:rFonts w:hAnsi="Times New Roman" w:ascii="Times New Roman"/>
        </w:rPr>
        <w:t>rujna</w:t>
      </w:r>
      <w:r w:rsidRPr="001A4022">
        <w:rPr>
          <w:rFonts w:hAnsi="Times New Roman" w:ascii="Times New Roman"/>
        </w:rPr>
        <w:t xml:space="preserve"> 2017. godine u </w:t>
      </w:r>
      <w:r w:rsidR="00562F88">
        <w:rPr>
          <w:rFonts w:hAnsi="Times New Roman" w:ascii="Times New Roman"/>
        </w:rPr>
        <w:t>1</w:t>
      </w:r>
      <w:r w:rsidR="00593812">
        <w:rPr>
          <w:rFonts w:hAnsi="Times New Roman" w:ascii="Times New Roman"/>
        </w:rPr>
        <w:t>2</w:t>
      </w:r>
      <w:r w:rsidR="00562F88">
        <w:rPr>
          <w:rFonts w:hAnsi="Times New Roman" w:ascii="Times New Roman"/>
        </w:rPr>
        <w:t>,00</w:t>
      </w:r>
      <w:r w:rsidRPr="001A4022">
        <w:rPr>
          <w:rFonts w:hAnsi="Times New Roman" w:ascii="Times New Roman"/>
        </w:rPr>
        <w:t xml:space="preserve"> sati</w:t>
      </w:r>
      <w:r w:rsidR="007C658A">
        <w:rPr>
          <w:rFonts w:hAnsi="Times New Roman" w:ascii="Times New Roman"/>
        </w:rPr>
        <w:t xml:space="preserve">, održat </w:t>
      </w:r>
      <w:r>
        <w:rPr>
          <w:rFonts w:hAnsi="Times New Roman" w:ascii="Times New Roman"/>
        </w:rPr>
        <w:t xml:space="preserve">će se </w:t>
      </w:r>
      <w:r w:rsidRPr="006544CD">
        <w:rPr>
          <w:rFonts w:hAnsi="Times New Roman" w:ascii="Times New Roman"/>
          <w:b/>
        </w:rPr>
        <w:t>na adresi, Karlovac,</w:t>
      </w:r>
      <w:r>
        <w:rPr>
          <w:rFonts w:hAnsi="Times New Roman" w:ascii="Times New Roman"/>
        </w:rPr>
        <w:t xml:space="preserve"> </w:t>
      </w:r>
      <w:r w:rsidRPr="001A4022">
        <w:rPr>
          <w:rFonts w:hAnsi="Times New Roman" w:ascii="Times New Roman"/>
          <w:b/>
        </w:rPr>
        <w:t>Trg hrvatskih branitelja 1/II, soba 205</w:t>
      </w:r>
      <w:r>
        <w:rPr>
          <w:rFonts w:hAnsi="Times New Roman" w:ascii="Times New Roman"/>
        </w:rPr>
        <w:t>.</w:t>
      </w:r>
    </w:p>
    <w:p w:rsidRDefault="00D439D0" w:rsidP="00D439D0" w:rsidR="00D439D0">
      <w:pPr>
        <w:rPr>
          <w:rFonts w:hAnsi="Times New Roman" w:ascii="Times New Roman"/>
        </w:rPr>
      </w:pPr>
    </w:p>
    <w:p w:rsidRDefault="00494732" w:rsidP="00FF5142" w:rsidR="00494732" w:rsidRPr="00DC7D0F">
      <w:pPr>
        <w:jc w:val="center"/>
        <w:rPr>
          <w:rFonts w:hAnsi="Times New Roman" w:ascii="Times New Roman"/>
        </w:rPr>
      </w:pPr>
      <w:r w:rsidRPr="00DC7D0F">
        <w:rPr>
          <w:rFonts w:hAnsi="Times New Roman" w:ascii="Times New Roman"/>
        </w:rPr>
        <w:t xml:space="preserve">U Karlovcu </w:t>
      </w:r>
      <w:r w:rsidR="00D439D0">
        <w:rPr>
          <w:rFonts w:hAnsi="Times New Roman" w:ascii="Times New Roman"/>
        </w:rPr>
        <w:t>2</w:t>
      </w:r>
      <w:r w:rsidR="00A84789">
        <w:rPr>
          <w:rFonts w:hAnsi="Times New Roman" w:ascii="Times New Roman"/>
        </w:rPr>
        <w:t>6</w:t>
      </w:r>
      <w:r w:rsidR="00BF4D1A">
        <w:rPr>
          <w:rFonts w:hAnsi="Times New Roman" w:ascii="Times New Roman"/>
        </w:rPr>
        <w:t xml:space="preserve">. </w:t>
      </w:r>
      <w:r w:rsidR="00D439D0">
        <w:rPr>
          <w:rFonts w:hAnsi="Times New Roman" w:ascii="Times New Roman"/>
        </w:rPr>
        <w:t>srpnja</w:t>
      </w:r>
      <w:r w:rsidR="00DC7D0F" w:rsidRPr="00DC7D0F">
        <w:rPr>
          <w:rFonts w:hAnsi="Times New Roman" w:ascii="Times New Roman"/>
        </w:rPr>
        <w:t xml:space="preserve"> </w:t>
      </w:r>
      <w:r w:rsidR="005516A1" w:rsidRPr="00DC7D0F">
        <w:rPr>
          <w:rFonts w:hAnsi="Times New Roman" w:ascii="Times New Roman"/>
        </w:rPr>
        <w:t>201</w:t>
      </w:r>
      <w:r w:rsidR="00D439D0">
        <w:rPr>
          <w:rFonts w:hAnsi="Times New Roman" w:ascii="Times New Roman"/>
        </w:rPr>
        <w:t>7</w:t>
      </w:r>
      <w:r w:rsidR="005516A1" w:rsidRPr="00DC7D0F">
        <w:rPr>
          <w:rFonts w:hAnsi="Times New Roman" w:ascii="Times New Roman"/>
        </w:rPr>
        <w:t>.</w:t>
      </w:r>
      <w:r w:rsidRPr="00DC7D0F">
        <w:rPr>
          <w:rFonts w:hAnsi="Times New Roman" w:ascii="Times New Roman"/>
        </w:rPr>
        <w:t xml:space="preserve">                                                                                                               </w:t>
      </w:r>
    </w:p>
    <w:p w:rsidRDefault="00494732" w:rsidP="00494732" w:rsidR="00494732" w:rsidRPr="00DC7D0F">
      <w:pPr>
        <w:rPr>
          <w:rFonts w:hAnsi="Times New Roman" w:ascii="Times New Roman"/>
        </w:rPr>
      </w:pPr>
    </w:p>
    <w:p w:rsidRDefault="00494732" w:rsidP="00494732" w:rsidR="00494732" w:rsidRPr="00DC7D0F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SUDAC:</w:t>
      </w:r>
    </w:p>
    <w:p w:rsidRDefault="00494732" w:rsidP="00C271D5" w:rsidR="009948B5">
      <w:pPr>
        <w:jc w:val="right"/>
        <w:rPr>
          <w:rFonts w:hAnsi="Times New Roman" w:ascii="Times New Roman"/>
        </w:rPr>
      </w:pPr>
      <w:r w:rsidRPr="00DC7D0F">
        <w:rPr>
          <w:rFonts w:hAnsi="Times New Roman" w:ascii="Times New Roman"/>
        </w:rPr>
        <w:t>Vesna Fundurulić Perišin</w:t>
      </w:r>
      <w:r w:rsidR="00683280">
        <w:rPr>
          <w:rFonts w:hAnsi="Times New Roman" w:ascii="Times New Roman"/>
        </w:rPr>
        <w:t>, v.r.</w:t>
      </w:r>
    </w:p>
    <w:p w:rsidRDefault="00683280" w:rsidP="00C271D5" w:rsidR="00683280">
      <w:pPr>
        <w:jc w:val="right"/>
        <w:rPr>
          <w:rFonts w:hAnsi="Times New Roman" w:ascii="Times New Roman"/>
        </w:rPr>
      </w:pPr>
    </w:p>
    <w:p w:rsidRDefault="00683280" w:rsidP="00C271D5" w:rsidR="006832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683280" w:rsidP="00C271D5" w:rsidR="006832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683280" w:rsidP="00C271D5" w:rsidR="0068328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05060A" w:rsidP="00C271D5" w:rsidR="0005060A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right"/>
        <w:rPr>
          <w:rFonts w:hAnsi="Times New Roman" w:ascii="Times New Roman"/>
        </w:rPr>
      </w:pP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C271D5" w:rsidP="00C271D5" w:rsidR="00C271D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 nije dopuštena žalba.</w:t>
      </w:r>
    </w:p>
    <w:p w:rsidRDefault="00C271D5" w:rsidP="00C271D5" w:rsidR="00C271D5">
      <w:pPr>
        <w:jc w:val="both"/>
        <w:rPr>
          <w:rFonts w:hAnsi="Times New Roman" w:ascii="Times New Roman"/>
        </w:rPr>
      </w:pPr>
    </w:p>
    <w:p w:rsidRDefault="00C271D5" w:rsidP="00C271D5" w:rsidR="00C271D5" w:rsidRPr="00DC7D0F">
      <w:pPr>
        <w:jc w:val="both"/>
        <w:rPr>
          <w:rFonts w:hAnsi="Times New Roman" w:ascii="Times New Roman"/>
        </w:rPr>
      </w:pPr>
    </w:p>
    <w:sectPr w:rsidSect="00AB0452" w:rsidR="00C271D5" w:rsidRPr="00DC7D0F">
      <w:pgSz w:code="9" w:h="16838" w:w="11906"/>
      <w:pgMar w:gutter="0" w:footer="709" w:header="709" w:left="1418" w:bottom="1135" w:right="1418" w:top="1418"/>
      <w:paperSrc w:other="280" w:first="28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2B85"/>
    <w:rsid w:val="000059A7"/>
    <w:rsid w:val="0000737A"/>
    <w:rsid w:val="00011EA3"/>
    <w:rsid w:val="000211FC"/>
    <w:rsid w:val="0002195C"/>
    <w:rsid w:val="00021FFB"/>
    <w:rsid w:val="00023013"/>
    <w:rsid w:val="00025179"/>
    <w:rsid w:val="0002681C"/>
    <w:rsid w:val="00033F4C"/>
    <w:rsid w:val="00034001"/>
    <w:rsid w:val="00034752"/>
    <w:rsid w:val="00035600"/>
    <w:rsid w:val="00043BAA"/>
    <w:rsid w:val="00044CEE"/>
    <w:rsid w:val="00046852"/>
    <w:rsid w:val="0005060A"/>
    <w:rsid w:val="00051E2E"/>
    <w:rsid w:val="00051FBB"/>
    <w:rsid w:val="000532B4"/>
    <w:rsid w:val="000619B3"/>
    <w:rsid w:val="00064A61"/>
    <w:rsid w:val="00066372"/>
    <w:rsid w:val="000678FD"/>
    <w:rsid w:val="00067C02"/>
    <w:rsid w:val="00072212"/>
    <w:rsid w:val="000764D1"/>
    <w:rsid w:val="00081614"/>
    <w:rsid w:val="00082769"/>
    <w:rsid w:val="0008501C"/>
    <w:rsid w:val="00085EE5"/>
    <w:rsid w:val="0008637B"/>
    <w:rsid w:val="000915D6"/>
    <w:rsid w:val="0009336E"/>
    <w:rsid w:val="00093625"/>
    <w:rsid w:val="00094066"/>
    <w:rsid w:val="000A23AB"/>
    <w:rsid w:val="000A3E29"/>
    <w:rsid w:val="000A5093"/>
    <w:rsid w:val="000B02DF"/>
    <w:rsid w:val="000B0C41"/>
    <w:rsid w:val="000B2307"/>
    <w:rsid w:val="000B27DB"/>
    <w:rsid w:val="000B6EA1"/>
    <w:rsid w:val="000C7971"/>
    <w:rsid w:val="000C7F22"/>
    <w:rsid w:val="000D00DE"/>
    <w:rsid w:val="000D2B9A"/>
    <w:rsid w:val="000D31F8"/>
    <w:rsid w:val="000D43ED"/>
    <w:rsid w:val="000D6A9F"/>
    <w:rsid w:val="000E49E1"/>
    <w:rsid w:val="000E576D"/>
    <w:rsid w:val="000F0007"/>
    <w:rsid w:val="000F038A"/>
    <w:rsid w:val="000F40F8"/>
    <w:rsid w:val="000F7BA2"/>
    <w:rsid w:val="001023CC"/>
    <w:rsid w:val="001041D0"/>
    <w:rsid w:val="001059FF"/>
    <w:rsid w:val="00105B49"/>
    <w:rsid w:val="00105E89"/>
    <w:rsid w:val="00112820"/>
    <w:rsid w:val="00113D38"/>
    <w:rsid w:val="00115ACF"/>
    <w:rsid w:val="00116614"/>
    <w:rsid w:val="00116C24"/>
    <w:rsid w:val="0012106E"/>
    <w:rsid w:val="0012129F"/>
    <w:rsid w:val="00121FAE"/>
    <w:rsid w:val="0013020B"/>
    <w:rsid w:val="0013056C"/>
    <w:rsid w:val="001315A2"/>
    <w:rsid w:val="00134DEC"/>
    <w:rsid w:val="00134E5D"/>
    <w:rsid w:val="00137FE1"/>
    <w:rsid w:val="00143678"/>
    <w:rsid w:val="0014402F"/>
    <w:rsid w:val="00156351"/>
    <w:rsid w:val="001577E0"/>
    <w:rsid w:val="001600C3"/>
    <w:rsid w:val="00164E02"/>
    <w:rsid w:val="0019085F"/>
    <w:rsid w:val="00195ADB"/>
    <w:rsid w:val="001964F0"/>
    <w:rsid w:val="00196FBC"/>
    <w:rsid w:val="001970C1"/>
    <w:rsid w:val="001A0FF4"/>
    <w:rsid w:val="001A310B"/>
    <w:rsid w:val="001A4022"/>
    <w:rsid w:val="001B1C65"/>
    <w:rsid w:val="001B534A"/>
    <w:rsid w:val="001B5900"/>
    <w:rsid w:val="001C332B"/>
    <w:rsid w:val="001C4BDD"/>
    <w:rsid w:val="001D2DA6"/>
    <w:rsid w:val="001D50F2"/>
    <w:rsid w:val="001D64B9"/>
    <w:rsid w:val="001D6CFC"/>
    <w:rsid w:val="001D7887"/>
    <w:rsid w:val="001E04BD"/>
    <w:rsid w:val="001E7A07"/>
    <w:rsid w:val="001E7EB7"/>
    <w:rsid w:val="001F09B5"/>
    <w:rsid w:val="001F13B1"/>
    <w:rsid w:val="001F2658"/>
    <w:rsid w:val="001F4E68"/>
    <w:rsid w:val="001F52F7"/>
    <w:rsid w:val="00203607"/>
    <w:rsid w:val="00205B79"/>
    <w:rsid w:val="00205DB3"/>
    <w:rsid w:val="00206431"/>
    <w:rsid w:val="00207A17"/>
    <w:rsid w:val="00210348"/>
    <w:rsid w:val="00211D0B"/>
    <w:rsid w:val="00213FEE"/>
    <w:rsid w:val="0023493C"/>
    <w:rsid w:val="00240A1D"/>
    <w:rsid w:val="00242EAA"/>
    <w:rsid w:val="00243F73"/>
    <w:rsid w:val="00244462"/>
    <w:rsid w:val="00244AEA"/>
    <w:rsid w:val="00250534"/>
    <w:rsid w:val="00250E15"/>
    <w:rsid w:val="00253725"/>
    <w:rsid w:val="00261307"/>
    <w:rsid w:val="00261C64"/>
    <w:rsid w:val="00264A35"/>
    <w:rsid w:val="002711CB"/>
    <w:rsid w:val="002739DA"/>
    <w:rsid w:val="002744B9"/>
    <w:rsid w:val="00276496"/>
    <w:rsid w:val="00277AD4"/>
    <w:rsid w:val="00280297"/>
    <w:rsid w:val="00287275"/>
    <w:rsid w:val="00290BFE"/>
    <w:rsid w:val="0029103F"/>
    <w:rsid w:val="00292480"/>
    <w:rsid w:val="00292982"/>
    <w:rsid w:val="002937A9"/>
    <w:rsid w:val="0029391A"/>
    <w:rsid w:val="00295782"/>
    <w:rsid w:val="002A3A4A"/>
    <w:rsid w:val="002A6112"/>
    <w:rsid w:val="002C0504"/>
    <w:rsid w:val="002C4D02"/>
    <w:rsid w:val="002C6912"/>
    <w:rsid w:val="002D0E8F"/>
    <w:rsid w:val="002D5DFE"/>
    <w:rsid w:val="002D5F23"/>
    <w:rsid w:val="002E46DE"/>
    <w:rsid w:val="002F127C"/>
    <w:rsid w:val="002F3447"/>
    <w:rsid w:val="002F68B5"/>
    <w:rsid w:val="002F73BC"/>
    <w:rsid w:val="00301BAA"/>
    <w:rsid w:val="003025ED"/>
    <w:rsid w:val="00304875"/>
    <w:rsid w:val="0031013F"/>
    <w:rsid w:val="00323A47"/>
    <w:rsid w:val="00325072"/>
    <w:rsid w:val="00325CC3"/>
    <w:rsid w:val="003271F4"/>
    <w:rsid w:val="00336203"/>
    <w:rsid w:val="003366B3"/>
    <w:rsid w:val="00341C9D"/>
    <w:rsid w:val="0034540D"/>
    <w:rsid w:val="00350D95"/>
    <w:rsid w:val="0035209C"/>
    <w:rsid w:val="00356E32"/>
    <w:rsid w:val="003658F6"/>
    <w:rsid w:val="00366C62"/>
    <w:rsid w:val="0037581F"/>
    <w:rsid w:val="0038160F"/>
    <w:rsid w:val="00381CEA"/>
    <w:rsid w:val="003837BF"/>
    <w:rsid w:val="00386303"/>
    <w:rsid w:val="00393C54"/>
    <w:rsid w:val="00393E8A"/>
    <w:rsid w:val="00393F5F"/>
    <w:rsid w:val="003943B3"/>
    <w:rsid w:val="00396570"/>
    <w:rsid w:val="003A50CA"/>
    <w:rsid w:val="003A5507"/>
    <w:rsid w:val="003A681D"/>
    <w:rsid w:val="003A6A2B"/>
    <w:rsid w:val="003B5BAD"/>
    <w:rsid w:val="003B5D57"/>
    <w:rsid w:val="003B7F9C"/>
    <w:rsid w:val="003C7EBB"/>
    <w:rsid w:val="003D3819"/>
    <w:rsid w:val="003E107A"/>
    <w:rsid w:val="003E1C09"/>
    <w:rsid w:val="003E5C86"/>
    <w:rsid w:val="003F0470"/>
    <w:rsid w:val="003F16B5"/>
    <w:rsid w:val="003F622C"/>
    <w:rsid w:val="00402D3D"/>
    <w:rsid w:val="00407BBF"/>
    <w:rsid w:val="00413C8C"/>
    <w:rsid w:val="00415C10"/>
    <w:rsid w:val="004211AF"/>
    <w:rsid w:val="00422751"/>
    <w:rsid w:val="00422A42"/>
    <w:rsid w:val="004305C3"/>
    <w:rsid w:val="00430A36"/>
    <w:rsid w:val="00431983"/>
    <w:rsid w:val="00431A13"/>
    <w:rsid w:val="00432F8E"/>
    <w:rsid w:val="00435DE1"/>
    <w:rsid w:val="00442733"/>
    <w:rsid w:val="00442CD4"/>
    <w:rsid w:val="00447E5A"/>
    <w:rsid w:val="0045265A"/>
    <w:rsid w:val="004545A2"/>
    <w:rsid w:val="004548DE"/>
    <w:rsid w:val="004613A3"/>
    <w:rsid w:val="004623BA"/>
    <w:rsid w:val="00467735"/>
    <w:rsid w:val="00467FFA"/>
    <w:rsid w:val="00473497"/>
    <w:rsid w:val="00476C54"/>
    <w:rsid w:val="00494732"/>
    <w:rsid w:val="004947BD"/>
    <w:rsid w:val="0049698D"/>
    <w:rsid w:val="00496E04"/>
    <w:rsid w:val="00497638"/>
    <w:rsid w:val="00497A81"/>
    <w:rsid w:val="004B4008"/>
    <w:rsid w:val="004B6A16"/>
    <w:rsid w:val="004B7058"/>
    <w:rsid w:val="004C031F"/>
    <w:rsid w:val="004C49B8"/>
    <w:rsid w:val="004D0B75"/>
    <w:rsid w:val="004D5CBB"/>
    <w:rsid w:val="004D5D9B"/>
    <w:rsid w:val="004D611C"/>
    <w:rsid w:val="004E03F4"/>
    <w:rsid w:val="004E4E8F"/>
    <w:rsid w:val="004E538B"/>
    <w:rsid w:val="004F6CE2"/>
    <w:rsid w:val="005016BC"/>
    <w:rsid w:val="005025F6"/>
    <w:rsid w:val="0050322B"/>
    <w:rsid w:val="00506AF3"/>
    <w:rsid w:val="0051012D"/>
    <w:rsid w:val="0051046A"/>
    <w:rsid w:val="0052158A"/>
    <w:rsid w:val="0052172B"/>
    <w:rsid w:val="00524523"/>
    <w:rsid w:val="00525ABC"/>
    <w:rsid w:val="00526EA8"/>
    <w:rsid w:val="00526FEE"/>
    <w:rsid w:val="0053099A"/>
    <w:rsid w:val="00531FB5"/>
    <w:rsid w:val="00534BD0"/>
    <w:rsid w:val="00537E6A"/>
    <w:rsid w:val="005434ED"/>
    <w:rsid w:val="005445F8"/>
    <w:rsid w:val="005503F2"/>
    <w:rsid w:val="005516A1"/>
    <w:rsid w:val="00554511"/>
    <w:rsid w:val="005572F8"/>
    <w:rsid w:val="00562F88"/>
    <w:rsid w:val="005668FB"/>
    <w:rsid w:val="005679EF"/>
    <w:rsid w:val="00573BC1"/>
    <w:rsid w:val="00574966"/>
    <w:rsid w:val="00581759"/>
    <w:rsid w:val="005854A3"/>
    <w:rsid w:val="005873E4"/>
    <w:rsid w:val="005874B4"/>
    <w:rsid w:val="00591611"/>
    <w:rsid w:val="00592960"/>
    <w:rsid w:val="00592B49"/>
    <w:rsid w:val="00593812"/>
    <w:rsid w:val="005939DB"/>
    <w:rsid w:val="0059532F"/>
    <w:rsid w:val="005963BE"/>
    <w:rsid w:val="00597EDA"/>
    <w:rsid w:val="005A03DA"/>
    <w:rsid w:val="005A0AC6"/>
    <w:rsid w:val="005A20C7"/>
    <w:rsid w:val="005A391C"/>
    <w:rsid w:val="005A3E5E"/>
    <w:rsid w:val="005A7073"/>
    <w:rsid w:val="005B5349"/>
    <w:rsid w:val="005C0366"/>
    <w:rsid w:val="005C16D2"/>
    <w:rsid w:val="005C195B"/>
    <w:rsid w:val="005C20B0"/>
    <w:rsid w:val="005D51F9"/>
    <w:rsid w:val="005E087C"/>
    <w:rsid w:val="005E25EC"/>
    <w:rsid w:val="005E45AC"/>
    <w:rsid w:val="005E7878"/>
    <w:rsid w:val="005F0A18"/>
    <w:rsid w:val="005F36E9"/>
    <w:rsid w:val="005F47E7"/>
    <w:rsid w:val="005F6A64"/>
    <w:rsid w:val="00602463"/>
    <w:rsid w:val="0060340F"/>
    <w:rsid w:val="00604A5C"/>
    <w:rsid w:val="006057DE"/>
    <w:rsid w:val="0060643E"/>
    <w:rsid w:val="0060716B"/>
    <w:rsid w:val="00612854"/>
    <w:rsid w:val="00613AC6"/>
    <w:rsid w:val="0061407F"/>
    <w:rsid w:val="00616E70"/>
    <w:rsid w:val="006218F5"/>
    <w:rsid w:val="0063013F"/>
    <w:rsid w:val="0063250C"/>
    <w:rsid w:val="00633BE4"/>
    <w:rsid w:val="0063499A"/>
    <w:rsid w:val="00634E8A"/>
    <w:rsid w:val="006364D5"/>
    <w:rsid w:val="00636BB9"/>
    <w:rsid w:val="00641240"/>
    <w:rsid w:val="006421AF"/>
    <w:rsid w:val="00643183"/>
    <w:rsid w:val="006443E9"/>
    <w:rsid w:val="006519A1"/>
    <w:rsid w:val="006544CD"/>
    <w:rsid w:val="006574A0"/>
    <w:rsid w:val="00663680"/>
    <w:rsid w:val="00666653"/>
    <w:rsid w:val="006666D0"/>
    <w:rsid w:val="00670686"/>
    <w:rsid w:val="00672090"/>
    <w:rsid w:val="00675D27"/>
    <w:rsid w:val="0068126A"/>
    <w:rsid w:val="00683280"/>
    <w:rsid w:val="0068421F"/>
    <w:rsid w:val="006868D9"/>
    <w:rsid w:val="00686F62"/>
    <w:rsid w:val="00690131"/>
    <w:rsid w:val="00692B41"/>
    <w:rsid w:val="00693798"/>
    <w:rsid w:val="006A335C"/>
    <w:rsid w:val="006A348D"/>
    <w:rsid w:val="006A4405"/>
    <w:rsid w:val="006A6CB3"/>
    <w:rsid w:val="006C5550"/>
    <w:rsid w:val="006C6788"/>
    <w:rsid w:val="006D5DDE"/>
    <w:rsid w:val="006E0D44"/>
    <w:rsid w:val="006E2C78"/>
    <w:rsid w:val="006F0610"/>
    <w:rsid w:val="006F07D8"/>
    <w:rsid w:val="006F61D9"/>
    <w:rsid w:val="00700BC4"/>
    <w:rsid w:val="00703E67"/>
    <w:rsid w:val="00705901"/>
    <w:rsid w:val="00707A47"/>
    <w:rsid w:val="0071448D"/>
    <w:rsid w:val="00730122"/>
    <w:rsid w:val="0073158C"/>
    <w:rsid w:val="00734E86"/>
    <w:rsid w:val="007352D4"/>
    <w:rsid w:val="00736B11"/>
    <w:rsid w:val="00744B31"/>
    <w:rsid w:val="00750A17"/>
    <w:rsid w:val="00755FA7"/>
    <w:rsid w:val="00756A89"/>
    <w:rsid w:val="00762159"/>
    <w:rsid w:val="007628E6"/>
    <w:rsid w:val="00764E64"/>
    <w:rsid w:val="00767E39"/>
    <w:rsid w:val="00771608"/>
    <w:rsid w:val="00774873"/>
    <w:rsid w:val="007757DE"/>
    <w:rsid w:val="007810FF"/>
    <w:rsid w:val="00781129"/>
    <w:rsid w:val="007818DA"/>
    <w:rsid w:val="00786126"/>
    <w:rsid w:val="00791D87"/>
    <w:rsid w:val="00795DA6"/>
    <w:rsid w:val="007964C9"/>
    <w:rsid w:val="007A4D72"/>
    <w:rsid w:val="007B0B00"/>
    <w:rsid w:val="007B3116"/>
    <w:rsid w:val="007B427B"/>
    <w:rsid w:val="007B4A4C"/>
    <w:rsid w:val="007B4D63"/>
    <w:rsid w:val="007B7B0A"/>
    <w:rsid w:val="007C5E60"/>
    <w:rsid w:val="007C658A"/>
    <w:rsid w:val="007E6385"/>
    <w:rsid w:val="007E6885"/>
    <w:rsid w:val="007F039F"/>
    <w:rsid w:val="007F087A"/>
    <w:rsid w:val="007F2E6B"/>
    <w:rsid w:val="007F4A16"/>
    <w:rsid w:val="007F4E5F"/>
    <w:rsid w:val="007F7BB0"/>
    <w:rsid w:val="00803431"/>
    <w:rsid w:val="0080444F"/>
    <w:rsid w:val="008054F9"/>
    <w:rsid w:val="0080792B"/>
    <w:rsid w:val="0081476D"/>
    <w:rsid w:val="0081693C"/>
    <w:rsid w:val="00817820"/>
    <w:rsid w:val="008232B0"/>
    <w:rsid w:val="0082760D"/>
    <w:rsid w:val="00831CBE"/>
    <w:rsid w:val="008343BA"/>
    <w:rsid w:val="0084079A"/>
    <w:rsid w:val="00841E9B"/>
    <w:rsid w:val="0084411F"/>
    <w:rsid w:val="008452E3"/>
    <w:rsid w:val="00846B4A"/>
    <w:rsid w:val="00857A92"/>
    <w:rsid w:val="0086275D"/>
    <w:rsid w:val="008654A2"/>
    <w:rsid w:val="00870EFC"/>
    <w:rsid w:val="00872A50"/>
    <w:rsid w:val="00873943"/>
    <w:rsid w:val="008757A3"/>
    <w:rsid w:val="00881E24"/>
    <w:rsid w:val="008834CB"/>
    <w:rsid w:val="008851B9"/>
    <w:rsid w:val="008907CE"/>
    <w:rsid w:val="008957D0"/>
    <w:rsid w:val="00895CF8"/>
    <w:rsid w:val="008961D3"/>
    <w:rsid w:val="008A1F47"/>
    <w:rsid w:val="008A2495"/>
    <w:rsid w:val="008A2540"/>
    <w:rsid w:val="008A5D67"/>
    <w:rsid w:val="008B091A"/>
    <w:rsid w:val="008B1552"/>
    <w:rsid w:val="008B53DE"/>
    <w:rsid w:val="008B63EA"/>
    <w:rsid w:val="008B7563"/>
    <w:rsid w:val="008B75B0"/>
    <w:rsid w:val="008C2FAD"/>
    <w:rsid w:val="008C675D"/>
    <w:rsid w:val="008C7623"/>
    <w:rsid w:val="008C7C8D"/>
    <w:rsid w:val="008D1F80"/>
    <w:rsid w:val="008D4BF8"/>
    <w:rsid w:val="008D76CB"/>
    <w:rsid w:val="008E545F"/>
    <w:rsid w:val="008F40AF"/>
    <w:rsid w:val="008F54EE"/>
    <w:rsid w:val="0090136E"/>
    <w:rsid w:val="00901A58"/>
    <w:rsid w:val="009041BD"/>
    <w:rsid w:val="00911F90"/>
    <w:rsid w:val="00915242"/>
    <w:rsid w:val="00915FA2"/>
    <w:rsid w:val="00916A31"/>
    <w:rsid w:val="00916F13"/>
    <w:rsid w:val="00917C4E"/>
    <w:rsid w:val="00921DE8"/>
    <w:rsid w:val="00922E07"/>
    <w:rsid w:val="0093487E"/>
    <w:rsid w:val="0093649B"/>
    <w:rsid w:val="00942428"/>
    <w:rsid w:val="00950592"/>
    <w:rsid w:val="00953632"/>
    <w:rsid w:val="009556C0"/>
    <w:rsid w:val="00961DF7"/>
    <w:rsid w:val="0096230E"/>
    <w:rsid w:val="00962DD9"/>
    <w:rsid w:val="009653D5"/>
    <w:rsid w:val="00965EA3"/>
    <w:rsid w:val="0096643A"/>
    <w:rsid w:val="00966773"/>
    <w:rsid w:val="00966C2E"/>
    <w:rsid w:val="00970B19"/>
    <w:rsid w:val="00971D55"/>
    <w:rsid w:val="00976811"/>
    <w:rsid w:val="00977284"/>
    <w:rsid w:val="00981BE8"/>
    <w:rsid w:val="00984423"/>
    <w:rsid w:val="00984FB6"/>
    <w:rsid w:val="009930F6"/>
    <w:rsid w:val="009948B5"/>
    <w:rsid w:val="00995E7C"/>
    <w:rsid w:val="009A2DB0"/>
    <w:rsid w:val="009A30F5"/>
    <w:rsid w:val="009A5C92"/>
    <w:rsid w:val="009B50F7"/>
    <w:rsid w:val="009B5F70"/>
    <w:rsid w:val="009B6A02"/>
    <w:rsid w:val="009C5C8F"/>
    <w:rsid w:val="009C65A5"/>
    <w:rsid w:val="009D6640"/>
    <w:rsid w:val="009D7ADF"/>
    <w:rsid w:val="009D7D35"/>
    <w:rsid w:val="009E025A"/>
    <w:rsid w:val="009E179E"/>
    <w:rsid w:val="009E5999"/>
    <w:rsid w:val="009E5C42"/>
    <w:rsid w:val="009F110F"/>
    <w:rsid w:val="009F51D7"/>
    <w:rsid w:val="00A0037E"/>
    <w:rsid w:val="00A02618"/>
    <w:rsid w:val="00A035E6"/>
    <w:rsid w:val="00A03C51"/>
    <w:rsid w:val="00A057A8"/>
    <w:rsid w:val="00A12745"/>
    <w:rsid w:val="00A149C0"/>
    <w:rsid w:val="00A162AE"/>
    <w:rsid w:val="00A1728D"/>
    <w:rsid w:val="00A214C0"/>
    <w:rsid w:val="00A22475"/>
    <w:rsid w:val="00A224A3"/>
    <w:rsid w:val="00A26C00"/>
    <w:rsid w:val="00A26ED1"/>
    <w:rsid w:val="00A34BEA"/>
    <w:rsid w:val="00A37570"/>
    <w:rsid w:val="00A4026A"/>
    <w:rsid w:val="00A45C8B"/>
    <w:rsid w:val="00A47238"/>
    <w:rsid w:val="00A5112F"/>
    <w:rsid w:val="00A521D6"/>
    <w:rsid w:val="00A55C4E"/>
    <w:rsid w:val="00A60C56"/>
    <w:rsid w:val="00A60CD2"/>
    <w:rsid w:val="00A61C53"/>
    <w:rsid w:val="00A62E02"/>
    <w:rsid w:val="00A651FB"/>
    <w:rsid w:val="00A757EE"/>
    <w:rsid w:val="00A84789"/>
    <w:rsid w:val="00A84AB0"/>
    <w:rsid w:val="00A84C8E"/>
    <w:rsid w:val="00A915AC"/>
    <w:rsid w:val="00A92244"/>
    <w:rsid w:val="00AA1FBD"/>
    <w:rsid w:val="00AA21B4"/>
    <w:rsid w:val="00AA3145"/>
    <w:rsid w:val="00AA31AD"/>
    <w:rsid w:val="00AA3DC3"/>
    <w:rsid w:val="00AA472C"/>
    <w:rsid w:val="00AA549A"/>
    <w:rsid w:val="00AA7CCF"/>
    <w:rsid w:val="00AB009C"/>
    <w:rsid w:val="00AB0452"/>
    <w:rsid w:val="00AB2640"/>
    <w:rsid w:val="00AC7441"/>
    <w:rsid w:val="00AD0A13"/>
    <w:rsid w:val="00AD1297"/>
    <w:rsid w:val="00AD4158"/>
    <w:rsid w:val="00AD43B6"/>
    <w:rsid w:val="00AD43F3"/>
    <w:rsid w:val="00AD7133"/>
    <w:rsid w:val="00AD7254"/>
    <w:rsid w:val="00AD762D"/>
    <w:rsid w:val="00AE2551"/>
    <w:rsid w:val="00AE5A1D"/>
    <w:rsid w:val="00AF0119"/>
    <w:rsid w:val="00AF3600"/>
    <w:rsid w:val="00AF6A70"/>
    <w:rsid w:val="00AF7ECC"/>
    <w:rsid w:val="00B0012A"/>
    <w:rsid w:val="00B00274"/>
    <w:rsid w:val="00B02CF2"/>
    <w:rsid w:val="00B0456C"/>
    <w:rsid w:val="00B102ED"/>
    <w:rsid w:val="00B1122C"/>
    <w:rsid w:val="00B1221D"/>
    <w:rsid w:val="00B12F42"/>
    <w:rsid w:val="00B14FE9"/>
    <w:rsid w:val="00B1512C"/>
    <w:rsid w:val="00B2533A"/>
    <w:rsid w:val="00B30DB8"/>
    <w:rsid w:val="00B3370A"/>
    <w:rsid w:val="00B34092"/>
    <w:rsid w:val="00B375BB"/>
    <w:rsid w:val="00B37E1B"/>
    <w:rsid w:val="00B43A6C"/>
    <w:rsid w:val="00B4415F"/>
    <w:rsid w:val="00B452B6"/>
    <w:rsid w:val="00B510E1"/>
    <w:rsid w:val="00B570D3"/>
    <w:rsid w:val="00B60983"/>
    <w:rsid w:val="00B62EC3"/>
    <w:rsid w:val="00B634D2"/>
    <w:rsid w:val="00B66F22"/>
    <w:rsid w:val="00B711A9"/>
    <w:rsid w:val="00B71D9F"/>
    <w:rsid w:val="00B720D3"/>
    <w:rsid w:val="00B75737"/>
    <w:rsid w:val="00B7607B"/>
    <w:rsid w:val="00B778B7"/>
    <w:rsid w:val="00B815D2"/>
    <w:rsid w:val="00B842C9"/>
    <w:rsid w:val="00B84D0E"/>
    <w:rsid w:val="00B85713"/>
    <w:rsid w:val="00B8746F"/>
    <w:rsid w:val="00B90ED5"/>
    <w:rsid w:val="00B91748"/>
    <w:rsid w:val="00B93B14"/>
    <w:rsid w:val="00B955F7"/>
    <w:rsid w:val="00BA065E"/>
    <w:rsid w:val="00BA4267"/>
    <w:rsid w:val="00BA5194"/>
    <w:rsid w:val="00BA575D"/>
    <w:rsid w:val="00BA744D"/>
    <w:rsid w:val="00BB1BA0"/>
    <w:rsid w:val="00BB6966"/>
    <w:rsid w:val="00BC6577"/>
    <w:rsid w:val="00BC6B2F"/>
    <w:rsid w:val="00BC75BE"/>
    <w:rsid w:val="00BD12D1"/>
    <w:rsid w:val="00BD1876"/>
    <w:rsid w:val="00BE75FC"/>
    <w:rsid w:val="00BF196C"/>
    <w:rsid w:val="00BF37B5"/>
    <w:rsid w:val="00BF4D1A"/>
    <w:rsid w:val="00C0190A"/>
    <w:rsid w:val="00C0331D"/>
    <w:rsid w:val="00C06A5D"/>
    <w:rsid w:val="00C14406"/>
    <w:rsid w:val="00C22E27"/>
    <w:rsid w:val="00C22F8C"/>
    <w:rsid w:val="00C24734"/>
    <w:rsid w:val="00C271D5"/>
    <w:rsid w:val="00C33052"/>
    <w:rsid w:val="00C3589E"/>
    <w:rsid w:val="00C35E99"/>
    <w:rsid w:val="00C41379"/>
    <w:rsid w:val="00C4180D"/>
    <w:rsid w:val="00C4294D"/>
    <w:rsid w:val="00C470C2"/>
    <w:rsid w:val="00C55E8B"/>
    <w:rsid w:val="00C601DC"/>
    <w:rsid w:val="00C60591"/>
    <w:rsid w:val="00C6283D"/>
    <w:rsid w:val="00C628DF"/>
    <w:rsid w:val="00C7118E"/>
    <w:rsid w:val="00C73754"/>
    <w:rsid w:val="00C73BE3"/>
    <w:rsid w:val="00C7580C"/>
    <w:rsid w:val="00C80B3A"/>
    <w:rsid w:val="00C80C46"/>
    <w:rsid w:val="00C8240C"/>
    <w:rsid w:val="00C909E3"/>
    <w:rsid w:val="00C92CD1"/>
    <w:rsid w:val="00C936A2"/>
    <w:rsid w:val="00C97C0E"/>
    <w:rsid w:val="00CA29DF"/>
    <w:rsid w:val="00CA671B"/>
    <w:rsid w:val="00CA793B"/>
    <w:rsid w:val="00CB4F66"/>
    <w:rsid w:val="00CC70FB"/>
    <w:rsid w:val="00CD05ED"/>
    <w:rsid w:val="00CD0638"/>
    <w:rsid w:val="00CD3183"/>
    <w:rsid w:val="00CE1839"/>
    <w:rsid w:val="00CE6125"/>
    <w:rsid w:val="00CF1749"/>
    <w:rsid w:val="00CF29ED"/>
    <w:rsid w:val="00CF7AE9"/>
    <w:rsid w:val="00D10BC2"/>
    <w:rsid w:val="00D12A6A"/>
    <w:rsid w:val="00D13B41"/>
    <w:rsid w:val="00D1775C"/>
    <w:rsid w:val="00D20145"/>
    <w:rsid w:val="00D37079"/>
    <w:rsid w:val="00D37263"/>
    <w:rsid w:val="00D37DAC"/>
    <w:rsid w:val="00D40075"/>
    <w:rsid w:val="00D41014"/>
    <w:rsid w:val="00D41A62"/>
    <w:rsid w:val="00D439D0"/>
    <w:rsid w:val="00D43CF6"/>
    <w:rsid w:val="00D50678"/>
    <w:rsid w:val="00D613BF"/>
    <w:rsid w:val="00D644B5"/>
    <w:rsid w:val="00D646CF"/>
    <w:rsid w:val="00D70DCB"/>
    <w:rsid w:val="00D71E38"/>
    <w:rsid w:val="00D751CD"/>
    <w:rsid w:val="00D7713D"/>
    <w:rsid w:val="00D80624"/>
    <w:rsid w:val="00D80A2C"/>
    <w:rsid w:val="00D856FF"/>
    <w:rsid w:val="00D85D94"/>
    <w:rsid w:val="00D86D2B"/>
    <w:rsid w:val="00D929AB"/>
    <w:rsid w:val="00D92BBB"/>
    <w:rsid w:val="00D93343"/>
    <w:rsid w:val="00D93C63"/>
    <w:rsid w:val="00D944BD"/>
    <w:rsid w:val="00D96E5D"/>
    <w:rsid w:val="00D9780C"/>
    <w:rsid w:val="00DA14E6"/>
    <w:rsid w:val="00DA2485"/>
    <w:rsid w:val="00DA50C6"/>
    <w:rsid w:val="00DA6613"/>
    <w:rsid w:val="00DA7648"/>
    <w:rsid w:val="00DA787D"/>
    <w:rsid w:val="00DA7FB4"/>
    <w:rsid w:val="00DB02D3"/>
    <w:rsid w:val="00DB1934"/>
    <w:rsid w:val="00DB3906"/>
    <w:rsid w:val="00DB6377"/>
    <w:rsid w:val="00DB71FC"/>
    <w:rsid w:val="00DC0459"/>
    <w:rsid w:val="00DC505E"/>
    <w:rsid w:val="00DC54BB"/>
    <w:rsid w:val="00DC58A6"/>
    <w:rsid w:val="00DC7D0F"/>
    <w:rsid w:val="00DD20DB"/>
    <w:rsid w:val="00DD2FAC"/>
    <w:rsid w:val="00DD3DF4"/>
    <w:rsid w:val="00DD4FDC"/>
    <w:rsid w:val="00DD674C"/>
    <w:rsid w:val="00DD7E98"/>
    <w:rsid w:val="00DE3C5A"/>
    <w:rsid w:val="00DE608C"/>
    <w:rsid w:val="00DE775B"/>
    <w:rsid w:val="00DE7F98"/>
    <w:rsid w:val="00DF212F"/>
    <w:rsid w:val="00E005D1"/>
    <w:rsid w:val="00E027BD"/>
    <w:rsid w:val="00E06BD0"/>
    <w:rsid w:val="00E10B03"/>
    <w:rsid w:val="00E14D0D"/>
    <w:rsid w:val="00E16E77"/>
    <w:rsid w:val="00E2584E"/>
    <w:rsid w:val="00E3054B"/>
    <w:rsid w:val="00E32288"/>
    <w:rsid w:val="00E32E77"/>
    <w:rsid w:val="00E3372D"/>
    <w:rsid w:val="00E4427B"/>
    <w:rsid w:val="00E50CC2"/>
    <w:rsid w:val="00E5235D"/>
    <w:rsid w:val="00E53AE4"/>
    <w:rsid w:val="00E552D6"/>
    <w:rsid w:val="00E607C7"/>
    <w:rsid w:val="00E647E2"/>
    <w:rsid w:val="00E70C7B"/>
    <w:rsid w:val="00E73C9A"/>
    <w:rsid w:val="00E74B1A"/>
    <w:rsid w:val="00E77463"/>
    <w:rsid w:val="00E81E60"/>
    <w:rsid w:val="00E87B47"/>
    <w:rsid w:val="00E90640"/>
    <w:rsid w:val="00EA487A"/>
    <w:rsid w:val="00EA6149"/>
    <w:rsid w:val="00EB08E9"/>
    <w:rsid w:val="00EB5599"/>
    <w:rsid w:val="00EB5D32"/>
    <w:rsid w:val="00EC5D9C"/>
    <w:rsid w:val="00EC6AB9"/>
    <w:rsid w:val="00EC6E7A"/>
    <w:rsid w:val="00ED06E6"/>
    <w:rsid w:val="00ED5B1A"/>
    <w:rsid w:val="00ED626E"/>
    <w:rsid w:val="00EE0007"/>
    <w:rsid w:val="00EE1C62"/>
    <w:rsid w:val="00EE3316"/>
    <w:rsid w:val="00EE5999"/>
    <w:rsid w:val="00EF2FFE"/>
    <w:rsid w:val="00EF5A6A"/>
    <w:rsid w:val="00EF5B89"/>
    <w:rsid w:val="00EF6354"/>
    <w:rsid w:val="00F00807"/>
    <w:rsid w:val="00F07ED0"/>
    <w:rsid w:val="00F11AED"/>
    <w:rsid w:val="00F12A31"/>
    <w:rsid w:val="00F13B48"/>
    <w:rsid w:val="00F149CD"/>
    <w:rsid w:val="00F15E90"/>
    <w:rsid w:val="00F17709"/>
    <w:rsid w:val="00F21A59"/>
    <w:rsid w:val="00F318FF"/>
    <w:rsid w:val="00F34B1B"/>
    <w:rsid w:val="00F3505C"/>
    <w:rsid w:val="00F35B82"/>
    <w:rsid w:val="00F43070"/>
    <w:rsid w:val="00F44711"/>
    <w:rsid w:val="00F44900"/>
    <w:rsid w:val="00F44E72"/>
    <w:rsid w:val="00F50347"/>
    <w:rsid w:val="00F53811"/>
    <w:rsid w:val="00F55F60"/>
    <w:rsid w:val="00F56DA6"/>
    <w:rsid w:val="00F60490"/>
    <w:rsid w:val="00F628CF"/>
    <w:rsid w:val="00F630C1"/>
    <w:rsid w:val="00F638D2"/>
    <w:rsid w:val="00F661C8"/>
    <w:rsid w:val="00F66599"/>
    <w:rsid w:val="00F7756E"/>
    <w:rsid w:val="00F811FA"/>
    <w:rsid w:val="00F902D6"/>
    <w:rsid w:val="00F93649"/>
    <w:rsid w:val="00F93F87"/>
    <w:rsid w:val="00F954F1"/>
    <w:rsid w:val="00F95DFA"/>
    <w:rsid w:val="00F97778"/>
    <w:rsid w:val="00FA2628"/>
    <w:rsid w:val="00FB1151"/>
    <w:rsid w:val="00FB1809"/>
    <w:rsid w:val="00FB2C4A"/>
    <w:rsid w:val="00FB311C"/>
    <w:rsid w:val="00FB58AF"/>
    <w:rsid w:val="00FB6004"/>
    <w:rsid w:val="00FB6E41"/>
    <w:rsid w:val="00FC1D59"/>
    <w:rsid w:val="00FC3969"/>
    <w:rsid w:val="00FD3FCE"/>
    <w:rsid w:val="00FD4D0D"/>
    <w:rsid w:val="00FD6F5B"/>
    <w:rsid w:val="00FE33D3"/>
    <w:rsid w:val="00FE5ED3"/>
    <w:rsid w:val="00FE6484"/>
    <w:rsid w:val="00FE681A"/>
    <w:rsid w:val="00FF5142"/>
    <w:rsid w:val="00FF5A26"/>
    <w:rsid w:val="00FF6FE4"/>
    <w:rsid w:val="00FF7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2C4D02"/>
    <w:pPr>
      <w:suppressAutoHyphens/>
    </w:pPr>
    <w:rPr>
      <w:rFonts w:eastAsia="Calibri" w:hAnsi="Calibri" w:ascii="Calibri"/>
      <w:kern w:val="2"/>
      <w:lang w:eastAsia="ar-SA"/>
    </w:rPr>
  </w:style>
  <w:style w:customStyle="true" w:styleId="Bezproreda2" w:type="paragraph">
    <w:name w:val="Bez proreda2"/>
    <w:rsid w:val="00DC7D0F"/>
    <w:pPr>
      <w:suppressAutoHyphens/>
    </w:pPr>
    <w:rPr>
      <w:rFonts w:eastAsia="Calibri" w:hAnsi="Calibri" w:ascii="Calibri"/>
      <w:kern w:val="2"/>
      <w:lang w:eastAsia="ar-SA"/>
    </w:rPr>
  </w:style>
  <w:style w:customStyle="true" w:styleId="Naslov1Char" w:type="character">
    <w:name w:val="Naslov 1 Char"/>
    <w:basedOn w:val="Zadanifontodlomka"/>
    <w:link w:val="Naslov1"/>
    <w:uiPriority w:val="9"/>
    <w:rsid w:val="00DC7D0F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C7D0F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C7D0F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C7D0F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C7D0F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C7D0F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83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328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328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328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328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C7D0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C7D0F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C7D0F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C7D0F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C7D0F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C7D0F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C7D0F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C7D0F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C7D0F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C7D0F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2C4D02"/>
    <w:pPr>
      <w:suppressAutoHyphens/>
    </w:pPr>
    <w:rPr>
      <w:rFonts w:ascii="Calibri" w:eastAsia="Calibri" w:hAnsi="Calibri"/>
      <w:kern w:val="2"/>
      <w:lang w:eastAsia="ar-SA"/>
    </w:rPr>
  </w:style>
  <w:style w:customStyle="1" w:styleId="Bezproreda2" w:type="paragraph">
    <w:name w:val="Bez proreda2"/>
    <w:rsid w:val="00DC7D0F"/>
    <w:pPr>
      <w:suppressAutoHyphens/>
    </w:pPr>
    <w:rPr>
      <w:rFonts w:ascii="Calibri" w:eastAsia="Calibri" w:hAnsi="Calibri"/>
      <w:kern w:val="2"/>
      <w:lang w:eastAsia="ar-SA"/>
    </w:rPr>
  </w:style>
  <w:style w:customStyle="1" w:styleId="Naslov1Char" w:type="character">
    <w:name w:val="Naslov 1 Char"/>
    <w:basedOn w:val="Zadanifontodlomka"/>
    <w:link w:val="Naslov1"/>
    <w:uiPriority w:val="9"/>
    <w:rsid w:val="00DC7D0F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C7D0F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C7D0F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C7D0F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C7D0F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C7D0F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C7D0F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C7D0F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C7D0F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C7D0F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C7D0F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C7D0F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C7D0F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C7D0F"/>
    <w:rPr>
      <w:b/>
      <w:bCs/>
    </w:rPr>
  </w:style>
  <w:style w:styleId="Istaknuto" w:type="character">
    <w:name w:val="Emphasis"/>
    <w:basedOn w:val="Zadanifontodlomka"/>
    <w:uiPriority w:val="20"/>
    <w:qFormat/>
    <w:rsid w:val="00DC7D0F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C7D0F"/>
    <w:rPr>
      <w:szCs w:val="32"/>
    </w:rPr>
  </w:style>
  <w:style w:styleId="Odlomakpopisa" w:type="paragraph">
    <w:name w:val="List Paragraph"/>
    <w:basedOn w:val="Normal"/>
    <w:uiPriority w:val="34"/>
    <w:qFormat/>
    <w:rsid w:val="00DC7D0F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C7D0F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C7D0F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C7D0F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C7D0F"/>
    <w:rPr>
      <w:b/>
      <w:i/>
      <w:sz w:val="24"/>
    </w:rPr>
  </w:style>
  <w:style w:styleId="Neupadljivoisticanje" w:type="character">
    <w:name w:val="Subtle Emphasis"/>
    <w:uiPriority w:val="19"/>
    <w:qFormat/>
    <w:rsid w:val="00DC7D0F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C7D0F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C7D0F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C7D0F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C7D0F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C7D0F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683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328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328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328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328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719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540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9716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5378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364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encoding w:val="windows-1252"/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srpnja 2017.</izvorni_sadrzaj>
    <derivirana_varijabla naziv="DomainObject.DatumDonosenjaOdluke_1">26.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4969</izvorni_sadrzaj>
    <derivirana_varijabla naziv="DomainObject.Predmet.Broj_1">4969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St-4969/2016</izvorni_sadrzaj>
    <derivirana_varijabla naziv="DomainObject.Predmet.OznakaBroj_1">St-4969/2016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PACOM d.o.o. zastupanog po punomoćniku Miroslav Glavač; Damir Vidrih</izvorni_sadrzaj>
    <derivirana_varijabla naziv="DomainObject.Predmet.ProtustrankaFormated_1">  PACOM d.o.o. zastupanog po punomoćniku Miroslav Glavač; Damir Vidrih</derivirana_varijabla>
  </DomainObject.Predmet.ProtustrankaFormated>
  <DomainObject.Predmet.ProtustrankaFormatedOIB>
    <izvorni_sadrzaj>  PACOM d.o.o., OIB 83575039185 zastupanog po punomoćniku Miroslav Glavač; Damir Vidrih</izvorni_sadrzaj>
    <derivirana_varijabla naziv="DomainObject.Predmet.ProtustrankaFormatedOIB_1">  PACOM d.o.o., OIB 83575039185 zastupanog po punomoćniku Miroslav Glavač; Damir Vidrih</derivirana_varijabla>
  </DomainObject.Predmet.ProtustrankaFormatedOIB>
  <DomainObject.Predmet.ProtustrankaFormatedWithAdress>
    <izvorni_sadrzaj> PACOM d.o.o., Remete 42, 10000 Zagreb zastupanog po punomoćniku Miroslav Glavač; Damir Vidrih</izvorni_sadrzaj>
    <derivirana_varijabla naziv="DomainObject.Predmet.ProtustrankaFormatedWithAdress_1"> PACOM d.o.o., Remete 42, 10000 Zagreb zastupanog po punomoćniku Miroslav Glavač; Damir Vidrih</derivirana_varijabla>
  </DomainObject.Predmet.ProtustrankaFormatedWithAdress>
  <DomainObject.Predmet.ProtustrankaFormatedWithAdressOIB>
    <izvorni_sadrzaj> PACOM d.o.o., OIB 83575039185, Remete 42, 10000 Zagreb zastupanog po punomoćniku Miroslav Glavač; Damir Vidrih</izvorni_sadrzaj>
    <derivirana_varijabla naziv="DomainObject.Predmet.ProtustrankaFormatedWithAdressOIB_1"> PACOM d.o.o., OIB 83575039185, Remete 42, 10000 Zagreb zastupanog po punomoćniku Miroslav Glavač; Damir Vidrih</derivirana_varijabla>
  </DomainObject.Predmet.ProtustrankaFormatedWithAdressOIB>
  <DomainObject.Predmet.ProtustrankaWithAdress>
    <izvorni_sadrzaj>PACOM d.o.o. Remete 42, 10000 Zagreb</izvorni_sadrzaj>
    <derivirana_varijabla naziv="DomainObject.Predmet.ProtustrankaWithAdress_1">PACOM d.o.o. Remete 42, 10000 Zagreb</derivirana_varijabla>
  </DomainObject.Predmet.ProtustrankaWithAdress>
  <DomainObject.Predmet.ProtustrankaWithAdressOIB>
    <izvorni_sadrzaj>PACOM d.o.o., OIB 83575039185, Remete 42, 10000 Zagreb</izvorni_sadrzaj>
    <derivirana_varijabla naziv="DomainObject.Predmet.ProtustrankaWithAdressOIB_1">PACOM d.o.o., OIB 83575039185, Remete 42, 10000 Zagreb</derivirana_varijabla>
  </DomainObject.Predmet.ProtustrankaWithAdressOIB>
  <DomainObject.Predmet.ProtustrankaNazivFormated>
    <izvorni_sadrzaj>PACOM d.o.o.</izvorni_sadrzaj>
    <derivirana_varijabla naziv="DomainObject.Predmet.ProtustrankaNazivFormated_1">PACOM d.o.o.</derivirana_varijabla>
  </DomainObject.Predmet.ProtustrankaNazivFormated>
  <DomainObject.Predmet.ProtustrankaNazivFormatedOIB>
    <izvorni_sadrzaj>PACOM d.o.o., OIB 83575039185</izvorni_sadrzaj>
    <derivirana_varijabla naziv="DomainObject.Predmet.ProtustrankaNazivFormatedOIB_1">PACOM d.o.o., OIB 83575039185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PACOM d.o.o. zastupanog po punomoćniku Miroslav Glavač; Damir Vidrih</item>
    </izvorni_sadrzaj>
    <derivirana_varijabla naziv="DomainObject.Predmet.ProtuStrankaListFormated_1">
      <item>PACOM d.o.o. zastupanog po punomoćniku Miroslav Glavač; Damir Vidrih</item>
    </derivirana_varijabla>
  </DomainObject.Predmet.ProtuStrankaListFormated>
  <DomainObject.Predmet.ProtuStrankaListFormatedOIB>
    <izvorni_sadrzaj>
      <item>PACOM d.o.o., OIB 83575039185 zastupanog po punomoćniku Miroslav Glavač; Damir Vidrih</item>
    </izvorni_sadrzaj>
    <derivirana_varijabla naziv="DomainObject.Predmet.ProtuStrankaListFormatedOIB_1">
      <item>PACOM d.o.o., OIB 83575039185 zastupanog po punomoćniku Miroslav Glavač; Damir Vidrih</item>
    </derivirana_varijabla>
  </DomainObject.Predmet.ProtuStrankaListFormatedOIB>
  <DomainObject.Predmet.ProtuStrankaListFormatedWithAdress>
    <izvorni_sadrzaj>
      <item>PACOM d.o.o., Remete 42, 10000 Zagreb zastupanog po punomoćniku Miroslav Glavač; Damir Vidrih</item>
    </izvorni_sadrzaj>
    <derivirana_varijabla naziv="DomainObject.Predmet.ProtuStrankaListFormatedWithAdress_1">
      <item>PACOM d.o.o., Remete 42, 10000 Zagreb zastupanog po punomoćniku Miroslav Glavač; Damir Vidrih</item>
    </derivirana_varijabla>
  </DomainObject.Predmet.ProtuStrankaListFormatedWithAdress>
  <DomainObject.Predmet.ProtuStrankaListFormatedWithAdressOIB>
    <izvorni_sadrzaj>
      <item>PACOM d.o.o., OIB 83575039185, Remete 42, 10000 Zagreb zastupanog po punomoćniku Miroslav Glavač; Damir Vidrih</item>
    </izvorni_sadrzaj>
    <derivirana_varijabla naziv="DomainObject.Predmet.ProtuStrankaListFormatedWithAdressOIB_1">
      <item>PACOM d.o.o., OIB 83575039185, Remete 42, 10000 Zagreb zastupanog po punomoćniku Miroslav Glavač; Damir Vidrih</item>
    </derivirana_varijabla>
  </DomainObject.Predmet.ProtuStrankaListFormatedWithAdressOIB>
  <DomainObject.Predmet.ProtuStrankaListNazivFormated>
    <izvorni_sadrzaj>
      <item>PACOM d.o.o.</item>
    </izvorni_sadrzaj>
    <derivirana_varijabla naziv="DomainObject.Predmet.ProtuStrankaListNazivFormated_1">
      <item>PACOM d.o.o.</item>
    </derivirana_varijabla>
  </DomainObject.Predmet.ProtuStrankaListNazivFormated>
  <DomainObject.Predmet.ProtuStrankaListNazivFormatedOIB>
    <izvorni_sadrzaj>
      <item>PACOM d.o.o., OIB 83575039185</item>
    </izvorni_sadrzaj>
    <derivirana_varijabla naziv="DomainObject.Predmet.ProtuStrankaListNazivFormatedOIB_1">
      <item>PACOM d.o.o., OIB 83575039185</item>
    </derivirana_varijabla>
  </DomainObject.Predmet.ProtuStrankaListNazivFormatedOIB>
  <DomainObject.Predmet.OstaliListFormated>
    <izvorni_sadrzaj>
      <item>Miroslav Glavač punomoćnik sudionika u postupku PACOM d.o.o.</item>
      <item>Damir Vidrih punomoćnik sudionika u postupku PACOM d.o.o.</item>
    </izvorni_sadrzaj>
    <derivirana_varijabla naziv="DomainObject.Predmet.OstaliListFormated_1">
      <item>Miroslav Glavač punomoćnik sudionika u postupku PACOM d.o.o.</item>
      <item>Damir Vidrih punomoćnik sudionika u postupku PACOM d.o.o.</item>
    </derivirana_varijabla>
  </DomainObject.Predmet.OstaliListFormated>
  <DomainObject.Predmet.OstaliListFormatedOIB>
    <izvorni_sadrzaj>
      <item>Miroslav Glavač, OIB 46430679087 punomoćnik sudionika u postupku PACOM d.o.o.</item>
      <item>Damir Vidrih, OIB 54381760566 punomoćnik sudionika u postupku PACOM d.o.o.</item>
    </izvorni_sadrzaj>
    <derivirana_varijabla naziv="DomainObject.Predmet.OstaliListFormatedOIB_1">
      <item>Miroslav Glavač, OIB 46430679087 punomoćnik sudionika u postupku PACOM d.o.o.</item>
      <item>Damir Vidrih, OIB 54381760566 punomoćnik sudionika u postupku PACOM d.o.o.</item>
    </derivirana_varijabla>
  </DomainObject.Predmet.OstaliListFormatedOIB>
  <DomainObject.Predmet.OstaliListFormatedWithAdress>
    <izvorni_sadrzaj>
      <item>Miroslav Glavač, Remete 42, 10000 Zagreb punomoćnik sudionika u postupku PACOM d.o.o.</item>
      <item>Damir Vidrih, Kralja Zvonimira 31, 10000 Zagreb punomoćnik sudionika u postupku PACOM d.o.o.</item>
    </izvorni_sadrzaj>
    <derivirana_varijabla naziv="DomainObject.Predmet.OstaliListFormatedWithAdress_1">
      <item>Miroslav Glavač, Remete 42, 10000 Zagreb punomoćnik sudionika u postupku PACOM d.o.o.</item>
      <item>Damir Vidrih, Kralja Zvonimira 31, 10000 Zagreb punomoćnik sudionika u postupku PACOM d.o.o.</item>
    </derivirana_varijabla>
  </DomainObject.Predmet.OstaliListFormatedWithAdress>
  <DomainObject.Predmet.OstaliListFormatedWithAdressOIB>
    <izvorni_sadrzaj>
      <item>Miroslav Glavač, OIB 46430679087, Remete 42, 10000 Zagreb punomoćnik sudionika u postupku PACOM d.o.o.</item>
      <item>Damir Vidrih, OIB 54381760566, Kralja Zvonimira 31, 10000 Zagreb punomoćnik sudionika u postupku PACOM d.o.o.</item>
    </izvorni_sadrzaj>
    <derivirana_varijabla naziv="DomainObject.Predmet.OstaliListFormatedWithAdressOIB_1">
      <item>Miroslav Glavač, OIB 46430679087, Remete 42, 10000 Zagreb punomoćnik sudionika u postupku PACOM d.o.o.</item>
      <item>Damir Vidrih, OIB 54381760566, Kralja Zvonimira 31, 10000 Zagreb punomoćnik sudionika u postupku PACOM d.o.o.</item>
    </derivirana_varijabla>
  </DomainObject.Predmet.OstaliListFormatedWithAdressOIB>
  <DomainObject.Predmet.OstaliListNazivFormated>
    <izvorni_sadrzaj>
      <item>Miroslav Glavač</item>
      <item>Damir Vidrih</item>
    </izvorni_sadrzaj>
    <derivirana_varijabla naziv="DomainObject.Predmet.OstaliListNazivFormated_1">
      <item>Miroslav Glavač</item>
      <item>Damir Vidrih</item>
    </derivirana_varijabla>
  </DomainObject.Predmet.OstaliListNazivFormated>
  <DomainObject.Predmet.OstaliListNazivFormatedOIB>
    <izvorni_sadrzaj>
      <item>Miroslav Glavač, OIB 46430679087</item>
      <item>Damir Vidrih, OIB 54381760566</item>
    </izvorni_sadrzaj>
    <derivirana_varijabla naziv="DomainObject.Predmet.OstaliListNazivFormatedOIB_1">
      <item>Miroslav Glavač, OIB 46430679087</item>
      <item>Damir Vidrih, OIB 54381760566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srpnja 2017.</izvorni_sadrzaj>
    <derivirana_varijabla naziv="DomainObject.Datum_1">26.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PACOM d.o.o.</izvorni_sadrzaj>
    <derivirana_varijabla naziv="DomainObject.Predmet.ProtustrankaIDrugi_1">PACOM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PACOM d.o.o., OIB 83575039185, Remete 42, 10000 Zagreb</izvorni_sadrzaj>
    <derivirana_varijabla naziv="DomainObject.Predmet.ProtustrankaIDrugiAdressOIB_1">PACOM d.o.o., OIB 83575039185, Remete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PACOM d.o.o.</item>
      <item>Miroslav Glavač</item>
      <item>Damir Vidrih</item>
    </izvorni_sadrzaj>
    <derivirana_varijabla naziv="DomainObject.Predmet.SudioniciListNaziv_1">
      <item>FINA Regionalni centar Zagreb</item>
      <item>PACOM d.o.o.</item>
      <item>Miroslav Glavač</item>
      <item>Damir Vidrih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izvorni_sadrzaj>
    <derivirana_varijabla naziv="DomainObject.Predmet.SudioniciListAdressOIB_1">
      <item>FINA Regionalni centar Zagreb, OIB 85821130368, Trg svibanjskih žrtava 1995. br. 1,10000 Zagreb</item>
      <item>PACOM d.o.o., OIB 83575039185, Remete 42,10000 Zagreb</item>
      <item>Miroslav Glavač, OIB 46430679087, Remete 42,10000 Zagreb</item>
      <item>Damir Vidrih, OIB 54381760566, Kralja Zvonimira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83575039185</item>
      <item>, OIB 46430679087</item>
      <item>, OIB 54381760566</item>
    </izvorni_sadrzaj>
    <derivirana_varijabla naziv="DomainObject.Predmet.SudioniciListNazivOIB_1">
      <item>, OIB 85821130368</item>
      <item>, OIB 83575039185</item>
      <item>, OIB 46430679087</item>
      <item>, OIB 54381760566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5B0B5C-2DDE-4F61-A8EA-3BC78D6D65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145</properties:Words>
  <properties:Characters>664</properties:Characters>
  <properties:Lines>35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2017-07-26T11:55:00Z</dcterms:created>
  <dc:creator>ggrcic</dc:creator>
  <cp:lastModifiedBy>Žana Livaja</cp:lastModifiedBy>
  <cp:lastPrinted>2017-07-26T11:59:00Z</cp:lastPrinted>
  <dcterms:modified xmlns:xsi="http://www.w3.org/2001/XMLSchema-instance" xsi:type="dcterms:W3CDTF">2017-07-26T11:59:00Z</dcterms:modified>
  <cp:revision>4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